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B9F768" w14:textId="1E2171AD" w:rsidR="00404549" w:rsidRPr="00304449" w:rsidRDefault="005F30AC" w:rsidP="002771A2">
      <w:pPr>
        <w:rPr>
          <w:lang w:val="en-AU"/>
        </w:rPr>
      </w:pPr>
      <w:r w:rsidRPr="00304449">
        <w:rPr>
          <w:noProof/>
        </w:rPr>
        <mc:AlternateContent>
          <mc:Choice Requires="wps">
            <w:drawing>
              <wp:anchor distT="0" distB="0" distL="114300" distR="114300" simplePos="0" relativeHeight="252750848" behindDoc="0" locked="0" layoutInCell="1" allowOverlap="1" wp14:anchorId="36FA1D4E" wp14:editId="19BC83EA">
                <wp:simplePos x="0" y="0"/>
                <wp:positionH relativeFrom="margin">
                  <wp:align>left</wp:align>
                </wp:positionH>
                <wp:positionV relativeFrom="paragraph">
                  <wp:posOffset>-330938</wp:posOffset>
                </wp:positionV>
                <wp:extent cx="288607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2886075" cy="638175"/>
                        </a:xfrm>
                        <a:prstGeom prst="rect">
                          <a:avLst/>
                        </a:prstGeom>
                        <a:noFill/>
                        <a:ln w="6350">
                          <a:noFill/>
                        </a:ln>
                      </wps:spPr>
                      <wps:txbx>
                        <w:txbxContent>
                          <w:p w14:paraId="3AD81FE0" w14:textId="4CBCD4F7" w:rsidR="002771A2" w:rsidRPr="00C15DC8" w:rsidRDefault="002771A2" w:rsidP="002771A2">
                            <w:pPr>
                              <w:jc w:val="center"/>
                              <w:rPr>
                                <w:rFonts w:ascii="Sakkal Majalla" w:hAnsi="Sakkal Majalla"/>
                                <w:b/>
                                <w:bCs/>
                                <w:sz w:val="56"/>
                                <w:szCs w:val="72"/>
                                <w:rtl/>
                                <w:lang w:bidi="ar-SY"/>
                              </w:rPr>
                            </w:pPr>
                            <w:r w:rsidRPr="00C15DC8">
                              <w:rPr>
                                <w:rFonts w:ascii="Sakkal Majalla" w:hAnsi="Sakkal Majalla" w:hint="cs"/>
                                <w:b/>
                                <w:bCs/>
                                <w:sz w:val="56"/>
                                <w:szCs w:val="72"/>
                                <w:rtl/>
                                <w:lang w:bidi="ar-SY"/>
                              </w:rPr>
                              <w:t>دليل الم</w:t>
                            </w:r>
                            <w:r w:rsidR="00D200A3">
                              <w:rPr>
                                <w:rFonts w:ascii="Sakkal Majalla" w:hAnsi="Sakkal Majalla" w:hint="cs"/>
                                <w:b/>
                                <w:bCs/>
                                <w:sz w:val="56"/>
                                <w:szCs w:val="72"/>
                                <w:rtl/>
                                <w:lang w:bidi="ar-SY"/>
                              </w:rPr>
                              <w:t>ت</w:t>
                            </w:r>
                            <w:r w:rsidRPr="00C15DC8">
                              <w:rPr>
                                <w:rFonts w:ascii="Sakkal Majalla" w:hAnsi="Sakkal Majalla" w:hint="cs"/>
                                <w:b/>
                                <w:bCs/>
                                <w:sz w:val="56"/>
                                <w:szCs w:val="72"/>
                                <w:rtl/>
                                <w:lang w:bidi="ar-SY"/>
                              </w:rPr>
                              <w:t>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FA1D4E" id="_x0000_t202" coordsize="21600,21600" o:spt="202" path="m,l,21600r21600,l21600,xe">
                <v:stroke joinstyle="miter"/>
                <v:path gradientshapeok="t" o:connecttype="rect"/>
              </v:shapetype>
              <v:shape id="Text Box 1608691345" o:spid="_x0000_s1026" type="#_x0000_t202" style="position:absolute;left:0;text-align:left;margin-left:0;margin-top:-26.05pt;width:227.25pt;height:50.25pt;z-index:2527508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" filled="f" stroked="f" strokeweight=".5pt">
                <v:textbox>
                  <w:txbxContent>
                    <w:p w14:paraId="3AD81FE0" w14:textId="4CBCD4F7" w:rsidR="002771A2" w:rsidRPr="00C15DC8" w:rsidRDefault="002771A2" w:rsidP="002771A2">
                      <w:pPr>
                        <w:jc w:val="center"/>
                        <w:rPr>
                          <w:rFonts w:ascii="Sakkal Majalla" w:hAnsi="Sakkal Majalla"/>
                          <w:b/>
                          <w:bCs/>
                          <w:sz w:val="56"/>
                          <w:szCs w:val="72"/>
                          <w:rtl/>
                          <w:lang w:bidi="ar-SY"/>
                        </w:rPr>
                      </w:pPr>
                      <w:r w:rsidRPr="00C15DC8">
                        <w:rPr>
                          <w:rFonts w:ascii="Sakkal Majalla" w:hAnsi="Sakkal Majalla" w:hint="cs"/>
                          <w:b/>
                          <w:bCs/>
                          <w:sz w:val="56"/>
                          <w:szCs w:val="72"/>
                          <w:rtl/>
                          <w:lang w:bidi="ar-SY"/>
                        </w:rPr>
                        <w:t>دليل الم</w:t>
                      </w:r>
                      <w:r w:rsidR="00D200A3">
                        <w:rPr>
                          <w:rFonts w:ascii="Sakkal Majalla" w:hAnsi="Sakkal Majalla" w:hint="cs"/>
                          <w:b/>
                          <w:bCs/>
                          <w:sz w:val="56"/>
                          <w:szCs w:val="72"/>
                          <w:rtl/>
                          <w:lang w:bidi="ar-SY"/>
                        </w:rPr>
                        <w:t>ت</w:t>
                      </w:r>
                      <w:r w:rsidRPr="00C15DC8">
                        <w:rPr>
                          <w:rFonts w:ascii="Sakkal Majalla" w:hAnsi="Sakkal Majalla" w:hint="cs"/>
                          <w:b/>
                          <w:bCs/>
                          <w:sz w:val="56"/>
                          <w:szCs w:val="72"/>
                          <w:rtl/>
                          <w:lang w:bidi="ar-SY"/>
                        </w:rPr>
                        <w:t>درب</w:t>
                      </w:r>
                    </w:p>
                  </w:txbxContent>
                </v:textbox>
                <w10:wrap anchorx="margin"/>
              </v:shape>
            </w:pict>
          </mc:Fallback>
        </mc:AlternateContent>
      </w:r>
      <w:r w:rsidRPr="00304449">
        <w:rPr>
          <w:noProof/>
        </w:rPr>
        <mc:AlternateContent>
          <mc:Choice Requires="wpg">
            <w:drawing>
              <wp:anchor distT="0" distB="0" distL="114300" distR="114300" simplePos="0" relativeHeight="252747776" behindDoc="0" locked="0" layoutInCell="1" allowOverlap="1" wp14:anchorId="5DDCB6BC" wp14:editId="5F0D3BD0">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D46948E" id="Group 15" o:spid="_x0000_s1026" style="position:absolute;margin-left:-189.75pt;margin-top:-9pt;width:797.75pt;height:43.5pt;z-index:252747776;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304449">
        <w:rPr>
          <w:noProof/>
        </w:rPr>
        <mc:AlternateContent>
          <mc:Choice Requires="wpg">
            <w:drawing>
              <wp:anchor distT="0" distB="0" distL="114300" distR="114300" simplePos="0" relativeHeight="252752896" behindDoc="0" locked="0" layoutInCell="1" allowOverlap="1" wp14:anchorId="711AC09C" wp14:editId="701D6A51">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1A0BD95" id="Group 18" o:spid="_x0000_s1026" style="position:absolute;margin-left:150.65pt;margin-top:-48.25pt;width:45.05pt;height:10.95pt;z-index:25275289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14:paraId="59553449" w14:textId="08ED394F" w:rsidR="00F53D08" w:rsidRPr="00304449" w:rsidRDefault="00F53D08" w:rsidP="00F53D08">
      <w:pPr>
        <w:rPr>
          <w:rtl/>
          <w:lang w:bidi="ar-EG"/>
        </w:rPr>
      </w:pPr>
    </w:p>
    <w:p w14:paraId="34C3B6C0" w14:textId="4B40BD26" w:rsidR="00F53D08" w:rsidRPr="00304449" w:rsidRDefault="005F30AC" w:rsidP="00F53D08">
      <w:pPr>
        <w:rPr>
          <w:rtl/>
        </w:rPr>
      </w:pPr>
      <w:r w:rsidRPr="00304449">
        <w:rPr>
          <w:noProof/>
        </w:rPr>
        <mc:AlternateContent>
          <mc:Choice Requires="wpg">
            <w:drawing>
              <wp:anchor distT="0" distB="0" distL="114300" distR="114300" simplePos="0" relativeHeight="252754944" behindDoc="0" locked="0" layoutInCell="1" allowOverlap="1" wp14:anchorId="798E688E" wp14:editId="33849C1D">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55E3A80" id="Group 18" o:spid="_x0000_s1026" style="position:absolute;margin-left:35.15pt;margin-top:3.75pt;width:45.05pt;height:10.95pt;z-index:252754944;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5F4BD803" w14:textId="7D950971" w:rsidR="001D7A04" w:rsidRDefault="001D7A04" w:rsidP="006725F2">
      <w:pPr>
        <w:spacing w:line="360" w:lineRule="auto"/>
        <w:jc w:val="lowKashida"/>
        <w:rPr>
          <w:rFonts w:ascii="Sakkal Majalla" w:hAnsi="Sakkal Majalla"/>
          <w:color w:val="auto"/>
          <w:szCs w:val="32"/>
          <w:rtl/>
        </w:rPr>
      </w:pPr>
    </w:p>
    <w:p w14:paraId="03FD6A58" w14:textId="1643F831" w:rsidR="006725F2" w:rsidRDefault="006725F2" w:rsidP="006725F2">
      <w:pPr>
        <w:spacing w:line="360" w:lineRule="auto"/>
        <w:jc w:val="lowKashida"/>
        <w:rPr>
          <w:rFonts w:ascii="Sakkal Majalla" w:hAnsi="Sakkal Majalla"/>
          <w:color w:val="auto"/>
          <w:szCs w:val="32"/>
          <w:rtl/>
        </w:rPr>
      </w:pPr>
      <w:bookmarkStart w:id="0" w:name="_Hlk197311688"/>
      <w:bookmarkEnd w:id="0"/>
    </w:p>
    <w:p w14:paraId="32184D44" w14:textId="752DB81C" w:rsidR="006725F2" w:rsidRPr="006725F2" w:rsidRDefault="00A50B59" w:rsidP="006725F2">
      <w:pPr>
        <w:spacing w:line="360" w:lineRule="auto"/>
        <w:jc w:val="lowKashida"/>
        <w:rPr>
          <w:rFonts w:cs="Times New Roman"/>
          <w:color w:val="auto"/>
          <w:szCs w:val="32"/>
          <w:rtl/>
        </w:rPr>
      </w:pPr>
      <w:r w:rsidRPr="00A50B59">
        <w:rPr>
          <w:rFonts w:cs="Times New Roman"/>
          <w:noProof/>
          <w:color w:val="auto"/>
          <w:szCs w:val="32"/>
        </w:rPr>
        <mc:AlternateContent>
          <mc:Choice Requires="wps">
            <w:drawing>
              <wp:anchor distT="0" distB="0" distL="114300" distR="114300" simplePos="0" relativeHeight="253199360" behindDoc="0" locked="0" layoutInCell="1" allowOverlap="1" wp14:anchorId="7CA1AFAE" wp14:editId="06CC93AB">
                <wp:simplePos x="0" y="0"/>
                <wp:positionH relativeFrom="margin">
                  <wp:posOffset>-581025</wp:posOffset>
                </wp:positionH>
                <wp:positionV relativeFrom="paragraph">
                  <wp:posOffset>379095</wp:posOffset>
                </wp:positionV>
                <wp:extent cx="6591300" cy="695325"/>
                <wp:effectExtent l="0" t="0" r="0" b="0"/>
                <wp:wrapNone/>
                <wp:docPr id="1854857020" name="Text Box 1"/>
                <wp:cNvGraphicFramePr/>
                <a:graphic xmlns:a="http://schemas.openxmlformats.org/drawingml/2006/main">
                  <a:graphicData uri="http://schemas.microsoft.com/office/word/2010/wordprocessingShape">
                    <wps:wsp>
                      <wps:cNvSpPr txBox="1"/>
                      <wps:spPr>
                        <a:xfrm>
                          <a:off x="0" y="0"/>
                          <a:ext cx="6591300" cy="695325"/>
                        </a:xfrm>
                        <a:prstGeom prst="rect">
                          <a:avLst/>
                        </a:prstGeom>
                        <a:noFill/>
                        <a:ln w="6350">
                          <a:noFill/>
                        </a:ln>
                      </wps:spPr>
                      <wps:txbx>
                        <w:txbxContent>
                          <w:p w14:paraId="4C5984FB" w14:textId="77777777" w:rsidR="00A50B59" w:rsidRPr="00817BE7" w:rsidRDefault="00A50B59" w:rsidP="00A50B59">
                            <w:pPr>
                              <w:spacing w:line="240" w:lineRule="auto"/>
                              <w:jc w:val="center"/>
                              <w:rPr>
                                <w:rFonts w:ascii="Sakkal Majalla" w:hAnsi="Sakkal Majalla"/>
                                <w:b/>
                                <w:bCs/>
                                <w:color w:val="008080"/>
                                <w:sz w:val="56"/>
                                <w:szCs w:val="72"/>
                                <w:rtl/>
                                <w:lang w:bidi="ar-EG"/>
                              </w:rPr>
                            </w:pPr>
                            <w:r w:rsidRPr="00DF0EB4">
                              <w:rPr>
                                <w:rFonts w:ascii="Sakkal Majalla" w:hAnsi="Sakkal Majalla"/>
                                <w:b/>
                                <w:bCs/>
                                <w:color w:val="008080"/>
                                <w:sz w:val="56"/>
                                <w:szCs w:val="72"/>
                                <w:rtl/>
                                <w:lang w:bidi="ar-SY"/>
                              </w:rPr>
                              <w:t>مهارات التواصل في بيئة العمل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A1AFAE" id="Text Box 1" o:spid="_x0000_s1027" type="#_x0000_t202" style="position:absolute;left:0;text-align:left;margin-left:-45.75pt;margin-top:29.85pt;width:519pt;height:54.75pt;z-index:253199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" filled="f" stroked="f" strokeweight=".5pt">
                <v:textbox>
                  <w:txbxContent>
                    <w:p w14:paraId="4C5984FB" w14:textId="77777777" w:rsidR="00A50B59" w:rsidRPr="00817BE7" w:rsidRDefault="00A50B59" w:rsidP="00A50B59">
                      <w:pPr>
                        <w:spacing w:line="240" w:lineRule="auto"/>
                        <w:jc w:val="center"/>
                        <w:rPr>
                          <w:rFonts w:ascii="Sakkal Majalla" w:hAnsi="Sakkal Majalla"/>
                          <w:b/>
                          <w:bCs/>
                          <w:color w:val="008080"/>
                          <w:sz w:val="56"/>
                          <w:szCs w:val="72"/>
                          <w:rtl/>
                          <w:lang w:bidi="ar-EG"/>
                        </w:rPr>
                      </w:pPr>
                      <w:r w:rsidRPr="00DF0EB4">
                        <w:rPr>
                          <w:rFonts w:ascii="Sakkal Majalla" w:hAnsi="Sakkal Majalla"/>
                          <w:b/>
                          <w:bCs/>
                          <w:color w:val="008080"/>
                          <w:sz w:val="56"/>
                          <w:szCs w:val="72"/>
                          <w:rtl/>
                          <w:lang w:bidi="ar-SY"/>
                        </w:rPr>
                        <w:t>مهارات التواصل في بيئة العمل</w:t>
                      </w:r>
                    </w:p>
                  </w:txbxContent>
                </v:textbox>
                <w10:wrap anchorx="margin"/>
              </v:shape>
            </w:pict>
          </mc:Fallback>
        </mc:AlternateContent>
      </w:r>
    </w:p>
    <w:p w14:paraId="6958E6EB" w14:textId="727B09A3" w:rsidR="006725F2" w:rsidRPr="006725F2" w:rsidRDefault="006725F2" w:rsidP="006725F2">
      <w:pPr>
        <w:spacing w:line="360" w:lineRule="auto"/>
        <w:jc w:val="lowKashida"/>
        <w:rPr>
          <w:rFonts w:cs="Times New Roman"/>
          <w:color w:val="auto"/>
          <w:szCs w:val="32"/>
          <w:rtl/>
        </w:rPr>
      </w:pPr>
    </w:p>
    <w:p w14:paraId="17CB4A6E" w14:textId="7C945E44" w:rsidR="00A069A6" w:rsidRPr="00A069A6" w:rsidRDefault="00A069A6" w:rsidP="00A069A6">
      <w:pPr>
        <w:spacing w:line="360" w:lineRule="auto"/>
        <w:jc w:val="lowKashida"/>
        <w:rPr>
          <w:rFonts w:cs="Times New Roman"/>
          <w:color w:val="auto"/>
          <w:szCs w:val="32"/>
          <w:rtl/>
          <w:lang w:bidi="ar-EG"/>
        </w:rPr>
      </w:pPr>
    </w:p>
    <w:p w14:paraId="6CF31F85" w14:textId="23C71E53" w:rsidR="00A069A6" w:rsidRPr="00A069A6" w:rsidRDefault="00A069A6" w:rsidP="00A069A6">
      <w:pPr>
        <w:spacing w:line="360" w:lineRule="auto"/>
        <w:jc w:val="lowKashida"/>
        <w:rPr>
          <w:rFonts w:cs="Times New Roman"/>
          <w:color w:val="auto"/>
          <w:szCs w:val="32"/>
          <w:rtl/>
        </w:rPr>
      </w:pPr>
    </w:p>
    <w:p w14:paraId="67ECB8A6" w14:textId="37643177" w:rsidR="00A069A6" w:rsidRDefault="00A069A6" w:rsidP="00A069A6">
      <w:pPr>
        <w:spacing w:line="360" w:lineRule="auto"/>
        <w:jc w:val="lowKashida"/>
        <w:rPr>
          <w:rFonts w:cs="Times New Roman"/>
          <w:color w:val="auto"/>
          <w:szCs w:val="32"/>
          <w:rtl/>
        </w:rPr>
      </w:pPr>
    </w:p>
    <w:p w14:paraId="3DA5C7ED" w14:textId="77777777" w:rsidR="001D7A04" w:rsidRDefault="001D7A04" w:rsidP="00A069A6">
      <w:pPr>
        <w:spacing w:line="360" w:lineRule="auto"/>
        <w:jc w:val="lowKashida"/>
        <w:rPr>
          <w:rFonts w:cs="Times New Roman"/>
          <w:color w:val="auto"/>
          <w:szCs w:val="32"/>
          <w:rtl/>
        </w:rPr>
      </w:pPr>
    </w:p>
    <w:p w14:paraId="6CF8589E" w14:textId="1155447B" w:rsidR="001D7A04" w:rsidRPr="00A069A6" w:rsidRDefault="001D7A04" w:rsidP="00A069A6">
      <w:pPr>
        <w:spacing w:line="360" w:lineRule="auto"/>
        <w:jc w:val="lowKashida"/>
        <w:rPr>
          <w:rFonts w:cs="Times New Roman"/>
          <w:color w:val="auto"/>
          <w:szCs w:val="32"/>
          <w:rtl/>
        </w:rPr>
      </w:pPr>
    </w:p>
    <w:p w14:paraId="6E407A80" w14:textId="1788942A" w:rsidR="006725F2" w:rsidRPr="006725F2" w:rsidRDefault="006725F2" w:rsidP="006725F2">
      <w:pPr>
        <w:tabs>
          <w:tab w:val="left" w:pos="3171"/>
        </w:tabs>
        <w:spacing w:line="360" w:lineRule="auto"/>
        <w:jc w:val="lowKashida"/>
        <w:rPr>
          <w:rFonts w:cs="Times New Roman"/>
          <w:noProof/>
          <w:color w:val="auto"/>
          <w:szCs w:val="32"/>
          <w:rtl/>
          <w:lang w:val="ar-EG" w:bidi="ar-EG"/>
        </w:rPr>
      </w:pPr>
    </w:p>
    <w:p w14:paraId="3AA875B0" w14:textId="3845E185" w:rsidR="006725F2" w:rsidRPr="006725F2" w:rsidRDefault="001D7A04" w:rsidP="006725F2">
      <w:pPr>
        <w:tabs>
          <w:tab w:val="left" w:pos="3171"/>
        </w:tabs>
        <w:spacing w:line="360" w:lineRule="auto"/>
        <w:jc w:val="lowKashida"/>
        <w:rPr>
          <w:rFonts w:cs="Times New Roman"/>
          <w:noProof/>
          <w:color w:val="auto"/>
          <w:szCs w:val="32"/>
          <w:rtl/>
          <w:lang w:val="ar-EG" w:bidi="ar-EG"/>
        </w:rPr>
      </w:pPr>
      <w:r>
        <w:rPr>
          <w:noProof/>
        </w:rPr>
        <mc:AlternateContent>
          <mc:Choice Requires="wps">
            <w:drawing>
              <wp:anchor distT="0" distB="0" distL="114300" distR="114300" simplePos="0" relativeHeight="252966912" behindDoc="0" locked="0" layoutInCell="1" allowOverlap="1" wp14:anchorId="4D6C7C83" wp14:editId="58439867">
                <wp:simplePos x="0" y="0"/>
                <wp:positionH relativeFrom="column">
                  <wp:posOffset>-914400</wp:posOffset>
                </wp:positionH>
                <wp:positionV relativeFrom="paragraph">
                  <wp:posOffset>311785</wp:posOffset>
                </wp:positionV>
                <wp:extent cx="5847715" cy="957580"/>
                <wp:effectExtent l="0" t="0" r="0" b="0"/>
                <wp:wrapNone/>
                <wp:docPr id="352734714" name="Rectangle 2069438812"/>
                <wp:cNvGraphicFramePr/>
                <a:graphic xmlns:a="http://schemas.openxmlformats.org/drawingml/2006/main">
                  <a:graphicData uri="http://schemas.microsoft.com/office/word/2010/wordprocessingShape">
                    <wps:wsp>
                      <wps:cNvSpPr/>
                      <wps:spPr>
                        <a:xfrm>
                          <a:off x="0" y="0"/>
                          <a:ext cx="5847715" cy="957580"/>
                        </a:xfrm>
                        <a:prstGeom prst="rect">
                          <a:avLst/>
                        </a:prstGeom>
                        <a:solidFill>
                          <a:srgbClr val="168489"/>
                        </a:solidFill>
                        <a:ln w="12700" cap="flat" cmpd="sng" algn="ctr">
                          <a:solidFill>
                            <a:srgbClr val="168489"/>
                          </a:solidFill>
                          <a:prstDash val="solid"/>
                          <a:miter lim="800000"/>
                        </a:ln>
                        <a:effectLst/>
                      </wps:spPr>
                      <wps:bodyPr rtlCol="0" anchor="ctr"/>
                    </wps:wsp>
                  </a:graphicData>
                </a:graphic>
                <wp14:sizeRelV relativeFrom="margin">
                  <wp14:pctHeight>0</wp14:pctHeight>
                </wp14:sizeRelV>
              </wp:anchor>
            </w:drawing>
          </mc:Choice>
          <mc:Fallback>
            <w:pict>
              <v:rect w14:anchorId="008C4D2F" id="Rectangle 2069438812" o:spid="_x0000_s1026" style="position:absolute;margin-left:-1in;margin-top:24.55pt;width:460.45pt;height:75.4pt;z-index:25296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" fillcolor="#168489" strokecolor="#168489" strokeweight="1pt"/>
            </w:pict>
          </mc:Fallback>
        </mc:AlternateContent>
      </w:r>
      <w:r w:rsidR="006725F2">
        <w:rPr>
          <w:noProof/>
        </w:rPr>
        <mc:AlternateContent>
          <mc:Choice Requires="wps">
            <w:drawing>
              <wp:anchor distT="0" distB="0" distL="114300" distR="114300" simplePos="0" relativeHeight="252965888" behindDoc="0" locked="0" layoutInCell="1" allowOverlap="1" wp14:anchorId="2CD5756A" wp14:editId="2BC8FAA0">
                <wp:simplePos x="0" y="0"/>
                <wp:positionH relativeFrom="column">
                  <wp:posOffset>4911090</wp:posOffset>
                </wp:positionH>
                <wp:positionV relativeFrom="paragraph">
                  <wp:posOffset>311785</wp:posOffset>
                </wp:positionV>
                <wp:extent cx="5018749" cy="957889"/>
                <wp:effectExtent l="0" t="0" r="0" b="0"/>
                <wp:wrapNone/>
                <wp:docPr id="1020570740" name="Rectangle 95259039"/>
                <wp:cNvGraphicFramePr/>
                <a:graphic xmlns:a="http://schemas.openxmlformats.org/drawingml/2006/main">
                  <a:graphicData uri="http://schemas.microsoft.com/office/word/2010/wordprocessingShape">
                    <wps:wsp>
                      <wps:cNvSpPr/>
                      <wps:spPr>
                        <a:xfrm>
                          <a:off x="0" y="0"/>
                          <a:ext cx="5018749" cy="957889"/>
                        </a:xfrm>
                        <a:prstGeom prst="rect">
                          <a:avLst/>
                        </a:prstGeom>
                        <a:solidFill>
                          <a:srgbClr val="168489"/>
                        </a:solidFill>
                        <a:ln w="12700" cap="flat" cmpd="sng" algn="ctr">
                          <a:solidFill>
                            <a:srgbClr val="168489"/>
                          </a:solidFill>
                          <a:prstDash val="solid"/>
                          <a:miter lim="800000"/>
                        </a:ln>
                        <a:effectLst/>
                      </wps:spPr>
                      <wps:bodyPr rtlCol="0" anchor="ctr"/>
                    </wps:wsp>
                  </a:graphicData>
                </a:graphic>
              </wp:anchor>
            </w:drawing>
          </mc:Choice>
          <mc:Fallback>
            <w:pict>
              <v:rect w14:anchorId="64D3EED0" id="Rectangle 95259039" o:spid="_x0000_s1026" style="position:absolute;margin-left:386.7pt;margin-top:24.55pt;width:395.2pt;height:75.4pt;z-index:25296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" fillcolor="#168489" strokecolor="#168489" strokeweight="1pt"/>
            </w:pict>
          </mc:Fallback>
        </mc:AlternateContent>
      </w:r>
    </w:p>
    <w:p w14:paraId="17721CF7" w14:textId="419C8E93" w:rsidR="00A069A6" w:rsidRPr="001D7A04" w:rsidRDefault="00A069A6" w:rsidP="001D7A04">
      <w:pPr>
        <w:jc w:val="lowKashida"/>
        <w:rPr>
          <w:rFonts w:cs="Times New Roman"/>
          <w:noProof/>
          <w:color w:val="auto"/>
          <w:szCs w:val="32"/>
          <w:rtl/>
        </w:rPr>
      </w:pPr>
    </w:p>
    <w:p w14:paraId="1F7E541B" w14:textId="58270CF9" w:rsidR="001D7A04" w:rsidRDefault="001D7A04" w:rsidP="00A069A6">
      <w:pPr>
        <w:jc w:val="lowKashida"/>
        <w:rPr>
          <w:noProof/>
          <w:rtl/>
        </w:rPr>
      </w:pPr>
    </w:p>
    <w:p w14:paraId="1A9ACC94" w14:textId="308E060E" w:rsidR="001D7A04" w:rsidRDefault="00A50B59" w:rsidP="00A069A6">
      <w:pPr>
        <w:jc w:val="lowKashida"/>
        <w:rPr>
          <w:noProof/>
          <w:rtl/>
        </w:rPr>
      </w:pPr>
      <w:r>
        <w:rPr>
          <w:noProof/>
        </w:rPr>
        <w:drawing>
          <wp:anchor distT="0" distB="0" distL="114300" distR="114300" simplePos="0" relativeHeight="253201408" behindDoc="0" locked="0" layoutInCell="1" allowOverlap="1" wp14:anchorId="1C6090AE" wp14:editId="538B2306">
            <wp:simplePos x="0" y="0"/>
            <wp:positionH relativeFrom="page">
              <wp:align>left</wp:align>
            </wp:positionH>
            <wp:positionV relativeFrom="paragraph">
              <wp:posOffset>325755</wp:posOffset>
            </wp:positionV>
            <wp:extent cx="7553325" cy="4791075"/>
            <wp:effectExtent l="0" t="0" r="9525" b="9525"/>
            <wp:wrapNone/>
            <wp:docPr id="186114921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53325" cy="4791075"/>
                    </a:xfrm>
                    <a:prstGeom prst="rect">
                      <a:avLst/>
                    </a:prstGeom>
                    <a:noFill/>
                  </pic:spPr>
                </pic:pic>
              </a:graphicData>
            </a:graphic>
            <wp14:sizeRelH relativeFrom="margin">
              <wp14:pctWidth>0</wp14:pctWidth>
            </wp14:sizeRelH>
            <wp14:sizeRelV relativeFrom="margin">
              <wp14:pctHeight>0</wp14:pctHeight>
            </wp14:sizeRelV>
          </wp:anchor>
        </w:drawing>
      </w:r>
    </w:p>
    <w:p w14:paraId="769B0A78" w14:textId="10DE2FD8" w:rsidR="00BB44F4" w:rsidRDefault="00BB44F4" w:rsidP="00A069A6">
      <w:pPr>
        <w:jc w:val="lowKashida"/>
        <w:rPr>
          <w:noProof/>
          <w:rtl/>
        </w:rPr>
      </w:pPr>
    </w:p>
    <w:p w14:paraId="4673220F" w14:textId="1B03AD86" w:rsidR="00BB44F4" w:rsidRDefault="00BB44F4" w:rsidP="00A069A6">
      <w:pPr>
        <w:jc w:val="lowKashida"/>
        <w:rPr>
          <w:noProof/>
          <w:rtl/>
        </w:rPr>
      </w:pPr>
    </w:p>
    <w:p w14:paraId="5C1FEBAC" w14:textId="7769CA97" w:rsidR="00BB44F4" w:rsidRDefault="00BB44F4" w:rsidP="00A069A6">
      <w:pPr>
        <w:jc w:val="lowKashida"/>
        <w:rPr>
          <w:noProof/>
          <w:rtl/>
        </w:rPr>
      </w:pPr>
    </w:p>
    <w:p w14:paraId="72D6B220" w14:textId="303BF819" w:rsidR="00BB44F4" w:rsidRDefault="00BB44F4" w:rsidP="00A069A6">
      <w:pPr>
        <w:jc w:val="lowKashida"/>
        <w:rPr>
          <w:noProof/>
          <w:rtl/>
        </w:rPr>
      </w:pPr>
    </w:p>
    <w:p w14:paraId="0E0EDFC9" w14:textId="77777777" w:rsidR="00BB44F4" w:rsidRDefault="00BB44F4" w:rsidP="00A069A6">
      <w:pPr>
        <w:jc w:val="lowKashida"/>
        <w:rPr>
          <w:noProof/>
          <w:rtl/>
        </w:rPr>
      </w:pPr>
    </w:p>
    <w:p w14:paraId="39302610" w14:textId="77777777" w:rsidR="00BB44F4" w:rsidRDefault="00BB44F4" w:rsidP="00A069A6">
      <w:pPr>
        <w:jc w:val="lowKashida"/>
        <w:rPr>
          <w:noProof/>
          <w:rtl/>
        </w:rPr>
      </w:pPr>
    </w:p>
    <w:p w14:paraId="7CE9D188" w14:textId="77777777" w:rsidR="00E62010" w:rsidRDefault="00E62010" w:rsidP="00E62010">
      <w:pPr>
        <w:bidi w:val="0"/>
        <w:spacing w:after="160" w:line="259" w:lineRule="auto"/>
        <w:jc w:val="left"/>
        <w:rPr>
          <w:b/>
          <w:bCs/>
          <w:sz w:val="44"/>
          <w:szCs w:val="48"/>
          <w:rtl/>
          <w14:glow w14:rad="228600">
            <w14:schemeClr w14:val="accent1">
              <w14:alpha w14:val="60000"/>
              <w14:satMod w14:val="175000"/>
            </w14:schemeClr>
          </w14:glow>
        </w:rPr>
      </w:pPr>
    </w:p>
    <w:p w14:paraId="4759E5ED" w14:textId="77777777" w:rsidR="00D200A3" w:rsidRDefault="00D200A3" w:rsidP="00D200A3">
      <w:pPr>
        <w:tabs>
          <w:tab w:val="center" w:pos="4513"/>
        </w:tabs>
        <w:spacing w:line="240" w:lineRule="auto"/>
        <w:jc w:val="left"/>
        <w:rPr>
          <w:rFonts w:ascii="Sakkal Majalla" w:hAnsi="Sakkal Majalla"/>
          <w:rtl/>
        </w:rPr>
      </w:pPr>
    </w:p>
    <w:p w14:paraId="5ED69827" w14:textId="77777777" w:rsidR="00D200A3" w:rsidRPr="00406B7C" w:rsidRDefault="00D200A3" w:rsidP="00D200A3">
      <w:pPr>
        <w:bidi w:val="0"/>
        <w:spacing w:after="200"/>
        <w:jc w:val="center"/>
        <w:rPr>
          <w:rFonts w:ascii="Sakkal Majalla" w:eastAsia="Calibri" w:hAnsi="Sakkal Majalla"/>
          <w:b/>
          <w:bCs/>
          <w:color w:val="1F497D"/>
          <w:sz w:val="32"/>
          <w:szCs w:val="32"/>
        </w:rPr>
      </w:pPr>
      <w:r w:rsidRPr="00406B7C">
        <w:rPr>
          <w:rFonts w:ascii="Sakkal Majalla" w:eastAsia="Calibri" w:hAnsi="Sakkal Majalla"/>
          <w:b/>
          <w:bCs/>
          <w:color w:val="1F497D"/>
          <w:sz w:val="32"/>
          <w:szCs w:val="32"/>
          <w:rtl/>
        </w:rPr>
        <w:t>نأمل مراعاة الإرشادات التالية لأهميتها في تحقيق أهداف البرنامج التدريبي:</w:t>
      </w:r>
    </w:p>
    <w:p w14:paraId="6997EEF3" w14:textId="77777777" w:rsidR="00D200A3" w:rsidRPr="00406B7C" w:rsidRDefault="00D200A3" w:rsidP="00D200A3">
      <w:pPr>
        <w:bidi w:val="0"/>
        <w:spacing w:after="200"/>
        <w:jc w:val="center"/>
        <w:rPr>
          <w:rFonts w:ascii="VIP Hakm Bold" w:eastAsia="Calibri" w:hAnsi="VIP Hakm Bold" w:cs="VIP Hakm Bold"/>
          <w:b/>
          <w:bCs/>
          <w:color w:val="1F497D"/>
          <w:sz w:val="24"/>
          <w:szCs w:val="24"/>
        </w:rPr>
      </w:pPr>
    </w:p>
    <w:p w14:paraId="04B6D7DE" w14:textId="77777777" w:rsidR="00D200A3" w:rsidRPr="00406B7C" w:rsidRDefault="00D200A3" w:rsidP="00D200A3">
      <w:pPr>
        <w:bidi w:val="0"/>
        <w:spacing w:after="200"/>
        <w:jc w:val="center"/>
        <w:rPr>
          <w:rFonts w:ascii="VIP Hakm Bold" w:eastAsia="Calibri" w:hAnsi="VIP Hakm Bold" w:cs="VIP Hakm Bold"/>
          <w:b/>
          <w:bCs/>
          <w:color w:val="1F497D"/>
          <w:sz w:val="24"/>
          <w:szCs w:val="24"/>
        </w:rPr>
      </w:pPr>
      <w:r w:rsidRPr="00406B7C">
        <w:rPr>
          <w:rFonts w:ascii="VIP Hakm Bold" w:eastAsia="Calibri" w:hAnsi="VIP Hakm Bold" w:cs="VIP Hakm Bold"/>
          <w:b/>
          <w:bCs/>
          <w:noProof/>
          <w:color w:val="1F497D"/>
          <w:sz w:val="32"/>
          <w:szCs w:val="32"/>
          <w:rtl/>
        </w:rPr>
        <mc:AlternateContent>
          <mc:Choice Requires="wps">
            <w:drawing>
              <wp:anchor distT="0" distB="0" distL="114300" distR="114300" simplePos="0" relativeHeight="253236224" behindDoc="0" locked="0" layoutInCell="1" allowOverlap="1" wp14:anchorId="3ACECAE3" wp14:editId="2A4A3823">
                <wp:simplePos x="0" y="0"/>
                <wp:positionH relativeFrom="column">
                  <wp:posOffset>1009051</wp:posOffset>
                </wp:positionH>
                <wp:positionV relativeFrom="paragraph">
                  <wp:posOffset>98186</wp:posOffset>
                </wp:positionV>
                <wp:extent cx="3994030" cy="759124"/>
                <wp:effectExtent l="0" t="0" r="0" b="0"/>
                <wp:wrapNone/>
                <wp:docPr id="1975445159" name="مستطيل 139"/>
                <wp:cNvGraphicFramePr/>
                <a:graphic xmlns:a="http://schemas.openxmlformats.org/drawingml/2006/main">
                  <a:graphicData uri="http://schemas.microsoft.com/office/word/2010/wordprocessingShape">
                    <wps:wsp>
                      <wps:cNvSpPr/>
                      <wps:spPr>
                        <a:xfrm>
                          <a:off x="0" y="0"/>
                          <a:ext cx="3994030" cy="759124"/>
                        </a:xfrm>
                        <a:prstGeom prst="rect">
                          <a:avLst/>
                        </a:prstGeom>
                        <a:noFill/>
                        <a:ln w="25400" cap="flat" cmpd="sng" algn="ctr">
                          <a:noFill/>
                          <a:prstDash val="solid"/>
                        </a:ln>
                        <a:effectLst/>
                      </wps:spPr>
                      <wps:txbx>
                        <w:txbxContent>
                          <w:p w14:paraId="14A101B5" w14:textId="77777777" w:rsidR="00D200A3" w:rsidRPr="00406B7C" w:rsidRDefault="00D200A3" w:rsidP="00D200A3">
                            <w:pPr>
                              <w:spacing w:line="240" w:lineRule="auto"/>
                              <w:jc w:val="center"/>
                              <w:rPr>
                                <w:rFonts w:ascii="Sakkal Majalla" w:hAnsi="Sakkal Majalla"/>
                                <w:szCs w:val="28"/>
                              </w:rPr>
                            </w:pPr>
                            <w:r w:rsidRPr="00406B7C">
                              <w:rPr>
                                <w:rFonts w:ascii="Sakkal Majalla" w:eastAsia="Calibri" w:hAnsi="Sakkal Majalla" w:hint="cs"/>
                                <w:b/>
                                <w:bCs/>
                                <w:color w:val="FF0000"/>
                                <w:sz w:val="32"/>
                                <w:szCs w:val="32"/>
                                <w:rtl/>
                              </w:rPr>
                              <w:t>الالتزام بوجود الحقيبة التدريبية</w:t>
                            </w:r>
                            <w:r w:rsidRPr="00406B7C">
                              <w:rPr>
                                <w:rFonts w:ascii="Sakkal Majalla" w:eastAsia="Calibri" w:hAnsi="Sakkal Majalla" w:hint="cs"/>
                                <w:b/>
                                <w:bCs/>
                                <w:sz w:val="32"/>
                                <w:szCs w:val="32"/>
                                <w:rtl/>
                              </w:rPr>
                              <w:t xml:space="preserve"> معك طوال البرنامج التدريبي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CECAE3" id="مستطيل 139" o:spid="_x0000_s1028" style="position:absolute;left:0;text-align:left;margin-left:79.45pt;margin-top:7.75pt;width:314.5pt;height:59.75pt;z-index:2532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" filled="f" stroked="f" strokeweight="2pt">
                <v:textbox>
                  <w:txbxContent>
                    <w:p w14:paraId="14A101B5" w14:textId="77777777" w:rsidR="00D200A3" w:rsidRPr="00406B7C" w:rsidRDefault="00D200A3" w:rsidP="00D200A3">
                      <w:pPr>
                        <w:spacing w:line="240" w:lineRule="auto"/>
                        <w:jc w:val="center"/>
                        <w:rPr>
                          <w:rFonts w:ascii="Sakkal Majalla" w:hAnsi="Sakkal Majalla"/>
                          <w:szCs w:val="28"/>
                        </w:rPr>
                      </w:pPr>
                      <w:r w:rsidRPr="00406B7C">
                        <w:rPr>
                          <w:rFonts w:ascii="Sakkal Majalla" w:eastAsia="Calibri" w:hAnsi="Sakkal Majalla" w:hint="cs"/>
                          <w:b/>
                          <w:bCs/>
                          <w:color w:val="FF0000"/>
                          <w:sz w:val="32"/>
                          <w:szCs w:val="32"/>
                          <w:rtl/>
                        </w:rPr>
                        <w:t xml:space="preserve">الالتزام </w:t>
                      </w:r>
                      <w:r w:rsidRPr="00406B7C">
                        <w:rPr>
                          <w:rFonts w:ascii="Sakkal Majalla" w:eastAsia="Calibri" w:hAnsi="Sakkal Majalla" w:hint="cs"/>
                          <w:b/>
                          <w:bCs/>
                          <w:color w:val="FF0000"/>
                          <w:sz w:val="32"/>
                          <w:szCs w:val="32"/>
                          <w:rtl/>
                        </w:rPr>
                        <w:t>بوجود الحقيبة التدريبية</w:t>
                      </w:r>
                      <w:r w:rsidRPr="00406B7C">
                        <w:rPr>
                          <w:rFonts w:ascii="Sakkal Majalla" w:eastAsia="Calibri" w:hAnsi="Sakkal Majalla" w:hint="cs"/>
                          <w:b/>
                          <w:bCs/>
                          <w:sz w:val="32"/>
                          <w:szCs w:val="32"/>
                          <w:rtl/>
                        </w:rPr>
                        <w:t xml:space="preserve"> معك طوال البرنامج التدريبي</w:t>
                      </w:r>
                    </w:p>
                  </w:txbxContent>
                </v:textbox>
              </v:rect>
            </w:pict>
          </mc:Fallback>
        </mc:AlternateContent>
      </w:r>
    </w:p>
    <w:p w14:paraId="75840F3A" w14:textId="77777777" w:rsidR="00D200A3" w:rsidRPr="00406B7C" w:rsidRDefault="00D200A3" w:rsidP="00D200A3">
      <w:pPr>
        <w:bidi w:val="0"/>
        <w:spacing w:after="200"/>
        <w:jc w:val="center"/>
        <w:rPr>
          <w:rFonts w:eastAsia="Calibri" w:cs="Times New Roman"/>
          <w:b/>
          <w:bCs/>
          <w:color w:val="000000"/>
          <w:sz w:val="32"/>
          <w:szCs w:val="32"/>
          <w:u w:val="single"/>
          <w:rtl/>
          <w:lang w:bidi="ar-EG"/>
        </w:rPr>
      </w:pPr>
      <w:r w:rsidRPr="00406B7C">
        <w:rPr>
          <w:rFonts w:ascii="VIP Hakm Bold" w:eastAsia="Calibri" w:hAnsi="VIP Hakm Bold" w:cs="VIP Hakm Bold"/>
          <w:b/>
          <w:bCs/>
          <w:noProof/>
          <w:color w:val="1F497D"/>
          <w:sz w:val="20"/>
          <w:szCs w:val="20"/>
        </w:rPr>
        <w:drawing>
          <wp:anchor distT="0" distB="0" distL="114300" distR="114300" simplePos="0" relativeHeight="253245440" behindDoc="0" locked="0" layoutInCell="1" allowOverlap="1" wp14:anchorId="7C58701A" wp14:editId="67D18A08">
            <wp:simplePos x="0" y="0"/>
            <wp:positionH relativeFrom="page">
              <wp:posOffset>1975449</wp:posOffset>
            </wp:positionH>
            <wp:positionV relativeFrom="paragraph">
              <wp:posOffset>399008</wp:posOffset>
            </wp:positionV>
            <wp:extent cx="5262113" cy="3957000"/>
            <wp:effectExtent l="0" t="0" r="0" b="0"/>
            <wp:wrapNone/>
            <wp:docPr id="661168901" name="صورة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9.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70880" cy="396359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490B05" w14:textId="77777777" w:rsidR="00D200A3" w:rsidRPr="00406B7C" w:rsidRDefault="00D200A3" w:rsidP="00D200A3">
      <w:pPr>
        <w:bidi w:val="0"/>
        <w:spacing w:after="200"/>
        <w:jc w:val="center"/>
        <w:rPr>
          <w:rFonts w:ascii="VIP Hakm Bold" w:eastAsia="Calibri" w:hAnsi="VIP Hakm Bold" w:cs="VIP Hakm Bold"/>
          <w:b/>
          <w:bCs/>
          <w:color w:val="1F497D"/>
          <w:sz w:val="20"/>
          <w:szCs w:val="20"/>
        </w:rPr>
      </w:pPr>
      <w:r w:rsidRPr="00406B7C">
        <w:rPr>
          <w:rFonts w:ascii="VIP Hakm Bold" w:eastAsia="Calibri" w:hAnsi="VIP Hakm Bold" w:cs="VIP Hakm Bold"/>
          <w:b/>
          <w:bCs/>
          <w:noProof/>
          <w:color w:val="1F497D"/>
          <w:sz w:val="32"/>
          <w:szCs w:val="32"/>
          <w:rtl/>
        </w:rPr>
        <mc:AlternateContent>
          <mc:Choice Requires="wps">
            <w:drawing>
              <wp:anchor distT="0" distB="0" distL="114300" distR="114300" simplePos="0" relativeHeight="253244416" behindDoc="0" locked="0" layoutInCell="1" allowOverlap="1" wp14:anchorId="6CA94705" wp14:editId="35167D28">
                <wp:simplePos x="0" y="0"/>
                <wp:positionH relativeFrom="column">
                  <wp:posOffset>-845256</wp:posOffset>
                </wp:positionH>
                <wp:positionV relativeFrom="paragraph">
                  <wp:posOffset>313582</wp:posOffset>
                </wp:positionV>
                <wp:extent cx="2429989" cy="805218"/>
                <wp:effectExtent l="0" t="0" r="0" b="0"/>
                <wp:wrapNone/>
                <wp:docPr id="1072198002" name="مستطيل 147"/>
                <wp:cNvGraphicFramePr/>
                <a:graphic xmlns:a="http://schemas.openxmlformats.org/drawingml/2006/main">
                  <a:graphicData uri="http://schemas.microsoft.com/office/word/2010/wordprocessingShape">
                    <wps:wsp>
                      <wps:cNvSpPr/>
                      <wps:spPr>
                        <a:xfrm>
                          <a:off x="0" y="0"/>
                          <a:ext cx="2429989" cy="805218"/>
                        </a:xfrm>
                        <a:prstGeom prst="rect">
                          <a:avLst/>
                        </a:prstGeom>
                        <a:noFill/>
                        <a:ln w="25400" cap="flat" cmpd="sng" algn="ctr">
                          <a:noFill/>
                          <a:prstDash val="solid"/>
                        </a:ln>
                        <a:effectLst/>
                      </wps:spPr>
                      <wps:txbx>
                        <w:txbxContent>
                          <w:p w14:paraId="7FCB3253" w14:textId="77777777" w:rsidR="00D200A3" w:rsidRPr="00067E5D" w:rsidRDefault="00D200A3" w:rsidP="00D200A3">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الممارسة العملية المستمرة </w:t>
                            </w:r>
                            <w:r w:rsidRPr="00067E5D">
                              <w:rPr>
                                <w:rFonts w:ascii="Sakkal Majalla" w:eastAsia="Calibri" w:hAnsi="Sakkal Majalla" w:hint="cs"/>
                                <w:b/>
                                <w:bCs/>
                                <w:szCs w:val="28"/>
                                <w:rtl/>
                              </w:rPr>
                              <w:t>للمهارات المكتسبة في البرنامج التدريبي يضمن عدم فقدانها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A94705" id="مستطيل 147" o:spid="_x0000_s1029" style="position:absolute;left:0;text-align:left;margin-left:-66.55pt;margin-top:24.7pt;width:191.35pt;height:63.4pt;z-index:2532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" filled="f" stroked="f" strokeweight="2pt">
                <v:textbox>
                  <w:txbxContent>
                    <w:p w14:paraId="7FCB3253" w14:textId="77777777" w:rsidR="00D200A3" w:rsidRPr="00067E5D" w:rsidRDefault="00D200A3" w:rsidP="00D200A3">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الممارسة </w:t>
                      </w:r>
                      <w:r w:rsidRPr="00067E5D">
                        <w:rPr>
                          <w:rFonts w:ascii="Sakkal Majalla" w:eastAsia="Calibri" w:hAnsi="Sakkal Majalla" w:hint="cs"/>
                          <w:b/>
                          <w:bCs/>
                          <w:color w:val="FF0000"/>
                          <w:szCs w:val="28"/>
                          <w:rtl/>
                        </w:rPr>
                        <w:t xml:space="preserve">العملية المستمرة </w:t>
                      </w:r>
                      <w:r w:rsidRPr="00067E5D">
                        <w:rPr>
                          <w:rFonts w:ascii="Sakkal Majalla" w:eastAsia="Calibri" w:hAnsi="Sakkal Majalla" w:hint="cs"/>
                          <w:b/>
                          <w:bCs/>
                          <w:szCs w:val="28"/>
                          <w:rtl/>
                        </w:rPr>
                        <w:t>للمهارات المكتسبة في البرنامج التدريبي يضمن عدم فقدانها</w:t>
                      </w:r>
                    </w:p>
                  </w:txbxContent>
                </v:textbox>
              </v:rect>
            </w:pict>
          </mc:Fallback>
        </mc:AlternateContent>
      </w:r>
      <w:r w:rsidRPr="00406B7C">
        <w:rPr>
          <w:rFonts w:ascii="VIP Hakm Bold" w:eastAsia="Calibri" w:hAnsi="VIP Hakm Bold" w:cs="VIP Hakm Bold"/>
          <w:b/>
          <w:bCs/>
          <w:noProof/>
          <w:color w:val="1F497D"/>
          <w:sz w:val="32"/>
          <w:szCs w:val="32"/>
          <w:rtl/>
        </w:rPr>
        <mc:AlternateContent>
          <mc:Choice Requires="wps">
            <w:drawing>
              <wp:anchor distT="0" distB="0" distL="114300" distR="114300" simplePos="0" relativeHeight="253237248" behindDoc="0" locked="0" layoutInCell="1" allowOverlap="1" wp14:anchorId="3ACC4890" wp14:editId="4A089EC5">
                <wp:simplePos x="0" y="0"/>
                <wp:positionH relativeFrom="column">
                  <wp:posOffset>3630304</wp:posOffset>
                </wp:positionH>
                <wp:positionV relativeFrom="paragraph">
                  <wp:posOffset>89364</wp:posOffset>
                </wp:positionV>
                <wp:extent cx="3045271" cy="330200"/>
                <wp:effectExtent l="0" t="0" r="0" b="0"/>
                <wp:wrapNone/>
                <wp:docPr id="140" name="مستطيل 140"/>
                <wp:cNvGraphicFramePr/>
                <a:graphic xmlns:a="http://schemas.openxmlformats.org/drawingml/2006/main">
                  <a:graphicData uri="http://schemas.microsoft.com/office/word/2010/wordprocessingShape">
                    <wps:wsp>
                      <wps:cNvSpPr/>
                      <wps:spPr>
                        <a:xfrm>
                          <a:off x="0" y="0"/>
                          <a:ext cx="3045271" cy="330200"/>
                        </a:xfrm>
                        <a:prstGeom prst="rect">
                          <a:avLst/>
                        </a:prstGeom>
                        <a:noFill/>
                        <a:ln w="25400" cap="flat" cmpd="sng" algn="ctr">
                          <a:noFill/>
                          <a:prstDash val="solid"/>
                        </a:ln>
                        <a:effectLst/>
                      </wps:spPr>
                      <wps:txbx>
                        <w:txbxContent>
                          <w:p w14:paraId="3156957C" w14:textId="77777777" w:rsidR="00D200A3" w:rsidRPr="00067E5D" w:rsidRDefault="00D200A3" w:rsidP="00D200A3">
                            <w:pPr>
                              <w:spacing w:line="240" w:lineRule="auto"/>
                              <w:jc w:val="center"/>
                              <w:rPr>
                                <w:rFonts w:ascii="Sakkal Majalla" w:hAnsi="Sakkal Majalla"/>
                                <w:sz w:val="16"/>
                                <w:szCs w:val="16"/>
                              </w:rPr>
                            </w:pPr>
                            <w:r w:rsidRPr="00067E5D">
                              <w:rPr>
                                <w:rFonts w:ascii="Sakkal Majalla" w:eastAsia="Calibri" w:hAnsi="Sakkal Majalla" w:hint="cs"/>
                                <w:b/>
                                <w:bCs/>
                                <w:color w:val="FF0000"/>
                                <w:szCs w:val="28"/>
                                <w:rtl/>
                              </w:rPr>
                              <w:t xml:space="preserve">الاطلاع على الحقيبة التدريبية </w:t>
                            </w:r>
                            <w:r w:rsidRPr="00067E5D">
                              <w:rPr>
                                <w:rFonts w:ascii="Sakkal Majalla" w:eastAsia="Calibri" w:hAnsi="Sakkal Majalla" w:hint="cs"/>
                                <w:b/>
                                <w:bCs/>
                                <w:szCs w:val="28"/>
                                <w:rtl/>
                              </w:rPr>
                              <w:t>والإعداد الجيد للجلسات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CC4890" id="مستطيل 140" o:spid="_x0000_s1030" style="position:absolute;left:0;text-align:left;margin-left:285.85pt;margin-top:7.05pt;width:239.8pt;height:26pt;z-index:2532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" filled="f" stroked="f" strokeweight="2pt">
                <v:textbox>
                  <w:txbxContent>
                    <w:p w14:paraId="3156957C" w14:textId="77777777" w:rsidR="00D200A3" w:rsidRPr="00067E5D" w:rsidRDefault="00D200A3" w:rsidP="00D200A3">
                      <w:pPr>
                        <w:spacing w:line="240" w:lineRule="auto"/>
                        <w:jc w:val="center"/>
                        <w:rPr>
                          <w:rFonts w:ascii="Sakkal Majalla" w:hAnsi="Sakkal Majalla"/>
                          <w:sz w:val="16"/>
                          <w:szCs w:val="16"/>
                        </w:rPr>
                      </w:pPr>
                      <w:r w:rsidRPr="00067E5D">
                        <w:rPr>
                          <w:rFonts w:ascii="Sakkal Majalla" w:eastAsia="Calibri" w:hAnsi="Sakkal Majalla" w:hint="cs"/>
                          <w:b/>
                          <w:bCs/>
                          <w:color w:val="FF0000"/>
                          <w:szCs w:val="28"/>
                          <w:rtl/>
                        </w:rPr>
                        <w:t xml:space="preserve">الاطلاع على الحقيبة التدريبية </w:t>
                      </w:r>
                      <w:r w:rsidRPr="00067E5D">
                        <w:rPr>
                          <w:rFonts w:ascii="Sakkal Majalla" w:eastAsia="Calibri" w:hAnsi="Sakkal Majalla" w:hint="cs"/>
                          <w:b/>
                          <w:bCs/>
                          <w:szCs w:val="28"/>
                          <w:rtl/>
                        </w:rPr>
                        <w:t>والإعداد الجيد للجلسات</w:t>
                      </w:r>
                    </w:p>
                  </w:txbxContent>
                </v:textbox>
              </v:rect>
            </w:pict>
          </mc:Fallback>
        </mc:AlternateContent>
      </w:r>
    </w:p>
    <w:p w14:paraId="1B38AED6" w14:textId="77777777" w:rsidR="00D200A3" w:rsidRPr="00406B7C" w:rsidRDefault="00D200A3" w:rsidP="00D200A3">
      <w:pPr>
        <w:ind w:left="360"/>
        <w:jc w:val="lowKashida"/>
        <w:rPr>
          <w:rFonts w:ascii="VIP Hakm Bold" w:eastAsia="Calibri" w:hAnsi="VIP Hakm Bold" w:cs="VIP Hakm Bold"/>
          <w:b/>
          <w:bCs/>
          <w:color w:val="auto"/>
          <w:sz w:val="24"/>
          <w:szCs w:val="24"/>
          <w:rtl/>
        </w:rPr>
      </w:pPr>
    </w:p>
    <w:p w14:paraId="6898106C" w14:textId="77777777" w:rsidR="00D200A3" w:rsidRPr="00406B7C" w:rsidRDefault="00D200A3" w:rsidP="00D200A3">
      <w:pPr>
        <w:ind w:left="360"/>
        <w:jc w:val="lowKashida"/>
        <w:rPr>
          <w:rFonts w:ascii="VIP Hakm Bold" w:eastAsia="Calibri" w:hAnsi="VIP Hakm Bold" w:cs="VIP Hakm Bold"/>
          <w:b/>
          <w:bCs/>
          <w:color w:val="auto"/>
          <w:sz w:val="24"/>
          <w:szCs w:val="24"/>
          <w:rtl/>
        </w:rPr>
      </w:pPr>
    </w:p>
    <w:p w14:paraId="2CBAE06B" w14:textId="77777777" w:rsidR="00D200A3" w:rsidRPr="00406B7C" w:rsidRDefault="00D200A3" w:rsidP="00D200A3">
      <w:pPr>
        <w:ind w:left="360"/>
        <w:jc w:val="lowKashida"/>
        <w:rPr>
          <w:rFonts w:ascii="VIP Hakm Bold" w:eastAsia="Calibri" w:hAnsi="VIP Hakm Bold" w:cs="VIP Hakm Bold"/>
          <w:b/>
          <w:bCs/>
          <w:color w:val="auto"/>
          <w:sz w:val="24"/>
          <w:szCs w:val="24"/>
          <w:rtl/>
        </w:rPr>
      </w:pPr>
      <w:r w:rsidRPr="00406B7C">
        <w:rPr>
          <w:rFonts w:eastAsia="Calibri" w:cs="Times New Roman"/>
          <w:b/>
          <w:bCs/>
          <w:noProof/>
          <w:color w:val="FF0000"/>
          <w:sz w:val="44"/>
          <w:szCs w:val="44"/>
          <w:rtl/>
        </w:rPr>
        <mc:AlternateContent>
          <mc:Choice Requires="wps">
            <w:drawing>
              <wp:anchor distT="0" distB="0" distL="114300" distR="114300" simplePos="0" relativeHeight="253246464" behindDoc="0" locked="0" layoutInCell="1" allowOverlap="1" wp14:anchorId="47BFB8F8" wp14:editId="2127CDEC">
                <wp:simplePos x="0" y="0"/>
                <wp:positionH relativeFrom="margin">
                  <wp:posOffset>1971675</wp:posOffset>
                </wp:positionH>
                <wp:positionV relativeFrom="paragraph">
                  <wp:posOffset>154305</wp:posOffset>
                </wp:positionV>
                <wp:extent cx="1932317" cy="1346200"/>
                <wp:effectExtent l="0" t="0" r="0" b="0"/>
                <wp:wrapNone/>
                <wp:docPr id="37" name="شكل بيضاوي 37"/>
                <wp:cNvGraphicFramePr/>
                <a:graphic xmlns:a="http://schemas.openxmlformats.org/drawingml/2006/main">
                  <a:graphicData uri="http://schemas.microsoft.com/office/word/2010/wordprocessingShape">
                    <wps:wsp>
                      <wps:cNvSpPr/>
                      <wps:spPr>
                        <a:xfrm>
                          <a:off x="0" y="0"/>
                          <a:ext cx="1932317" cy="1346200"/>
                        </a:xfrm>
                        <a:prstGeom prst="ellipse">
                          <a:avLst/>
                        </a:prstGeom>
                        <a:noFill/>
                        <a:ln w="25400" cap="flat" cmpd="sng" algn="ctr">
                          <a:noFill/>
                          <a:prstDash val="solid"/>
                        </a:ln>
                        <a:effectLst/>
                      </wps:spPr>
                      <wps:txbx>
                        <w:txbxContent>
                          <w:p w14:paraId="61B18F49" w14:textId="77777777" w:rsidR="00D200A3" w:rsidRPr="00067E5D" w:rsidRDefault="00D200A3" w:rsidP="00D200A3">
                            <w:pPr>
                              <w:spacing w:line="240" w:lineRule="auto"/>
                              <w:jc w:val="center"/>
                              <w:rPr>
                                <w:rFonts w:ascii="Sakkal Majalla" w:eastAsia="Calibri" w:hAnsi="Sakkal Majalla"/>
                                <w:b/>
                                <w:bCs/>
                                <w:color w:val="FFFF00"/>
                                <w:sz w:val="48"/>
                                <w:szCs w:val="48"/>
                                <w:rtl/>
                              </w:rPr>
                            </w:pPr>
                            <w:r w:rsidRPr="00067E5D">
                              <w:rPr>
                                <w:rFonts w:ascii="Sakkal Majalla" w:eastAsia="Calibri" w:hAnsi="Sakkal Majalla" w:hint="cs"/>
                                <w:b/>
                                <w:bCs/>
                                <w:color w:val="FFFF00"/>
                                <w:sz w:val="48"/>
                                <w:szCs w:val="48"/>
                                <w:rtl/>
                              </w:rPr>
                              <w:t>إرشادات</w:t>
                            </w:r>
                          </w:p>
                          <w:p w14:paraId="73D2CA2B" w14:textId="77777777" w:rsidR="00D200A3" w:rsidRPr="00067E5D" w:rsidRDefault="00D200A3" w:rsidP="00D200A3">
                            <w:pPr>
                              <w:spacing w:line="240" w:lineRule="auto"/>
                              <w:jc w:val="center"/>
                              <w:rPr>
                                <w:rFonts w:ascii="Sakkal Majalla" w:eastAsia="Calibri" w:hAnsi="Sakkal Majalla"/>
                                <w:b/>
                                <w:bCs/>
                                <w:color w:val="FFFF00"/>
                                <w:sz w:val="48"/>
                                <w:szCs w:val="48"/>
                                <w:rtl/>
                              </w:rPr>
                            </w:pPr>
                            <w:r w:rsidRPr="00067E5D">
                              <w:rPr>
                                <w:rFonts w:ascii="Sakkal Majalla" w:eastAsia="Calibri" w:hAnsi="Sakkal Majalla" w:hint="cs"/>
                                <w:b/>
                                <w:bCs/>
                                <w:color w:val="FFFF00"/>
                                <w:sz w:val="48"/>
                                <w:szCs w:val="48"/>
                                <w:rtl/>
                              </w:rPr>
                              <w:t>للمتدربين</w:t>
                            </w:r>
                          </w:p>
                          <w:p w14:paraId="78A2CDFA" w14:textId="77777777" w:rsidR="00D200A3" w:rsidRPr="00067E5D" w:rsidRDefault="00D200A3" w:rsidP="00D200A3">
                            <w:pPr>
                              <w:jc w:val="center"/>
                              <w:rPr>
                                <w:color w:val="FFFF00"/>
                                <w:sz w:val="18"/>
                                <w:szCs w:val="18"/>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47BFB8F8" id="شكل بيضاوي 37" o:spid="_x0000_s1031" style="position:absolute;left:0;text-align:left;margin-left:155.25pt;margin-top:12.15pt;width:152.15pt;height:106pt;z-index:2532464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" filled="f" stroked="f" strokeweight="2pt">
                <v:textbox>
                  <w:txbxContent>
                    <w:p w14:paraId="61B18F49" w14:textId="77777777" w:rsidR="00D200A3" w:rsidRPr="00067E5D" w:rsidRDefault="00D200A3" w:rsidP="00D200A3">
                      <w:pPr>
                        <w:spacing w:line="240" w:lineRule="auto"/>
                        <w:jc w:val="center"/>
                        <w:rPr>
                          <w:rFonts w:ascii="Sakkal Majalla" w:eastAsia="Calibri" w:hAnsi="Sakkal Majalla"/>
                          <w:b/>
                          <w:bCs/>
                          <w:color w:val="FFFF00"/>
                          <w:sz w:val="48"/>
                          <w:szCs w:val="48"/>
                          <w:rtl/>
                        </w:rPr>
                      </w:pPr>
                      <w:r w:rsidRPr="00067E5D">
                        <w:rPr>
                          <w:rFonts w:ascii="Sakkal Majalla" w:eastAsia="Calibri" w:hAnsi="Sakkal Majalla" w:hint="cs"/>
                          <w:b/>
                          <w:bCs/>
                          <w:color w:val="FFFF00"/>
                          <w:sz w:val="48"/>
                          <w:szCs w:val="48"/>
                          <w:rtl/>
                        </w:rPr>
                        <w:t>إرشادات</w:t>
                      </w:r>
                    </w:p>
                    <w:p w14:paraId="73D2CA2B" w14:textId="77777777" w:rsidR="00D200A3" w:rsidRPr="00067E5D" w:rsidRDefault="00D200A3" w:rsidP="00D200A3">
                      <w:pPr>
                        <w:spacing w:line="240" w:lineRule="auto"/>
                        <w:jc w:val="center"/>
                        <w:rPr>
                          <w:rFonts w:ascii="Sakkal Majalla" w:eastAsia="Calibri" w:hAnsi="Sakkal Majalla"/>
                          <w:b/>
                          <w:bCs/>
                          <w:color w:val="FFFF00"/>
                          <w:sz w:val="48"/>
                          <w:szCs w:val="48"/>
                          <w:rtl/>
                        </w:rPr>
                      </w:pPr>
                      <w:r w:rsidRPr="00067E5D">
                        <w:rPr>
                          <w:rFonts w:ascii="Sakkal Majalla" w:eastAsia="Calibri" w:hAnsi="Sakkal Majalla" w:hint="cs"/>
                          <w:b/>
                          <w:bCs/>
                          <w:color w:val="FFFF00"/>
                          <w:sz w:val="48"/>
                          <w:szCs w:val="48"/>
                          <w:rtl/>
                        </w:rPr>
                        <w:t>للمتدربين</w:t>
                      </w:r>
                    </w:p>
                    <w:p w14:paraId="78A2CDFA" w14:textId="77777777" w:rsidR="00D200A3" w:rsidRPr="00067E5D" w:rsidRDefault="00D200A3" w:rsidP="00D200A3">
                      <w:pPr>
                        <w:jc w:val="center"/>
                        <w:rPr>
                          <w:color w:val="FFFF00"/>
                          <w:sz w:val="18"/>
                          <w:szCs w:val="18"/>
                        </w:rPr>
                      </w:pPr>
                    </w:p>
                  </w:txbxContent>
                </v:textbox>
                <w10:wrap anchorx="margin"/>
              </v:oval>
            </w:pict>
          </mc:Fallback>
        </mc:AlternateContent>
      </w:r>
    </w:p>
    <w:p w14:paraId="184032E7" w14:textId="77777777" w:rsidR="00D200A3" w:rsidRPr="00406B7C" w:rsidRDefault="00D200A3" w:rsidP="00D200A3">
      <w:pPr>
        <w:ind w:left="360"/>
        <w:jc w:val="lowKashida"/>
        <w:rPr>
          <w:rFonts w:ascii="VIP Hakm Bold" w:eastAsia="Calibri" w:hAnsi="VIP Hakm Bold" w:cs="VIP Hakm Bold"/>
          <w:b/>
          <w:bCs/>
          <w:color w:val="auto"/>
          <w:sz w:val="24"/>
          <w:szCs w:val="24"/>
          <w:rtl/>
        </w:rPr>
      </w:pPr>
      <w:r w:rsidRPr="00406B7C">
        <w:rPr>
          <w:rFonts w:ascii="VIP Hakm Bold" w:eastAsia="Calibri" w:hAnsi="VIP Hakm Bold" w:cs="VIP Hakm Bold"/>
          <w:b/>
          <w:bCs/>
          <w:noProof/>
          <w:color w:val="1F497D"/>
          <w:sz w:val="32"/>
          <w:szCs w:val="32"/>
          <w:rtl/>
        </w:rPr>
        <mc:AlternateContent>
          <mc:Choice Requires="wps">
            <w:drawing>
              <wp:anchor distT="0" distB="0" distL="114300" distR="114300" simplePos="0" relativeHeight="253238272" behindDoc="0" locked="0" layoutInCell="1" allowOverlap="1" wp14:anchorId="0F13A9AF" wp14:editId="006154FA">
                <wp:simplePos x="0" y="0"/>
                <wp:positionH relativeFrom="page">
                  <wp:posOffset>5279365</wp:posOffset>
                </wp:positionH>
                <wp:positionV relativeFrom="paragraph">
                  <wp:posOffset>79028</wp:posOffset>
                </wp:positionV>
                <wp:extent cx="2130725" cy="634620"/>
                <wp:effectExtent l="0" t="0" r="0" b="0"/>
                <wp:wrapNone/>
                <wp:docPr id="1936811056" name="مستطيل 141"/>
                <wp:cNvGraphicFramePr/>
                <a:graphic xmlns:a="http://schemas.openxmlformats.org/drawingml/2006/main">
                  <a:graphicData uri="http://schemas.microsoft.com/office/word/2010/wordprocessingShape">
                    <wps:wsp>
                      <wps:cNvSpPr/>
                      <wps:spPr>
                        <a:xfrm>
                          <a:off x="0" y="0"/>
                          <a:ext cx="2130725" cy="634620"/>
                        </a:xfrm>
                        <a:prstGeom prst="rect">
                          <a:avLst/>
                        </a:prstGeom>
                        <a:noFill/>
                        <a:ln w="25400" cap="flat" cmpd="sng" algn="ctr">
                          <a:noFill/>
                          <a:prstDash val="solid"/>
                        </a:ln>
                        <a:effectLst/>
                      </wps:spPr>
                      <wps:txbx>
                        <w:txbxContent>
                          <w:p w14:paraId="540B4104" w14:textId="77777777" w:rsidR="00D200A3" w:rsidRPr="00067E5D" w:rsidRDefault="00D200A3" w:rsidP="00D200A3">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التحضير يبدأ </w:t>
                            </w:r>
                            <w:r w:rsidRPr="00067E5D">
                              <w:rPr>
                                <w:rFonts w:ascii="Sakkal Majalla" w:eastAsia="Calibri" w:hAnsi="Sakkal Majalla" w:hint="cs"/>
                                <w:b/>
                                <w:bCs/>
                                <w:szCs w:val="28"/>
                                <w:rtl/>
                              </w:rPr>
                              <w:t>بعد خمس دقائق من بداية الجلسة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13A9AF" id="مستطيل 141" o:spid="_x0000_s1032" style="position:absolute;left:0;text-align:left;margin-left:415.7pt;margin-top:6.2pt;width:167.75pt;height:49.95pt;z-index:253238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" filled="f" stroked="f" strokeweight="2pt">
                <v:textbox>
                  <w:txbxContent>
                    <w:p w14:paraId="540B4104" w14:textId="77777777" w:rsidR="00D200A3" w:rsidRPr="00067E5D" w:rsidRDefault="00D200A3" w:rsidP="00D200A3">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التحضير يبدأ </w:t>
                      </w:r>
                      <w:r w:rsidRPr="00067E5D">
                        <w:rPr>
                          <w:rFonts w:ascii="Sakkal Majalla" w:eastAsia="Calibri" w:hAnsi="Sakkal Majalla" w:hint="cs"/>
                          <w:b/>
                          <w:bCs/>
                          <w:szCs w:val="28"/>
                          <w:rtl/>
                        </w:rPr>
                        <w:t>بعد خمس دقائق من بداية الجلسة التدريبية</w:t>
                      </w:r>
                    </w:p>
                  </w:txbxContent>
                </v:textbox>
                <w10:wrap anchorx="page"/>
              </v:rect>
            </w:pict>
          </mc:Fallback>
        </mc:AlternateContent>
      </w:r>
    </w:p>
    <w:p w14:paraId="71ED8D13" w14:textId="77777777" w:rsidR="00D200A3" w:rsidRPr="00406B7C" w:rsidRDefault="00D200A3" w:rsidP="00D200A3">
      <w:pPr>
        <w:ind w:left="360"/>
        <w:jc w:val="lowKashida"/>
        <w:rPr>
          <w:rFonts w:ascii="VIP Hakm Bold" w:eastAsia="Calibri" w:hAnsi="VIP Hakm Bold" w:cs="VIP Hakm Bold"/>
          <w:b/>
          <w:bCs/>
          <w:color w:val="auto"/>
          <w:sz w:val="24"/>
          <w:szCs w:val="24"/>
          <w:rtl/>
        </w:rPr>
      </w:pPr>
    </w:p>
    <w:p w14:paraId="414A04D8" w14:textId="77777777" w:rsidR="00D200A3" w:rsidRPr="00406B7C" w:rsidRDefault="00D200A3" w:rsidP="00D200A3">
      <w:pPr>
        <w:ind w:left="360"/>
        <w:jc w:val="lowKashida"/>
        <w:rPr>
          <w:rFonts w:ascii="VIP Hakm Bold" w:eastAsia="Calibri" w:hAnsi="VIP Hakm Bold" w:cs="VIP Hakm Bold"/>
          <w:b/>
          <w:bCs/>
          <w:color w:val="auto"/>
          <w:sz w:val="24"/>
          <w:szCs w:val="24"/>
          <w:rtl/>
        </w:rPr>
      </w:pPr>
    </w:p>
    <w:p w14:paraId="4FA89E85" w14:textId="77777777" w:rsidR="00D200A3" w:rsidRPr="00406B7C" w:rsidRDefault="00D200A3" w:rsidP="00D200A3">
      <w:pPr>
        <w:ind w:left="360"/>
        <w:jc w:val="lowKashida"/>
        <w:rPr>
          <w:rFonts w:ascii="VIP Hakm Bold" w:eastAsia="Calibri" w:hAnsi="VIP Hakm Bold" w:cs="VIP Hakm Bold"/>
          <w:b/>
          <w:bCs/>
          <w:color w:val="auto"/>
          <w:sz w:val="24"/>
          <w:szCs w:val="24"/>
          <w:rtl/>
        </w:rPr>
      </w:pPr>
      <w:r w:rsidRPr="00406B7C">
        <w:rPr>
          <w:rFonts w:ascii="VIP Hakm Bold" w:eastAsia="Calibri" w:hAnsi="VIP Hakm Bold" w:cs="VIP Hakm Bold"/>
          <w:b/>
          <w:bCs/>
          <w:noProof/>
          <w:color w:val="1F497D"/>
          <w:sz w:val="32"/>
          <w:szCs w:val="32"/>
          <w:rtl/>
        </w:rPr>
        <mc:AlternateContent>
          <mc:Choice Requires="wps">
            <w:drawing>
              <wp:anchor distT="0" distB="0" distL="114300" distR="114300" simplePos="0" relativeHeight="253243392" behindDoc="0" locked="0" layoutInCell="1" allowOverlap="1" wp14:anchorId="3105A95A" wp14:editId="413EB3D2">
                <wp:simplePos x="0" y="0"/>
                <wp:positionH relativeFrom="column">
                  <wp:posOffset>-736385</wp:posOffset>
                </wp:positionH>
                <wp:positionV relativeFrom="paragraph">
                  <wp:posOffset>152520</wp:posOffset>
                </wp:positionV>
                <wp:extent cx="1937983" cy="812042"/>
                <wp:effectExtent l="0" t="0" r="0" b="0"/>
                <wp:wrapNone/>
                <wp:docPr id="1835177497" name="مستطيل 146"/>
                <wp:cNvGraphicFramePr/>
                <a:graphic xmlns:a="http://schemas.openxmlformats.org/drawingml/2006/main">
                  <a:graphicData uri="http://schemas.microsoft.com/office/word/2010/wordprocessingShape">
                    <wps:wsp>
                      <wps:cNvSpPr/>
                      <wps:spPr>
                        <a:xfrm>
                          <a:off x="0" y="0"/>
                          <a:ext cx="1937983" cy="812042"/>
                        </a:xfrm>
                        <a:prstGeom prst="rect">
                          <a:avLst/>
                        </a:prstGeom>
                        <a:noFill/>
                        <a:ln w="25400" cap="flat" cmpd="sng" algn="ctr">
                          <a:noFill/>
                          <a:prstDash val="solid"/>
                        </a:ln>
                        <a:effectLst/>
                      </wps:spPr>
                      <wps:txbx>
                        <w:txbxContent>
                          <w:p w14:paraId="38EE3E46" w14:textId="77777777" w:rsidR="00D200A3" w:rsidRPr="00067E5D" w:rsidRDefault="00D200A3" w:rsidP="00D200A3">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التعبئة لنموذج تقييم البرنامج </w:t>
                            </w:r>
                            <w:r w:rsidRPr="00067E5D">
                              <w:rPr>
                                <w:rFonts w:ascii="Sakkal Majalla" w:eastAsia="Calibri" w:hAnsi="Sakkal Majalla" w:hint="cs"/>
                                <w:b/>
                                <w:bCs/>
                                <w:szCs w:val="28"/>
                                <w:rtl/>
                              </w:rPr>
                              <w:t>التدريبي بدقة يساعد على تطويره ونجاحه</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05A95A" id="مستطيل 146" o:spid="_x0000_s1033" style="position:absolute;left:0;text-align:left;margin-left:-58pt;margin-top:12pt;width:152.6pt;height:63.95pt;z-index:2532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" filled="f" stroked="f" strokeweight="2pt">
                <v:textbox>
                  <w:txbxContent>
                    <w:p w14:paraId="38EE3E46" w14:textId="77777777" w:rsidR="00D200A3" w:rsidRPr="00067E5D" w:rsidRDefault="00D200A3" w:rsidP="00D200A3">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التعبئة </w:t>
                      </w:r>
                      <w:r w:rsidRPr="00067E5D">
                        <w:rPr>
                          <w:rFonts w:ascii="Sakkal Majalla" w:eastAsia="Calibri" w:hAnsi="Sakkal Majalla" w:hint="cs"/>
                          <w:b/>
                          <w:bCs/>
                          <w:color w:val="FF0000"/>
                          <w:szCs w:val="28"/>
                          <w:rtl/>
                        </w:rPr>
                        <w:t xml:space="preserve">لنموذج تقييم البرنامج </w:t>
                      </w:r>
                      <w:r w:rsidRPr="00067E5D">
                        <w:rPr>
                          <w:rFonts w:ascii="Sakkal Majalla" w:eastAsia="Calibri" w:hAnsi="Sakkal Majalla" w:hint="cs"/>
                          <w:b/>
                          <w:bCs/>
                          <w:szCs w:val="28"/>
                          <w:rtl/>
                        </w:rPr>
                        <w:t>التدريبي بدقة يساعد على تطويره ونجاحه</w:t>
                      </w:r>
                    </w:p>
                  </w:txbxContent>
                </v:textbox>
              </v:rect>
            </w:pict>
          </mc:Fallback>
        </mc:AlternateContent>
      </w:r>
    </w:p>
    <w:p w14:paraId="12D63C2C" w14:textId="77777777" w:rsidR="00D200A3" w:rsidRPr="00406B7C" w:rsidRDefault="00D200A3" w:rsidP="00D200A3">
      <w:pPr>
        <w:ind w:left="360"/>
        <w:jc w:val="lowKashida"/>
        <w:rPr>
          <w:rFonts w:ascii="VIP Hakm Bold" w:eastAsia="Calibri" w:hAnsi="VIP Hakm Bold" w:cs="VIP Hakm Bold"/>
          <w:b/>
          <w:bCs/>
          <w:color w:val="auto"/>
          <w:sz w:val="24"/>
          <w:szCs w:val="24"/>
          <w:rtl/>
        </w:rPr>
      </w:pPr>
    </w:p>
    <w:p w14:paraId="1E3F675C" w14:textId="1702107B" w:rsidR="00D200A3" w:rsidRPr="00406B7C" w:rsidRDefault="00D200A3" w:rsidP="00D200A3">
      <w:pPr>
        <w:jc w:val="lowKashida"/>
        <w:rPr>
          <w:rFonts w:ascii="VIP Hakm Bold" w:eastAsia="Calibri" w:hAnsi="VIP Hakm Bold" w:cs="VIP Hakm Bold"/>
          <w:b/>
          <w:bCs/>
          <w:color w:val="auto"/>
          <w:sz w:val="24"/>
          <w:szCs w:val="24"/>
          <w:rtl/>
        </w:rPr>
      </w:pPr>
      <w:r w:rsidRPr="00406B7C">
        <w:rPr>
          <w:rFonts w:ascii="VIP Hakm Bold" w:eastAsia="Calibri" w:hAnsi="VIP Hakm Bold" w:cs="VIP Hakm Bold"/>
          <w:b/>
          <w:bCs/>
          <w:noProof/>
          <w:color w:val="1F497D"/>
          <w:sz w:val="32"/>
          <w:szCs w:val="32"/>
          <w:rtl/>
        </w:rPr>
        <mc:AlternateContent>
          <mc:Choice Requires="wps">
            <w:drawing>
              <wp:anchor distT="0" distB="0" distL="114300" distR="114300" simplePos="0" relativeHeight="253239296" behindDoc="0" locked="0" layoutInCell="1" allowOverlap="1" wp14:anchorId="7DF01365" wp14:editId="13C9808D">
                <wp:simplePos x="0" y="0"/>
                <wp:positionH relativeFrom="column">
                  <wp:posOffset>4344670</wp:posOffset>
                </wp:positionH>
                <wp:positionV relativeFrom="paragraph">
                  <wp:posOffset>2540</wp:posOffset>
                </wp:positionV>
                <wp:extent cx="2173857" cy="675565"/>
                <wp:effectExtent l="0" t="0" r="0" b="0"/>
                <wp:wrapNone/>
                <wp:docPr id="142" name="مستطيل 142"/>
                <wp:cNvGraphicFramePr/>
                <a:graphic xmlns:a="http://schemas.openxmlformats.org/drawingml/2006/main">
                  <a:graphicData uri="http://schemas.microsoft.com/office/word/2010/wordprocessingShape">
                    <wps:wsp>
                      <wps:cNvSpPr/>
                      <wps:spPr>
                        <a:xfrm>
                          <a:off x="0" y="0"/>
                          <a:ext cx="2173857" cy="675565"/>
                        </a:xfrm>
                        <a:prstGeom prst="rect">
                          <a:avLst/>
                        </a:prstGeom>
                        <a:noFill/>
                        <a:ln w="25400" cap="flat" cmpd="sng" algn="ctr">
                          <a:noFill/>
                          <a:prstDash val="solid"/>
                        </a:ln>
                        <a:effectLst/>
                      </wps:spPr>
                      <wps:txbx>
                        <w:txbxContent>
                          <w:p w14:paraId="3A5D6CF9" w14:textId="77777777" w:rsidR="00D200A3" w:rsidRPr="00067E5D" w:rsidRDefault="00D200A3" w:rsidP="00D200A3">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المشاركة الفعالة </w:t>
                            </w:r>
                            <w:r w:rsidRPr="00067E5D">
                              <w:rPr>
                                <w:rFonts w:ascii="Sakkal Majalla" w:eastAsia="Calibri" w:hAnsi="Sakkal Majalla" w:hint="cs"/>
                                <w:b/>
                                <w:bCs/>
                                <w:szCs w:val="28"/>
                                <w:rtl/>
                              </w:rPr>
                              <w:t>وتبادل الخبرات هدف أساسي للبرنامج التدريبي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F01365" id="مستطيل 142" o:spid="_x0000_s1034" style="position:absolute;left:0;text-align:left;margin-left:342.1pt;margin-top:.2pt;width:171.15pt;height:53.2pt;z-index:2532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" filled="f" stroked="f" strokeweight="2pt">
                <v:textbox>
                  <w:txbxContent>
                    <w:p w14:paraId="3A5D6CF9" w14:textId="77777777" w:rsidR="00D200A3" w:rsidRPr="00067E5D" w:rsidRDefault="00D200A3" w:rsidP="00D200A3">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المشاركة </w:t>
                      </w:r>
                      <w:r w:rsidRPr="00067E5D">
                        <w:rPr>
                          <w:rFonts w:ascii="Sakkal Majalla" w:eastAsia="Calibri" w:hAnsi="Sakkal Majalla" w:hint="cs"/>
                          <w:b/>
                          <w:bCs/>
                          <w:color w:val="FF0000"/>
                          <w:szCs w:val="28"/>
                          <w:rtl/>
                        </w:rPr>
                        <w:t xml:space="preserve">الفعالة </w:t>
                      </w:r>
                      <w:r w:rsidRPr="00067E5D">
                        <w:rPr>
                          <w:rFonts w:ascii="Sakkal Majalla" w:eastAsia="Calibri" w:hAnsi="Sakkal Majalla" w:hint="cs"/>
                          <w:b/>
                          <w:bCs/>
                          <w:szCs w:val="28"/>
                          <w:rtl/>
                        </w:rPr>
                        <w:t>وتبادل الخبرات هدف أساسي للبرنامج التدريبي</w:t>
                      </w:r>
                    </w:p>
                  </w:txbxContent>
                </v:textbox>
              </v:rect>
            </w:pict>
          </mc:Fallback>
        </mc:AlternateContent>
      </w:r>
      <w:r w:rsidRPr="00406B7C">
        <w:rPr>
          <w:rFonts w:ascii="VIP Hakm Bold" w:eastAsia="Calibri" w:hAnsi="VIP Hakm Bold" w:cs="VIP Hakm Bold"/>
          <w:b/>
          <w:bCs/>
          <w:noProof/>
          <w:color w:val="1F497D"/>
          <w:sz w:val="32"/>
          <w:szCs w:val="32"/>
          <w:rtl/>
        </w:rPr>
        <mc:AlternateContent>
          <mc:Choice Requires="wps">
            <w:drawing>
              <wp:anchor distT="0" distB="0" distL="114300" distR="114300" simplePos="0" relativeHeight="253242368" behindDoc="0" locked="0" layoutInCell="1" allowOverlap="1" wp14:anchorId="1D854427" wp14:editId="1C943CE0">
                <wp:simplePos x="0" y="0"/>
                <wp:positionH relativeFrom="column">
                  <wp:posOffset>-758885</wp:posOffset>
                </wp:positionH>
                <wp:positionV relativeFrom="paragraph">
                  <wp:posOffset>252263</wp:posOffset>
                </wp:positionV>
                <wp:extent cx="2104846" cy="1146412"/>
                <wp:effectExtent l="0" t="0" r="0" b="0"/>
                <wp:wrapNone/>
                <wp:docPr id="1539279933" name="مستطيل 145"/>
                <wp:cNvGraphicFramePr/>
                <a:graphic xmlns:a="http://schemas.openxmlformats.org/drawingml/2006/main">
                  <a:graphicData uri="http://schemas.microsoft.com/office/word/2010/wordprocessingShape">
                    <wps:wsp>
                      <wps:cNvSpPr/>
                      <wps:spPr>
                        <a:xfrm>
                          <a:off x="0" y="0"/>
                          <a:ext cx="2104846" cy="1146412"/>
                        </a:xfrm>
                        <a:prstGeom prst="rect">
                          <a:avLst/>
                        </a:prstGeom>
                        <a:noFill/>
                        <a:ln w="25400" cap="flat" cmpd="sng" algn="ctr">
                          <a:noFill/>
                          <a:prstDash val="solid"/>
                        </a:ln>
                        <a:effectLst/>
                      </wps:spPr>
                      <wps:txbx>
                        <w:txbxContent>
                          <w:p w14:paraId="3F28B614" w14:textId="77777777" w:rsidR="00D200A3" w:rsidRPr="00067E5D" w:rsidRDefault="00D200A3" w:rsidP="00D200A3">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الملاحظات والاقتراحات </w:t>
                            </w:r>
                            <w:r w:rsidRPr="00067E5D">
                              <w:rPr>
                                <w:rFonts w:ascii="Sakkal Majalla" w:eastAsia="Calibri" w:hAnsi="Sakkal Majalla" w:hint="cs"/>
                                <w:b/>
                                <w:bCs/>
                                <w:szCs w:val="28"/>
                                <w:rtl/>
                              </w:rPr>
                              <w:t>يمكن تقديمها إلى المدرب أو لمشرف التدريب بمركز التدريب وخدمة المجتمع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854427" id="مستطيل 145" o:spid="_x0000_s1035" style="position:absolute;left:0;text-align:left;margin-left:-59.75pt;margin-top:19.85pt;width:165.75pt;height:90.25pt;z-index:2532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" filled="f" stroked="f" strokeweight="2pt">
                <v:textbox>
                  <w:txbxContent>
                    <w:p w14:paraId="3F28B614" w14:textId="77777777" w:rsidR="00D200A3" w:rsidRPr="00067E5D" w:rsidRDefault="00D200A3" w:rsidP="00D200A3">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الملاحظات </w:t>
                      </w:r>
                      <w:r w:rsidRPr="00067E5D">
                        <w:rPr>
                          <w:rFonts w:ascii="Sakkal Majalla" w:eastAsia="Calibri" w:hAnsi="Sakkal Majalla" w:hint="cs"/>
                          <w:b/>
                          <w:bCs/>
                          <w:color w:val="FF0000"/>
                          <w:szCs w:val="28"/>
                          <w:rtl/>
                        </w:rPr>
                        <w:t xml:space="preserve">والاقتراحات </w:t>
                      </w:r>
                      <w:r w:rsidRPr="00067E5D">
                        <w:rPr>
                          <w:rFonts w:ascii="Sakkal Majalla" w:eastAsia="Calibri" w:hAnsi="Sakkal Majalla" w:hint="cs"/>
                          <w:b/>
                          <w:bCs/>
                          <w:szCs w:val="28"/>
                          <w:rtl/>
                        </w:rPr>
                        <w:t>يمكن تقديمها إلى المدرب أو لمشرف التدريب بمركز التدريب وخدمة المجتمع</w:t>
                      </w:r>
                    </w:p>
                  </w:txbxContent>
                </v:textbox>
              </v:rect>
            </w:pict>
          </mc:Fallback>
        </mc:AlternateContent>
      </w:r>
    </w:p>
    <w:p w14:paraId="016CEF8B" w14:textId="54B9594B" w:rsidR="00D200A3" w:rsidRPr="00406B7C" w:rsidRDefault="00D200A3" w:rsidP="00D200A3">
      <w:pPr>
        <w:ind w:left="360"/>
        <w:jc w:val="lowKashida"/>
        <w:rPr>
          <w:rFonts w:ascii="VIP Hakm Bold" w:eastAsia="Calibri" w:hAnsi="VIP Hakm Bold" w:cs="VIP Hakm Bold"/>
          <w:b/>
          <w:bCs/>
          <w:color w:val="auto"/>
          <w:sz w:val="24"/>
          <w:szCs w:val="24"/>
          <w:rtl/>
        </w:rPr>
      </w:pPr>
    </w:p>
    <w:p w14:paraId="6EA37EA9" w14:textId="4C2087AF" w:rsidR="00D200A3" w:rsidRPr="00406B7C" w:rsidRDefault="00D200A3" w:rsidP="00D200A3">
      <w:pPr>
        <w:jc w:val="lowKashida"/>
        <w:rPr>
          <w:rFonts w:ascii="VIP Hakm Bold" w:eastAsia="Calibri" w:hAnsi="VIP Hakm Bold" w:cs="VIP Hakm Bold"/>
          <w:b/>
          <w:bCs/>
          <w:color w:val="auto"/>
          <w:sz w:val="24"/>
          <w:szCs w:val="24"/>
          <w:rtl/>
          <w:lang w:bidi="ar-EG"/>
        </w:rPr>
      </w:pPr>
    </w:p>
    <w:p w14:paraId="113F0C7D" w14:textId="77777777" w:rsidR="00D200A3" w:rsidRPr="00406B7C" w:rsidRDefault="00D200A3" w:rsidP="00D200A3">
      <w:pPr>
        <w:ind w:left="360"/>
        <w:jc w:val="lowKashida"/>
        <w:rPr>
          <w:rFonts w:ascii="VIP Hakm Bold" w:eastAsia="Calibri" w:hAnsi="VIP Hakm Bold" w:cs="VIP Hakm Bold"/>
          <w:b/>
          <w:bCs/>
          <w:color w:val="auto"/>
          <w:sz w:val="24"/>
          <w:szCs w:val="24"/>
          <w:rtl/>
          <w:lang w:bidi="ar-EG"/>
        </w:rPr>
      </w:pPr>
      <w:r w:rsidRPr="00406B7C">
        <w:rPr>
          <w:rFonts w:ascii="VIP Hakm Bold" w:eastAsia="Calibri" w:hAnsi="VIP Hakm Bold" w:cs="VIP Hakm Bold"/>
          <w:b/>
          <w:bCs/>
          <w:noProof/>
          <w:color w:val="1F497D"/>
          <w:sz w:val="32"/>
          <w:szCs w:val="32"/>
          <w:rtl/>
        </w:rPr>
        <mc:AlternateContent>
          <mc:Choice Requires="wps">
            <w:drawing>
              <wp:anchor distT="0" distB="0" distL="114300" distR="114300" simplePos="0" relativeHeight="253241344" behindDoc="0" locked="0" layoutInCell="1" allowOverlap="1" wp14:anchorId="6DC2CA51" wp14:editId="64D886D3">
                <wp:simplePos x="0" y="0"/>
                <wp:positionH relativeFrom="column">
                  <wp:posOffset>646981</wp:posOffset>
                </wp:positionH>
                <wp:positionV relativeFrom="paragraph">
                  <wp:posOffset>23279</wp:posOffset>
                </wp:positionV>
                <wp:extent cx="1958196" cy="579755"/>
                <wp:effectExtent l="0" t="0" r="0" b="0"/>
                <wp:wrapNone/>
                <wp:docPr id="1488267638" name="مستطيل 144"/>
                <wp:cNvGraphicFramePr/>
                <a:graphic xmlns:a="http://schemas.openxmlformats.org/drawingml/2006/main">
                  <a:graphicData uri="http://schemas.microsoft.com/office/word/2010/wordprocessingShape">
                    <wps:wsp>
                      <wps:cNvSpPr/>
                      <wps:spPr>
                        <a:xfrm>
                          <a:off x="0" y="0"/>
                          <a:ext cx="1958196" cy="579755"/>
                        </a:xfrm>
                        <a:prstGeom prst="rect">
                          <a:avLst/>
                        </a:prstGeom>
                        <a:noFill/>
                        <a:ln w="25400" cap="flat" cmpd="sng" algn="ctr">
                          <a:noFill/>
                          <a:prstDash val="solid"/>
                        </a:ln>
                        <a:effectLst/>
                      </wps:spPr>
                      <wps:txbx>
                        <w:txbxContent>
                          <w:p w14:paraId="4B59092C" w14:textId="77777777" w:rsidR="00D200A3" w:rsidRPr="00067E5D" w:rsidRDefault="00D200A3" w:rsidP="00D200A3">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الإغلاق التام </w:t>
                            </w:r>
                            <w:r w:rsidRPr="00067E5D">
                              <w:rPr>
                                <w:rFonts w:ascii="Sakkal Majalla" w:eastAsia="Calibri" w:hAnsi="Sakkal Majalla" w:hint="cs"/>
                                <w:b/>
                                <w:bCs/>
                                <w:szCs w:val="28"/>
                                <w:rtl/>
                              </w:rPr>
                              <w:t>لأجهزة الجوال والنداء داخل القاعة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C2CA51" id="مستطيل 144" o:spid="_x0000_s1036" style="position:absolute;left:0;text-align:left;margin-left:50.95pt;margin-top:1.85pt;width:154.2pt;height:45.65pt;z-index:2532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" filled="f" stroked="f" strokeweight="2pt">
                <v:textbox>
                  <w:txbxContent>
                    <w:p w14:paraId="4B59092C" w14:textId="77777777" w:rsidR="00D200A3" w:rsidRPr="00067E5D" w:rsidRDefault="00D200A3" w:rsidP="00D200A3">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الإغلاق </w:t>
                      </w:r>
                      <w:r w:rsidRPr="00067E5D">
                        <w:rPr>
                          <w:rFonts w:ascii="Sakkal Majalla" w:eastAsia="Calibri" w:hAnsi="Sakkal Majalla" w:hint="cs"/>
                          <w:b/>
                          <w:bCs/>
                          <w:color w:val="FF0000"/>
                          <w:szCs w:val="28"/>
                          <w:rtl/>
                        </w:rPr>
                        <w:t xml:space="preserve">التام </w:t>
                      </w:r>
                      <w:r w:rsidRPr="00067E5D">
                        <w:rPr>
                          <w:rFonts w:ascii="Sakkal Majalla" w:eastAsia="Calibri" w:hAnsi="Sakkal Majalla" w:hint="cs"/>
                          <w:b/>
                          <w:bCs/>
                          <w:szCs w:val="28"/>
                          <w:rtl/>
                        </w:rPr>
                        <w:t>لأجهزة الجوال والنداء داخل القاعة التدريبية</w:t>
                      </w:r>
                    </w:p>
                  </w:txbxContent>
                </v:textbox>
              </v:rect>
            </w:pict>
          </mc:Fallback>
        </mc:AlternateContent>
      </w:r>
      <w:r w:rsidRPr="00406B7C">
        <w:rPr>
          <w:rFonts w:ascii="VIP Hakm Bold" w:eastAsia="Calibri" w:hAnsi="VIP Hakm Bold" w:cs="VIP Hakm Bold"/>
          <w:b/>
          <w:bCs/>
          <w:noProof/>
          <w:color w:val="1F497D"/>
          <w:sz w:val="32"/>
          <w:szCs w:val="32"/>
          <w:rtl/>
        </w:rPr>
        <mc:AlternateContent>
          <mc:Choice Requires="wps">
            <w:drawing>
              <wp:anchor distT="0" distB="0" distL="114300" distR="114300" simplePos="0" relativeHeight="253240320" behindDoc="0" locked="0" layoutInCell="1" allowOverlap="1" wp14:anchorId="61B9412A" wp14:editId="1B05D368">
                <wp:simplePos x="0" y="0"/>
                <wp:positionH relativeFrom="margin">
                  <wp:posOffset>2984739</wp:posOffset>
                </wp:positionH>
                <wp:positionV relativeFrom="paragraph">
                  <wp:posOffset>75038</wp:posOffset>
                </wp:positionV>
                <wp:extent cx="2061713" cy="634365"/>
                <wp:effectExtent l="0" t="0" r="0" b="0"/>
                <wp:wrapNone/>
                <wp:docPr id="268240679" name="مستطيل 143"/>
                <wp:cNvGraphicFramePr/>
                <a:graphic xmlns:a="http://schemas.openxmlformats.org/drawingml/2006/main">
                  <a:graphicData uri="http://schemas.microsoft.com/office/word/2010/wordprocessingShape">
                    <wps:wsp>
                      <wps:cNvSpPr/>
                      <wps:spPr>
                        <a:xfrm>
                          <a:off x="0" y="0"/>
                          <a:ext cx="2061713" cy="634365"/>
                        </a:xfrm>
                        <a:prstGeom prst="rect">
                          <a:avLst/>
                        </a:prstGeom>
                        <a:noFill/>
                        <a:ln w="25400" cap="flat" cmpd="sng" algn="ctr">
                          <a:noFill/>
                          <a:prstDash val="solid"/>
                        </a:ln>
                        <a:effectLst/>
                      </wps:spPr>
                      <wps:txbx>
                        <w:txbxContent>
                          <w:p w14:paraId="7238CFAC" w14:textId="77777777" w:rsidR="00D200A3" w:rsidRPr="00067E5D" w:rsidRDefault="00D200A3" w:rsidP="00D200A3">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الحضور لجميع الجلسات </w:t>
                            </w:r>
                            <w:r w:rsidRPr="00067E5D">
                              <w:rPr>
                                <w:rFonts w:ascii="Sakkal Majalla" w:eastAsia="Calibri" w:hAnsi="Sakkal Majalla" w:hint="cs"/>
                                <w:b/>
                                <w:bCs/>
                                <w:szCs w:val="28"/>
                                <w:rtl/>
                              </w:rPr>
                              <w:t>شرط للحصول على درجة الامتياز</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B9412A" id="مستطيل 143" o:spid="_x0000_s1037" style="position:absolute;left:0;text-align:left;margin-left:235pt;margin-top:5.9pt;width:162.35pt;height:49.95pt;z-index:253240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" filled="f" stroked="f" strokeweight="2pt">
                <v:textbox>
                  <w:txbxContent>
                    <w:p w14:paraId="7238CFAC" w14:textId="77777777" w:rsidR="00D200A3" w:rsidRPr="00067E5D" w:rsidRDefault="00D200A3" w:rsidP="00D200A3">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الحضور </w:t>
                      </w:r>
                      <w:r w:rsidRPr="00067E5D">
                        <w:rPr>
                          <w:rFonts w:ascii="Sakkal Majalla" w:eastAsia="Calibri" w:hAnsi="Sakkal Majalla" w:hint="cs"/>
                          <w:b/>
                          <w:bCs/>
                          <w:color w:val="FF0000"/>
                          <w:szCs w:val="28"/>
                          <w:rtl/>
                        </w:rPr>
                        <w:t xml:space="preserve">لجميع الجلسات </w:t>
                      </w:r>
                      <w:r w:rsidRPr="00067E5D">
                        <w:rPr>
                          <w:rFonts w:ascii="Sakkal Majalla" w:eastAsia="Calibri" w:hAnsi="Sakkal Majalla" w:hint="cs"/>
                          <w:b/>
                          <w:bCs/>
                          <w:szCs w:val="28"/>
                          <w:rtl/>
                        </w:rPr>
                        <w:t>شرط للحصول على درجة الامتياز</w:t>
                      </w:r>
                    </w:p>
                  </w:txbxContent>
                </v:textbox>
                <w10:wrap anchorx="margin"/>
              </v:rect>
            </w:pict>
          </mc:Fallback>
        </mc:AlternateContent>
      </w:r>
    </w:p>
    <w:p w14:paraId="4D4A83A5" w14:textId="77777777" w:rsidR="009A3426" w:rsidRDefault="009A3426" w:rsidP="002F433D">
      <w:pPr>
        <w:spacing w:line="360" w:lineRule="auto"/>
        <w:rPr>
          <w:rFonts w:ascii="Adobe Arabic" w:hAnsi="Adobe Arabic" w:cs="Adobe Arabic"/>
          <w:bCs/>
          <w:color w:val="C00000"/>
          <w:sz w:val="36"/>
          <w:szCs w:val="36"/>
          <w:rtl/>
          <w:lang w:bidi="ar-EG"/>
        </w:rPr>
      </w:pPr>
    </w:p>
    <w:p w14:paraId="7A960F6E" w14:textId="77777777" w:rsidR="009A3426" w:rsidRDefault="009A3426" w:rsidP="002F433D">
      <w:pPr>
        <w:spacing w:line="360" w:lineRule="auto"/>
        <w:rPr>
          <w:rFonts w:ascii="Adobe Arabic" w:hAnsi="Adobe Arabic" w:cs="Adobe Arabic"/>
          <w:bCs/>
          <w:color w:val="C00000"/>
          <w:sz w:val="36"/>
          <w:szCs w:val="36"/>
          <w:rtl/>
        </w:rPr>
      </w:pPr>
    </w:p>
    <w:p w14:paraId="0C97CCB8" w14:textId="77777777" w:rsidR="009A3426" w:rsidRDefault="009A3426" w:rsidP="002F433D">
      <w:pPr>
        <w:spacing w:line="360" w:lineRule="auto"/>
        <w:rPr>
          <w:rFonts w:ascii="Adobe Arabic" w:hAnsi="Adobe Arabic" w:cs="Adobe Arabic"/>
          <w:bCs/>
          <w:color w:val="C00000"/>
          <w:sz w:val="36"/>
          <w:szCs w:val="36"/>
          <w:rtl/>
        </w:rPr>
      </w:pPr>
    </w:p>
    <w:p w14:paraId="45511BB8" w14:textId="77777777" w:rsidR="002F433D" w:rsidRPr="00EA0B54" w:rsidRDefault="002F433D" w:rsidP="00D200A3">
      <w:pPr>
        <w:bidi w:val="0"/>
        <w:spacing w:after="160" w:line="259" w:lineRule="auto"/>
        <w:rPr>
          <w:rFonts w:ascii="Sakkal Majalla" w:hAnsi="Sakkal Majalla"/>
          <w:rtl/>
        </w:rPr>
      </w:pPr>
    </w:p>
    <w:p w14:paraId="53A12A73" w14:textId="77777777" w:rsidR="002F433D" w:rsidRPr="00EA0B54" w:rsidRDefault="002F433D" w:rsidP="002F433D">
      <w:pPr>
        <w:bidi w:val="0"/>
        <w:jc w:val="center"/>
        <w:rPr>
          <w:rFonts w:ascii="Sakkal Majalla" w:hAnsi="Sakkal Majalla"/>
        </w:rPr>
      </w:pPr>
    </w:p>
    <w:p w14:paraId="68E657FD" w14:textId="4F3C3D8D" w:rsidR="002F433D" w:rsidRPr="00EA0B54" w:rsidRDefault="002F433D" w:rsidP="002F433D">
      <w:pPr>
        <w:bidi w:val="0"/>
        <w:spacing w:after="160" w:line="259" w:lineRule="auto"/>
        <w:jc w:val="left"/>
        <w:rPr>
          <w:rFonts w:ascii="Sakkal Majalla" w:hAnsi="Sakkal Majalla"/>
        </w:rPr>
      </w:pPr>
      <w:r w:rsidRPr="00EA0B54">
        <w:rPr>
          <w:rFonts w:ascii="Sakkal Majalla" w:hAnsi="Sakkal Majalla" w:hint="cs"/>
        </w:rPr>
        <w:br w:type="page"/>
      </w:r>
    </w:p>
    <w:p w14:paraId="67CA796C" w14:textId="77777777" w:rsidR="002F433D" w:rsidRPr="00304449" w:rsidRDefault="002F433D" w:rsidP="002F433D">
      <w:pPr>
        <w:tabs>
          <w:tab w:val="center" w:pos="4513"/>
        </w:tabs>
        <w:bidi w:val="0"/>
        <w:rPr>
          <w:rtl/>
        </w:rPr>
        <w:sectPr w:rsidR="002F433D" w:rsidRPr="00304449" w:rsidSect="002F433D">
          <w:headerReference w:type="even" r:id="rId10"/>
          <w:headerReference w:type="default" r:id="rId11"/>
          <w:footerReference w:type="even" r:id="rId12"/>
          <w:footerReference w:type="default" r:id="rId13"/>
          <w:headerReference w:type="first" r:id="rId14"/>
          <w:footerReference w:type="first" r:id="rId15"/>
          <w:pgSz w:w="11906" w:h="16838" w:code="9"/>
          <w:pgMar w:top="1440" w:right="1440" w:bottom="1440" w:left="1440" w:header="113" w:footer="0" w:gutter="0"/>
          <w:pgNumType w:start="0"/>
          <w:cols w:space="720"/>
          <w:titlePg/>
          <w:docGrid w:linePitch="381"/>
        </w:sectPr>
      </w:pPr>
    </w:p>
    <w:p w14:paraId="5DA10F61" w14:textId="6189F5C0" w:rsidR="002F433D" w:rsidRPr="00304449" w:rsidRDefault="002F433D" w:rsidP="002F433D">
      <w:pPr>
        <w:spacing w:line="240" w:lineRule="auto"/>
        <w:jc w:val="center"/>
        <w:rPr>
          <w:rFonts w:cs="PT Bold Heading"/>
          <w:sz w:val="52"/>
          <w:szCs w:val="56"/>
          <w:rtl/>
        </w:rPr>
      </w:pPr>
    </w:p>
    <w:p w14:paraId="06D7F2B4" w14:textId="2F5CFEFD" w:rsidR="002F433D" w:rsidRPr="00304449" w:rsidRDefault="00A50B59" w:rsidP="002F433D">
      <w:pPr>
        <w:pStyle w:val="a5"/>
        <w:spacing w:line="360" w:lineRule="auto"/>
        <w:rPr>
          <w:rFonts w:ascii="Adobe Arabic" w:hAnsi="Adobe Arabic" w:cs="Adobe Arabic"/>
          <w:b/>
          <w:bCs/>
          <w:color w:val="002060"/>
          <w:sz w:val="48"/>
          <w:szCs w:val="36"/>
          <w:rtl/>
        </w:rPr>
      </w:pPr>
      <w:r w:rsidRPr="00A50B59">
        <w:rPr>
          <w:rFonts w:ascii="Sakkal Majalla" w:hAnsi="Sakkal Majalla" w:cs="Sakkal Majalla"/>
          <w:noProof/>
          <w:color w:val="auto"/>
          <w:sz w:val="52"/>
          <w:szCs w:val="56"/>
          <w:rtl/>
        </w:rPr>
        <mc:AlternateContent>
          <mc:Choice Requires="wpg">
            <w:drawing>
              <wp:anchor distT="0" distB="0" distL="114300" distR="114300" simplePos="0" relativeHeight="253203456" behindDoc="0" locked="0" layoutInCell="1" allowOverlap="1" wp14:anchorId="24302782" wp14:editId="65855F19">
                <wp:simplePos x="0" y="0"/>
                <wp:positionH relativeFrom="column">
                  <wp:posOffset>-285750</wp:posOffset>
                </wp:positionH>
                <wp:positionV relativeFrom="paragraph">
                  <wp:posOffset>-875665</wp:posOffset>
                </wp:positionV>
                <wp:extent cx="6762116" cy="9725025"/>
                <wp:effectExtent l="0" t="0" r="0" b="0"/>
                <wp:wrapNone/>
                <wp:docPr id="162" name="Group 162"/>
                <wp:cNvGraphicFramePr/>
                <a:graphic xmlns:a="http://schemas.openxmlformats.org/drawingml/2006/main">
                  <a:graphicData uri="http://schemas.microsoft.com/office/word/2010/wordprocessingGroup">
                    <wpg:wgp>
                      <wpg:cNvGrpSpPr/>
                      <wpg:grpSpPr>
                        <a:xfrm>
                          <a:off x="0" y="0"/>
                          <a:ext cx="6762116" cy="9725025"/>
                          <a:chOff x="-409575" y="0"/>
                          <a:chExt cx="6762116" cy="9725025"/>
                        </a:xfrm>
                      </wpg:grpSpPr>
                      <wpg:grpSp>
                        <wpg:cNvPr id="1279981941" name="Group 1279981941"/>
                        <wpg:cNvGrpSpPr/>
                        <wpg:grpSpPr>
                          <a:xfrm>
                            <a:off x="-409575" y="2571750"/>
                            <a:ext cx="5995322" cy="7153275"/>
                            <a:chOff x="-571509" y="0"/>
                            <a:chExt cx="5995401" cy="7153781"/>
                          </a:xfrm>
                        </wpg:grpSpPr>
                        <wpg:grpSp>
                          <wpg:cNvPr id="1279981942" name="Group 25"/>
                          <wpg:cNvGrpSpPr/>
                          <wpg:grpSpPr>
                            <a:xfrm>
                              <a:off x="3129896" y="0"/>
                              <a:ext cx="2262473" cy="515506"/>
                              <a:chOff x="3849522" y="0"/>
                              <a:chExt cx="2262473"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279981945" name="Picture 1279981945" descr="Target "/>
                                <pic:cNvPicPr>
                                  <a:picLocks noChangeAspect="1" noChangeArrowheads="1"/>
                                </pic:cNvPicPr>
                              </pic:nvPicPr>
                              <pic:blipFill>
                                <a:blip r:embed="rId1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522" y="69934"/>
                                <a:ext cx="1755163" cy="441357"/>
                              </a:xfrm>
                              <a:prstGeom prst="rect">
                                <a:avLst/>
                              </a:prstGeom>
                              <a:noFill/>
                            </wps:spPr>
                            <wps:txbx>
                              <w:txbxContent>
                                <w:p w14:paraId="31206AC1" w14:textId="77777777" w:rsidR="00A50B59" w:rsidRPr="00BC6FB1" w:rsidRDefault="00A50B59" w:rsidP="00A50B59">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38" y="9939"/>
                              <a:ext cx="2261273" cy="514985"/>
                              <a:chOff x="-38" y="0"/>
                              <a:chExt cx="2261581" cy="515506"/>
                            </a:xfrm>
                          </wpg:grpSpPr>
                          <wps:wsp>
                            <wps:cNvPr id="1279981948" name="Oval 1279981948"/>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279981949" name="TextBox 34"/>
                            <wps:cNvSpPr txBox="1"/>
                            <wps:spPr>
                              <a:xfrm>
                                <a:off x="-38" y="69936"/>
                                <a:ext cx="1756037" cy="441803"/>
                              </a:xfrm>
                              <a:prstGeom prst="rect">
                                <a:avLst/>
                              </a:prstGeom>
                              <a:noFill/>
                            </wps:spPr>
                            <wps:txbx>
                              <w:txbxContent>
                                <w:p w14:paraId="43AC41F5" w14:textId="77777777" w:rsidR="00A50B59" w:rsidRPr="00BC6FB1" w:rsidRDefault="00A50B59" w:rsidP="00A50B59">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1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720955" y="874272"/>
                              <a:ext cx="2702937" cy="5908008"/>
                            </a:xfrm>
                            <a:prstGeom prst="rect">
                              <a:avLst/>
                            </a:prstGeom>
                            <a:noFill/>
                            <a:ln w="6350">
                              <a:noFill/>
                            </a:ln>
                          </wps:spPr>
                          <wps:txbx>
                            <w:txbxContent>
                              <w:p w14:paraId="426B37A9" w14:textId="77777777" w:rsidR="00A50B59" w:rsidRPr="003E089A" w:rsidRDefault="00A50B59" w:rsidP="00A50B59">
                                <w:pPr>
                                  <w:pStyle w:val="ad"/>
                                  <w:spacing w:line="276" w:lineRule="auto"/>
                                  <w:jc w:val="lowKashida"/>
                                  <w:rPr>
                                    <w:rFonts w:ascii="Sakkal Majalla" w:hAnsi="Sakkal Majalla" w:cs="Sakkal Majalla"/>
                                  </w:rPr>
                                </w:pPr>
                                <w:r w:rsidRPr="003E089A">
                                  <w:rPr>
                                    <w:rFonts w:ascii="Sakkal Majalla" w:hAnsi="Sakkal Majalla" w:cs="Sakkal Majalla"/>
                                    <w:rtl/>
                                  </w:rPr>
                                  <w:t>بعد الانتهاء من تنفيذ أنشطة هذه الجلسة، سيتمكّن المُشارِك من:</w:t>
                                </w:r>
                              </w:p>
                              <w:p w14:paraId="26431833" w14:textId="77777777" w:rsidR="00A50B59" w:rsidRPr="000B47C9" w:rsidRDefault="00A50B59">
                                <w:pPr>
                                  <w:pStyle w:val="a5"/>
                                  <w:numPr>
                                    <w:ilvl w:val="0"/>
                                    <w:numId w:val="2"/>
                                  </w:numPr>
                                  <w:rPr>
                                    <w:rFonts w:ascii="Sakkal Majalla" w:eastAsia="GE Dinar One" w:hAnsi="Sakkal Majalla" w:cs="Sakkal Majalla"/>
                                    <w:color w:val="000000"/>
                                    <w:kern w:val="24"/>
                                    <w:sz w:val="36"/>
                                    <w:szCs w:val="36"/>
                                  </w:rPr>
                                </w:pPr>
                                <w:r w:rsidRPr="000B47C9">
                                  <w:rPr>
                                    <w:rFonts w:ascii="Sakkal Majalla" w:eastAsia="GE Dinar One" w:hAnsi="Sakkal Majalla" w:cs="Sakkal Majalla" w:hint="cs"/>
                                    <w:color w:val="000000"/>
                                    <w:kern w:val="24"/>
                                    <w:sz w:val="36"/>
                                    <w:szCs w:val="36"/>
                                    <w:rtl/>
                                    <w:lang w:bidi="ar-SY"/>
                                  </w:rPr>
                                  <w:t xml:space="preserve">فهم </w:t>
                                </w:r>
                                <w:r w:rsidRPr="000B47C9">
                                  <w:rPr>
                                    <w:rFonts w:ascii="Sakkal Majalla" w:eastAsia="GE Dinar One" w:hAnsi="Sakkal Majalla" w:cs="Sakkal Majalla"/>
                                    <w:color w:val="000000"/>
                                    <w:kern w:val="24"/>
                                    <w:sz w:val="36"/>
                                    <w:szCs w:val="36"/>
                                    <w:rtl/>
                                  </w:rPr>
                                  <w:t>أنواع الاتصال في بيئة العمل</w:t>
                                </w:r>
                                <w:r w:rsidRPr="000B47C9">
                                  <w:rPr>
                                    <w:rFonts w:ascii="Sakkal Majalla" w:eastAsia="GE Dinar One" w:hAnsi="Sakkal Majalla" w:cs="Sakkal Majalla"/>
                                    <w:color w:val="000000"/>
                                    <w:kern w:val="24"/>
                                    <w:sz w:val="36"/>
                                    <w:szCs w:val="36"/>
                                  </w:rPr>
                                  <w:t>.</w:t>
                                </w:r>
                              </w:p>
                              <w:p w14:paraId="77043324" w14:textId="77777777" w:rsidR="00A50B59" w:rsidRPr="0014260C" w:rsidRDefault="00A50B59" w:rsidP="00A50B59">
                                <w:pPr>
                                  <w:pStyle w:val="a5"/>
                                  <w:ind w:left="576"/>
                                  <w:rPr>
                                    <w:rFonts w:ascii="Sakkal Majalla" w:eastAsia="GE Dinar One" w:hAnsi="Sakkal Majalla" w:cs="Sakkal Majalla"/>
                                    <w:color w:val="000000"/>
                                    <w:kern w:val="24"/>
                                    <w:sz w:val="36"/>
                                    <w:szCs w:val="36"/>
                                    <w:lang w:bidi="ar-SY"/>
                                  </w:rPr>
                                </w:pPr>
                              </w:p>
                              <w:p w14:paraId="772AEB61" w14:textId="77777777" w:rsidR="00A50B59" w:rsidRPr="00BB7ADE" w:rsidRDefault="00A50B59" w:rsidP="00A50B59">
                                <w:pPr>
                                  <w:pStyle w:val="a5"/>
                                  <w:ind w:left="576"/>
                                  <w:rPr>
                                    <w:rFonts w:ascii="Sakkal Majalla" w:eastAsia="GE Dinar One" w:hAnsi="Sakkal Majalla" w:cs="Sakkal Majalla"/>
                                    <w:color w:val="000000"/>
                                    <w:kern w:val="24"/>
                                    <w:sz w:val="36"/>
                                    <w:szCs w:val="36"/>
                                    <w:lang w:bidi="ar-SY"/>
                                  </w:rPr>
                                </w:pPr>
                              </w:p>
                              <w:p w14:paraId="4494D974" w14:textId="77777777" w:rsidR="00A50B59" w:rsidRPr="003E089A" w:rsidRDefault="00A50B59" w:rsidP="00A50B59">
                                <w:pPr>
                                  <w:pStyle w:val="a5"/>
                                  <w:spacing w:line="240" w:lineRule="auto"/>
                                  <w:ind w:left="576"/>
                                  <w:rPr>
                                    <w:rFonts w:ascii="Sakkal Majalla" w:eastAsia="GE Dinar One" w:hAnsi="Sakkal Majalla" w:cs="Sakkal Majalla"/>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571509" y="817180"/>
                              <a:ext cx="3162342" cy="6336601"/>
                            </a:xfrm>
                            <a:prstGeom prst="rect">
                              <a:avLst/>
                            </a:prstGeom>
                            <a:noFill/>
                            <a:ln w="6350">
                              <a:noFill/>
                            </a:ln>
                          </wps:spPr>
                          <wps:txbx>
                            <w:txbxContent>
                              <w:p w14:paraId="1D6722AA" w14:textId="77777777" w:rsidR="00A50B59" w:rsidRPr="000B47C9" w:rsidRDefault="00A50B59">
                                <w:pPr>
                                  <w:pStyle w:val="a5"/>
                                  <w:numPr>
                                    <w:ilvl w:val="0"/>
                                    <w:numId w:val="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مفهوم الاتصال والتواصل.</w:t>
                                </w:r>
                              </w:p>
                              <w:p w14:paraId="18A9A056" w14:textId="77777777" w:rsidR="00A50B59" w:rsidRPr="000B47C9" w:rsidRDefault="00A50B59">
                                <w:pPr>
                                  <w:pStyle w:val="a5"/>
                                  <w:numPr>
                                    <w:ilvl w:val="0"/>
                                    <w:numId w:val="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عناصر عملية الاتصال.</w:t>
                                </w:r>
                              </w:p>
                              <w:p w14:paraId="3E78CF25" w14:textId="77777777" w:rsidR="00A50B59" w:rsidRPr="000B47C9" w:rsidRDefault="00A50B59">
                                <w:pPr>
                                  <w:pStyle w:val="a5"/>
                                  <w:numPr>
                                    <w:ilvl w:val="0"/>
                                    <w:numId w:val="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أنواع الاتصال في بيئة العمل.</w:t>
                                </w:r>
                              </w:p>
                              <w:p w14:paraId="3BAF985B" w14:textId="77777777" w:rsidR="00A50B59" w:rsidRPr="000B47C9" w:rsidRDefault="00A50B59">
                                <w:pPr>
                                  <w:pStyle w:val="a5"/>
                                  <w:numPr>
                                    <w:ilvl w:val="0"/>
                                    <w:numId w:val="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أهداف التواصل المؤسسي.</w:t>
                                </w:r>
                              </w:p>
                              <w:p w14:paraId="5A74B3B3" w14:textId="77777777" w:rsidR="00A50B59" w:rsidRPr="00BB7ADE" w:rsidRDefault="00A50B59">
                                <w:pPr>
                                  <w:pStyle w:val="a5"/>
                                  <w:numPr>
                                    <w:ilvl w:val="0"/>
                                    <w:numId w:val="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معوقات الاتصال وتأثيرها على الأداء.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466678" y="0"/>
                            <a:ext cx="5885863" cy="2054088"/>
                            <a:chOff x="466678" y="0"/>
                            <a:chExt cx="5885863" cy="2054088"/>
                          </a:xfrm>
                        </wpg:grpSpPr>
                        <pic:pic xmlns:pic="http://schemas.openxmlformats.org/drawingml/2006/picture">
                          <pic:nvPicPr>
                            <pic:cNvPr id="1246116252" name="Picture 1246116252" descr="Calendar "/>
                            <pic:cNvPicPr>
                              <a:picLocks noChangeAspect="1"/>
                            </pic:cNvPicPr>
                          </pic:nvPicPr>
                          <pic:blipFill>
                            <a:blip r:embed="rId18"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336" y="1072378"/>
                              <a:ext cx="1132205" cy="981710"/>
                            </a:xfrm>
                            <a:prstGeom prst="rect">
                              <a:avLst/>
                            </a:prstGeom>
                            <a:noFill/>
                          </wps:spPr>
                          <wps:txbx>
                            <w:txbxContent>
                              <w:p w14:paraId="4A1EAF4C" w14:textId="77777777" w:rsidR="00A50B59" w:rsidRPr="00F01FA2" w:rsidRDefault="00A50B59" w:rsidP="00A50B5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566" y="19867"/>
                              <a:ext cx="2430145" cy="536575"/>
                            </a:xfrm>
                            <a:prstGeom prst="rect">
                              <a:avLst/>
                            </a:prstGeom>
                            <a:noFill/>
                          </wps:spPr>
                          <wps:txbx>
                            <w:txbxContent>
                              <w:p w14:paraId="1637C536" w14:textId="77777777" w:rsidR="00A50B59" w:rsidRPr="00316596" w:rsidRDefault="00A50B59" w:rsidP="00A50B59">
                                <w:pPr>
                                  <w:jc w:val="center"/>
                                  <w:rPr>
                                    <w:rFonts w:ascii="Adobe Arabic" w:eastAsia="GE Dinar One" w:hAnsi="Adobe Arabic" w:cs="Adobe Arabic"/>
                                    <w:b/>
                                    <w:bCs/>
                                    <w:color w:val="C00000"/>
                                    <w:kern w:val="24"/>
                                    <w:sz w:val="56"/>
                                    <w:szCs w:val="56"/>
                                    <w:lang w:bidi="ar-SY"/>
                                  </w:rPr>
                                </w:pPr>
                                <w:r w:rsidRPr="00316596">
                                  <w:rPr>
                                    <w:rFonts w:ascii="Adobe Arabic" w:eastAsia="GE Dinar One" w:hAnsi="Adobe Arabic" w:cs="Adobe Arabic"/>
                                    <w:b/>
                                    <w:bCs/>
                                    <w:color w:val="C00000"/>
                                    <w:kern w:val="24"/>
                                    <w:sz w:val="56"/>
                                    <w:szCs w:val="56"/>
                                    <w:rtl/>
                                    <w:lang w:bidi="ar-SY"/>
                                  </w:rPr>
                                  <w:t xml:space="preserve">الجلسة </w:t>
                                </w:r>
                                <w:r w:rsidRPr="00316596">
                                  <w:rPr>
                                    <w:rFonts w:ascii="Adobe Arabic" w:eastAsia="GE Dinar One" w:hAnsi="Adobe Arabic" w:cs="Adobe Arabic" w:hint="cs"/>
                                    <w:b/>
                                    <w:bCs/>
                                    <w:color w:val="C00000"/>
                                    <w:kern w:val="24"/>
                                    <w:sz w:val="56"/>
                                    <w:szCs w:val="56"/>
                                    <w:rtl/>
                                    <w:lang w:bidi="ar-SY"/>
                                  </w:rPr>
                                  <w:t>الأولى</w:t>
                                </w:r>
                              </w:p>
                            </w:txbxContent>
                          </wps:txbx>
                          <wps:bodyPr wrap="square" rtlCol="0">
                            <a:spAutoFit/>
                          </wps:bodyPr>
                        </wps:wsp>
                        <wps:wsp>
                          <wps:cNvPr id="1246116255" name="TextBox 34"/>
                          <wps:cNvSpPr txBox="1"/>
                          <wps:spPr>
                            <a:xfrm>
                              <a:off x="466678" y="1224402"/>
                              <a:ext cx="4010025" cy="588010"/>
                            </a:xfrm>
                            <a:prstGeom prst="rect">
                              <a:avLst/>
                            </a:prstGeom>
                            <a:noFill/>
                          </wps:spPr>
                          <wps:txbx>
                            <w:txbxContent>
                              <w:p w14:paraId="749570D8" w14:textId="77777777" w:rsidR="00A50B59" w:rsidRPr="00A50B59" w:rsidRDefault="00A50B59" w:rsidP="00A50B59">
                                <w:pPr>
                                  <w:spacing w:line="240" w:lineRule="auto"/>
                                  <w:jc w:val="center"/>
                                  <w:rPr>
                                    <w:rFonts w:ascii="Sakkal Majalla" w:eastAsia="GE Dinar One" w:hAnsi="Sakkal Majalla"/>
                                    <w:kern w:val="24"/>
                                    <w:sz w:val="56"/>
                                    <w:szCs w:val="56"/>
                                  </w:rPr>
                                </w:pPr>
                                <w:r w:rsidRPr="00A50B59">
                                  <w:rPr>
                                    <w:rFonts w:ascii="Sakkal Majalla" w:eastAsia="GE Dinar One" w:hAnsi="Sakkal Majalla"/>
                                    <w:kern w:val="24"/>
                                    <w:sz w:val="56"/>
                                    <w:szCs w:val="56"/>
                                    <w:rtl/>
                                  </w:rPr>
                                  <w:t>مدخل إلى الاتصال والتواصل المؤسسي</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24302782" id="Group 162" o:spid="_x0000_s1038" style="position:absolute;left:0;text-align:left;margin-left:-22.5pt;margin-top:-68.95pt;width:532.45pt;height:765.75pt;z-index:253203456;mso-width-relative:margin;mso-height-relative:margin" coordorigin="-4095" coordsize="67621,97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">
                <v:group id="Group 1279981941" o:spid="_x0000_s1039" style="position:absolute;left:-4095;top:25717;width:59952;height:71533" coordorigin="-5715" coordsize="59954,7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040" style="position:absolute;left:31298;width:22625;height:5155" coordorigin="38495" coordsize="22624,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04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04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04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19" o:title="Target " gain="19661f" blacklevel="22938f"/>
                      </v:shape>
                    </v:group>
                    <v:shapetype id="_x0000_t202" coordsize="21600,21600" o:spt="202" path="m,l,21600r21600,l21600,xe">
                      <v:stroke joinstyle="miter"/>
                      <v:path gradientshapeok="t" o:connecttype="rect"/>
                    </v:shapetype>
                    <v:shape id="TextBox 34" o:spid="_x0000_s1044" type="#_x0000_t202" style="position:absolute;left:38495;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31206AC1" w14:textId="77777777" w:rsidR="00A50B59" w:rsidRPr="00BC6FB1" w:rsidRDefault="00A50B59" w:rsidP="00A50B59">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045"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04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TextBox 34" o:spid="_x0000_s1047" type="#_x0000_t202" style="position:absolute;top:699;width:17559;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43AC41F5" w14:textId="77777777" w:rsidR="00A50B59" w:rsidRPr="00BC6FB1" w:rsidRDefault="00A50B59" w:rsidP="00A50B59">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04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">
                      <v:imagedata r:id="rId20" o:title="Note " gain="19661f" blacklevel="22938f"/>
                    </v:shape>
                  </v:group>
                  <v:shape id="Text Box 1279981951" o:spid="_x0000_s1049" type="#_x0000_t202" style="position:absolute;left:27209;top:8742;width:27029;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426B37A9" w14:textId="77777777" w:rsidR="00A50B59" w:rsidRPr="003E089A" w:rsidRDefault="00A50B59" w:rsidP="00A50B59">
                          <w:pPr>
                            <w:pStyle w:val="ad"/>
                            <w:spacing w:line="276" w:lineRule="auto"/>
                            <w:jc w:val="lowKashida"/>
                            <w:rPr>
                              <w:rFonts w:ascii="Sakkal Majalla" w:hAnsi="Sakkal Majalla" w:cs="Sakkal Majalla"/>
                            </w:rPr>
                          </w:pPr>
                          <w:r w:rsidRPr="003E089A">
                            <w:rPr>
                              <w:rFonts w:ascii="Sakkal Majalla" w:hAnsi="Sakkal Majalla" w:cs="Sakkal Majalla"/>
                              <w:rtl/>
                            </w:rPr>
                            <w:t>بعد الانتهاء من تنفيذ أنشطة هذه الجلسة، سيتمكّن المُشارِك من:</w:t>
                          </w:r>
                        </w:p>
                        <w:p w14:paraId="26431833" w14:textId="77777777" w:rsidR="00A50B59" w:rsidRPr="000B47C9" w:rsidRDefault="00A50B59">
                          <w:pPr>
                            <w:pStyle w:val="a5"/>
                            <w:numPr>
                              <w:ilvl w:val="0"/>
                              <w:numId w:val="2"/>
                            </w:numPr>
                            <w:rPr>
                              <w:rFonts w:ascii="Sakkal Majalla" w:eastAsia="GE Dinar One" w:hAnsi="Sakkal Majalla" w:cs="Sakkal Majalla"/>
                              <w:color w:val="000000"/>
                              <w:kern w:val="24"/>
                              <w:sz w:val="36"/>
                              <w:szCs w:val="36"/>
                            </w:rPr>
                          </w:pPr>
                          <w:r w:rsidRPr="000B47C9">
                            <w:rPr>
                              <w:rFonts w:ascii="Sakkal Majalla" w:eastAsia="GE Dinar One" w:hAnsi="Sakkal Majalla" w:cs="Sakkal Majalla" w:hint="cs"/>
                              <w:color w:val="000000"/>
                              <w:kern w:val="24"/>
                              <w:sz w:val="36"/>
                              <w:szCs w:val="36"/>
                              <w:rtl/>
                              <w:lang w:bidi="ar-SY"/>
                            </w:rPr>
                            <w:t xml:space="preserve">فهم </w:t>
                          </w:r>
                          <w:r w:rsidRPr="000B47C9">
                            <w:rPr>
                              <w:rFonts w:ascii="Sakkal Majalla" w:eastAsia="GE Dinar One" w:hAnsi="Sakkal Majalla" w:cs="Sakkal Majalla"/>
                              <w:color w:val="000000"/>
                              <w:kern w:val="24"/>
                              <w:sz w:val="36"/>
                              <w:szCs w:val="36"/>
                              <w:rtl/>
                            </w:rPr>
                            <w:t>أنواع الاتصال في بيئة العمل</w:t>
                          </w:r>
                          <w:r w:rsidRPr="000B47C9">
                            <w:rPr>
                              <w:rFonts w:ascii="Sakkal Majalla" w:eastAsia="GE Dinar One" w:hAnsi="Sakkal Majalla" w:cs="Sakkal Majalla"/>
                              <w:color w:val="000000"/>
                              <w:kern w:val="24"/>
                              <w:sz w:val="36"/>
                              <w:szCs w:val="36"/>
                            </w:rPr>
                            <w:t>.</w:t>
                          </w:r>
                        </w:p>
                        <w:p w14:paraId="77043324" w14:textId="77777777" w:rsidR="00A50B59" w:rsidRPr="0014260C" w:rsidRDefault="00A50B59" w:rsidP="00A50B59">
                          <w:pPr>
                            <w:pStyle w:val="a5"/>
                            <w:ind w:left="576"/>
                            <w:rPr>
                              <w:rFonts w:ascii="Sakkal Majalla" w:eastAsia="GE Dinar One" w:hAnsi="Sakkal Majalla" w:cs="Sakkal Majalla"/>
                              <w:color w:val="000000"/>
                              <w:kern w:val="24"/>
                              <w:sz w:val="36"/>
                              <w:szCs w:val="36"/>
                              <w:lang w:bidi="ar-SY"/>
                            </w:rPr>
                          </w:pPr>
                        </w:p>
                        <w:p w14:paraId="772AEB61" w14:textId="77777777" w:rsidR="00A50B59" w:rsidRPr="00BB7ADE" w:rsidRDefault="00A50B59" w:rsidP="00A50B59">
                          <w:pPr>
                            <w:pStyle w:val="a5"/>
                            <w:ind w:left="576"/>
                            <w:rPr>
                              <w:rFonts w:ascii="Sakkal Majalla" w:eastAsia="GE Dinar One" w:hAnsi="Sakkal Majalla" w:cs="Sakkal Majalla"/>
                              <w:color w:val="000000"/>
                              <w:kern w:val="24"/>
                              <w:sz w:val="36"/>
                              <w:szCs w:val="36"/>
                              <w:lang w:bidi="ar-SY"/>
                            </w:rPr>
                          </w:pPr>
                        </w:p>
                        <w:p w14:paraId="4494D974" w14:textId="77777777" w:rsidR="00A50B59" w:rsidRPr="003E089A" w:rsidRDefault="00A50B59" w:rsidP="00A50B59">
                          <w:pPr>
                            <w:pStyle w:val="a5"/>
                            <w:spacing w:line="240" w:lineRule="auto"/>
                            <w:ind w:left="576"/>
                            <w:rPr>
                              <w:rFonts w:ascii="Sakkal Majalla" w:eastAsia="GE Dinar One" w:hAnsi="Sakkal Majalla" w:cs="Sakkal Majalla"/>
                              <w:color w:val="000000"/>
                              <w:kern w:val="24"/>
                              <w:sz w:val="36"/>
                              <w:szCs w:val="36"/>
                              <w:lang w:bidi="ar-SY"/>
                            </w:rPr>
                          </w:pPr>
                        </w:p>
                      </w:txbxContent>
                    </v:textbox>
                  </v:shape>
                  <v:shape id="Text Box 1579856704" o:spid="_x0000_s1050" type="#_x0000_t202" style="position:absolute;left:-5715;top:8171;width:31623;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1D6722AA" w14:textId="77777777" w:rsidR="00A50B59" w:rsidRPr="000B47C9" w:rsidRDefault="00A50B59">
                          <w:pPr>
                            <w:pStyle w:val="a5"/>
                            <w:numPr>
                              <w:ilvl w:val="0"/>
                              <w:numId w:val="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مفهوم الاتصال والتواصل.</w:t>
                          </w:r>
                        </w:p>
                        <w:p w14:paraId="18A9A056" w14:textId="77777777" w:rsidR="00A50B59" w:rsidRPr="000B47C9" w:rsidRDefault="00A50B59">
                          <w:pPr>
                            <w:pStyle w:val="a5"/>
                            <w:numPr>
                              <w:ilvl w:val="0"/>
                              <w:numId w:val="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عناصر عملية الاتصال.</w:t>
                          </w:r>
                        </w:p>
                        <w:p w14:paraId="3E78CF25" w14:textId="77777777" w:rsidR="00A50B59" w:rsidRPr="000B47C9" w:rsidRDefault="00A50B59">
                          <w:pPr>
                            <w:pStyle w:val="a5"/>
                            <w:numPr>
                              <w:ilvl w:val="0"/>
                              <w:numId w:val="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أنواع الاتصال في بيئة العمل.</w:t>
                          </w:r>
                        </w:p>
                        <w:p w14:paraId="3BAF985B" w14:textId="77777777" w:rsidR="00A50B59" w:rsidRPr="000B47C9" w:rsidRDefault="00A50B59">
                          <w:pPr>
                            <w:pStyle w:val="a5"/>
                            <w:numPr>
                              <w:ilvl w:val="0"/>
                              <w:numId w:val="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أهداف التواصل المؤسسي.</w:t>
                          </w:r>
                        </w:p>
                        <w:p w14:paraId="5A74B3B3" w14:textId="77777777" w:rsidR="00A50B59" w:rsidRPr="00BB7ADE" w:rsidRDefault="00A50B59">
                          <w:pPr>
                            <w:pStyle w:val="a5"/>
                            <w:numPr>
                              <w:ilvl w:val="0"/>
                              <w:numId w:val="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معوقات الاتصال وتأثيرها على الأداء.</w:t>
                          </w:r>
                        </w:p>
                      </w:txbxContent>
                    </v:textbox>
                  </v:shape>
                </v:group>
                <v:group id="Group 1246116251" o:spid="_x0000_s1051" style="position:absolute;left:4666;width:58859;height:20540" coordorigin="4666" coordsize="58858,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05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21" o:title="Calendar " gain="19661f" blacklevel="22938f"/>
                  </v:shape>
                  <v:shape id="TextBox 34" o:spid="_x0000_s1053" type="#_x0000_t202" style="position:absolute;left:52203;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4A1EAF4C" w14:textId="77777777" w:rsidR="00A50B59" w:rsidRPr="00F01FA2" w:rsidRDefault="00A50B59" w:rsidP="00A50B5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54" type="#_x0000_t202" style="position:absolute;left:24945;top:198;width:24302;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1637C536" w14:textId="77777777" w:rsidR="00A50B59" w:rsidRPr="00316596" w:rsidRDefault="00A50B59" w:rsidP="00A50B59">
                          <w:pPr>
                            <w:jc w:val="center"/>
                            <w:rPr>
                              <w:rFonts w:ascii="Adobe Arabic" w:eastAsia="GE Dinar One" w:hAnsi="Adobe Arabic" w:cs="Adobe Arabic"/>
                              <w:b/>
                              <w:bCs/>
                              <w:color w:val="C00000"/>
                              <w:kern w:val="24"/>
                              <w:sz w:val="56"/>
                              <w:szCs w:val="56"/>
                              <w:lang w:bidi="ar-SY"/>
                            </w:rPr>
                          </w:pPr>
                          <w:r w:rsidRPr="00316596">
                            <w:rPr>
                              <w:rFonts w:ascii="Adobe Arabic" w:eastAsia="GE Dinar One" w:hAnsi="Adobe Arabic" w:cs="Adobe Arabic"/>
                              <w:b/>
                              <w:bCs/>
                              <w:color w:val="C00000"/>
                              <w:kern w:val="24"/>
                              <w:sz w:val="56"/>
                              <w:szCs w:val="56"/>
                              <w:rtl/>
                              <w:lang w:bidi="ar-SY"/>
                            </w:rPr>
                            <w:t xml:space="preserve">الجلسة </w:t>
                          </w:r>
                          <w:r w:rsidRPr="00316596">
                            <w:rPr>
                              <w:rFonts w:ascii="Adobe Arabic" w:eastAsia="GE Dinar One" w:hAnsi="Adobe Arabic" w:cs="Adobe Arabic" w:hint="cs"/>
                              <w:b/>
                              <w:bCs/>
                              <w:color w:val="C00000"/>
                              <w:kern w:val="24"/>
                              <w:sz w:val="56"/>
                              <w:szCs w:val="56"/>
                              <w:rtl/>
                              <w:lang w:bidi="ar-SY"/>
                            </w:rPr>
                            <w:t>الأولى</w:t>
                          </w:r>
                        </w:p>
                      </w:txbxContent>
                    </v:textbox>
                  </v:shape>
                  <v:shape id="TextBox 34" o:spid="_x0000_s1055" type="#_x0000_t202" style="position:absolute;left:4666;top:12244;width:40101;height:5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749570D8" w14:textId="77777777" w:rsidR="00A50B59" w:rsidRPr="00A50B59" w:rsidRDefault="00A50B59" w:rsidP="00A50B59">
                          <w:pPr>
                            <w:spacing w:line="240" w:lineRule="auto"/>
                            <w:jc w:val="center"/>
                            <w:rPr>
                              <w:rFonts w:ascii="Sakkal Majalla" w:eastAsia="GE Dinar One" w:hAnsi="Sakkal Majalla"/>
                              <w:kern w:val="24"/>
                              <w:sz w:val="56"/>
                              <w:szCs w:val="56"/>
                            </w:rPr>
                          </w:pPr>
                          <w:r w:rsidRPr="00A50B59">
                            <w:rPr>
                              <w:rFonts w:ascii="Sakkal Majalla" w:eastAsia="GE Dinar One" w:hAnsi="Sakkal Majalla"/>
                              <w:kern w:val="24"/>
                              <w:sz w:val="56"/>
                              <w:szCs w:val="56"/>
                              <w:rtl/>
                            </w:rPr>
                            <w:t>مدخل إلى الاتصال والتواصل المؤسسي</w:t>
                          </w:r>
                        </w:p>
                      </w:txbxContent>
                    </v:textbox>
                  </v:shape>
                </v:group>
              </v:group>
            </w:pict>
          </mc:Fallback>
        </mc:AlternateContent>
      </w:r>
    </w:p>
    <w:p w14:paraId="25869D89" w14:textId="00FF459B" w:rsidR="002F433D" w:rsidRPr="00304449" w:rsidRDefault="002F433D" w:rsidP="002F433D">
      <w:pPr>
        <w:spacing w:after="160" w:line="259" w:lineRule="auto"/>
        <w:jc w:val="left"/>
        <w:rPr>
          <w:rFonts w:cs="PT Bold Heading"/>
          <w:sz w:val="52"/>
          <w:szCs w:val="56"/>
          <w:rtl/>
        </w:rPr>
      </w:pPr>
      <w:r w:rsidRPr="00304449">
        <w:rPr>
          <w:rFonts w:cs="PT Bold Heading"/>
          <w:noProof/>
          <w:sz w:val="52"/>
          <w:szCs w:val="56"/>
          <w:rtl/>
        </w:rPr>
        <w:t xml:space="preserve"> </w:t>
      </w:r>
    </w:p>
    <w:p w14:paraId="1FE6645B" w14:textId="2A07F4BC" w:rsidR="001F2E61" w:rsidRPr="00304449" w:rsidRDefault="001F2E61" w:rsidP="001F2E61">
      <w:pPr>
        <w:spacing w:after="160" w:line="259" w:lineRule="auto"/>
        <w:jc w:val="left"/>
        <w:rPr>
          <w:rFonts w:cs="PT Bold Heading"/>
          <w:sz w:val="52"/>
          <w:szCs w:val="56"/>
          <w:rtl/>
        </w:rPr>
      </w:pPr>
    </w:p>
    <w:p w14:paraId="16308025" w14:textId="5C1E0B12" w:rsidR="001F2E61" w:rsidRPr="00304449" w:rsidRDefault="00A50B59" w:rsidP="001F2E61">
      <w:pPr>
        <w:spacing w:after="160" w:line="259" w:lineRule="auto"/>
        <w:jc w:val="left"/>
        <w:rPr>
          <w:rFonts w:cs="PT Bold Heading"/>
          <w:sz w:val="52"/>
          <w:szCs w:val="56"/>
        </w:rPr>
      </w:pPr>
      <w:r>
        <w:rPr>
          <w:noProof/>
        </w:rPr>
        <w:drawing>
          <wp:anchor distT="0" distB="0" distL="114300" distR="114300" simplePos="0" relativeHeight="253205504" behindDoc="0" locked="0" layoutInCell="1" allowOverlap="1" wp14:anchorId="485A8AE3" wp14:editId="0A782A08">
            <wp:simplePos x="0" y="0"/>
            <wp:positionH relativeFrom="margin">
              <wp:posOffset>2562225</wp:posOffset>
            </wp:positionH>
            <wp:positionV relativeFrom="paragraph">
              <wp:posOffset>3219450</wp:posOffset>
            </wp:positionV>
            <wp:extent cx="2857500" cy="3377046"/>
            <wp:effectExtent l="0" t="0" r="0" b="0"/>
            <wp:wrapNone/>
            <wp:docPr id="10" name="Picture 9">
              <a:extLst xmlns:a="http://schemas.openxmlformats.org/drawingml/2006/main">
                <a:ext uri="{FF2B5EF4-FFF2-40B4-BE49-F238E27FC236}">
                  <a16:creationId xmlns:a16="http://schemas.microsoft.com/office/drawing/2014/main" id="{283C5D80-8035-1333-211B-539B66A421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283C5D80-8035-1333-211B-539B66A421DE}"/>
                        </a:ext>
                      </a:extLst>
                    </pic:cNvPr>
                    <pic:cNvPicPr>
                      <a:picLocks noChangeAspect="1"/>
                    </pic:cNvPicPr>
                  </pic:nvPicPr>
                  <pic:blipFill>
                    <a:blip r:embed="rId22">
                      <a:clrChange>
                        <a:clrFrom>
                          <a:srgbClr val="EBE9EC"/>
                        </a:clrFrom>
                        <a:clrTo>
                          <a:srgbClr val="EBE9EC">
                            <a:alpha val="0"/>
                          </a:srgbClr>
                        </a:clrTo>
                      </a:clrChange>
                      <a:extLst>
                        <a:ext uri="{28A0092B-C50C-407E-A947-70E740481C1C}">
                          <a14:useLocalDpi xmlns:a14="http://schemas.microsoft.com/office/drawing/2010/main" val="0"/>
                        </a:ext>
                      </a:extLst>
                    </a:blip>
                    <a:srcRect l="50000" t="7778" r="8109" b="59204"/>
                    <a:stretch>
                      <a:fillRect/>
                    </a:stretch>
                  </pic:blipFill>
                  <pic:spPr>
                    <a:xfrm>
                      <a:off x="0" y="0"/>
                      <a:ext cx="2859033" cy="3378858"/>
                    </a:xfrm>
                    <a:prstGeom prst="rect">
                      <a:avLst/>
                    </a:prstGeom>
                  </pic:spPr>
                </pic:pic>
              </a:graphicData>
            </a:graphic>
            <wp14:sizeRelH relativeFrom="margin">
              <wp14:pctWidth>0</wp14:pctWidth>
            </wp14:sizeRelH>
            <wp14:sizeRelV relativeFrom="margin">
              <wp14:pctHeight>0</wp14:pctHeight>
            </wp14:sizeRelV>
          </wp:anchor>
        </w:drawing>
      </w:r>
      <w:r w:rsidR="002F433D" w:rsidRPr="00304449">
        <w:rPr>
          <w:rFonts w:cs="PT Bold Heading"/>
          <w:sz w:val="52"/>
          <w:szCs w:val="56"/>
          <w:rtl/>
        </w:rPr>
        <w:br w:type="page"/>
      </w:r>
      <w:r w:rsidR="009A3426" w:rsidRPr="00304449">
        <w:rPr>
          <w:rFonts w:ascii="Adobe Arabic" w:hAnsi="Adobe Arabic" w:cs="Adobe Arabic"/>
          <w:noProof/>
          <w:sz w:val="48"/>
          <w:szCs w:val="52"/>
          <w:lang w:bidi="ar-SY"/>
        </w:rPr>
        <w:lastRenderedPageBreak/>
        <mc:AlternateContent>
          <mc:Choice Requires="wpg">
            <w:drawing>
              <wp:anchor distT="0" distB="0" distL="114300" distR="114300" simplePos="0" relativeHeight="252932096" behindDoc="1" locked="0" layoutInCell="1" allowOverlap="1" wp14:anchorId="7102703F" wp14:editId="660175FE">
                <wp:simplePos x="0" y="0"/>
                <wp:positionH relativeFrom="margin">
                  <wp:align>left</wp:align>
                </wp:positionH>
                <wp:positionV relativeFrom="paragraph">
                  <wp:posOffset>381000</wp:posOffset>
                </wp:positionV>
                <wp:extent cx="5659755" cy="1181100"/>
                <wp:effectExtent l="0" t="0" r="0" b="0"/>
                <wp:wrapTight wrapText="bothSides">
                  <wp:wrapPolygon edited="0">
                    <wp:start x="19557" y="0"/>
                    <wp:lineTo x="18539" y="5574"/>
                    <wp:lineTo x="18467" y="18465"/>
                    <wp:lineTo x="19194" y="21252"/>
                    <wp:lineTo x="19630" y="21252"/>
                    <wp:lineTo x="20429" y="21252"/>
                    <wp:lineTo x="20938" y="21252"/>
                    <wp:lineTo x="21520" y="18813"/>
                    <wp:lineTo x="21520" y="5574"/>
                    <wp:lineTo x="20502" y="0"/>
                    <wp:lineTo x="19557" y="0"/>
                  </wp:wrapPolygon>
                </wp:wrapTight>
                <wp:docPr id="388507675" name="Group 42"/>
                <wp:cNvGraphicFramePr/>
                <a:graphic xmlns:a="http://schemas.openxmlformats.org/drawingml/2006/main">
                  <a:graphicData uri="http://schemas.microsoft.com/office/word/2010/wordprocessingGroup">
                    <wpg:wgp>
                      <wpg:cNvGrpSpPr/>
                      <wpg:grpSpPr>
                        <a:xfrm>
                          <a:off x="0" y="0"/>
                          <a:ext cx="5659755" cy="118110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23">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14:paraId="5B0ECCE2" w14:textId="77777777" w:rsidR="002F433D" w:rsidRPr="009A3426" w:rsidRDefault="002F433D" w:rsidP="002F433D">
                              <w:pPr>
                                <w:rPr>
                                  <w:rFonts w:ascii="Sakkal Majalla" w:eastAsia="Times New Roman" w:hAnsi="Sakkal Majalla"/>
                                  <w:b/>
                                  <w:bCs/>
                                  <w:color w:val="168489"/>
                                  <w:kern w:val="24"/>
                                  <w:sz w:val="48"/>
                                  <w:szCs w:val="48"/>
                                  <w:lang w:bidi="ar-SY"/>
                                </w:rPr>
                              </w:pPr>
                              <w:r w:rsidRPr="009A3426">
                                <w:rPr>
                                  <w:rFonts w:ascii="Sakkal Majalla" w:eastAsia="Times New Roman" w:hAnsi="Sakkal Majalla" w:hint="cs"/>
                                  <w:b/>
                                  <w:bCs/>
                                  <w:color w:val="168489"/>
                                  <w:kern w:val="24"/>
                                  <w:sz w:val="48"/>
                                  <w:szCs w:val="48"/>
                                  <w:rtl/>
                                  <w:lang w:bidi="ar-SY"/>
                                </w:rPr>
                                <w:t xml:space="preserve">ماهي توقعاتك من هذا البرنامج التدريبي؟ </w:t>
                              </w:r>
                            </w:p>
                          </w:txbxContent>
                        </wps:txbx>
                        <wps:bodyPr wrap="square">
                          <a:noAutofit/>
                        </wps:bodyPr>
                      </wps:wsp>
                    </wpg:wgp>
                  </a:graphicData>
                </a:graphic>
                <wp14:sizeRelV relativeFrom="margin">
                  <wp14:pctHeight>0</wp14:pctHeight>
                </wp14:sizeRelV>
              </wp:anchor>
            </w:drawing>
          </mc:Choice>
          <mc:Fallback>
            <w:pict>
              <v:group w14:anchorId="7102703F" id="Group 42" o:spid="_x0000_s1056" style="position:absolute;left:0;text-align:left;margin-left:0;margin-top:30pt;width:445.65pt;height:93pt;z-index:-250384384;mso-position-horizontal:left;mso-position-horizontal-relative:margin;mso-height-relative:margin"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">
                <v:shape id="Picture 388507676" o:spid="_x0000_s1057"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">
                  <v:imagedata r:id="rId24" o:title="Learning" grayscale="t"/>
                </v:shape>
                <v:shape id="TextBox 32" o:spid="_x0000_s1058"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" filled="f" stroked="f">
                  <v:textbox>
                    <w:txbxContent>
                      <w:p w14:paraId="5B0ECCE2" w14:textId="77777777" w:rsidR="002F433D" w:rsidRPr="009A3426" w:rsidRDefault="002F433D" w:rsidP="002F433D">
                        <w:pPr>
                          <w:rPr>
                            <w:rFonts w:ascii="Sakkal Majalla" w:eastAsia="Times New Roman" w:hAnsi="Sakkal Majalla"/>
                            <w:b/>
                            <w:bCs/>
                            <w:color w:val="168489"/>
                            <w:kern w:val="24"/>
                            <w:sz w:val="48"/>
                            <w:szCs w:val="48"/>
                            <w:lang w:bidi="ar-SY"/>
                          </w:rPr>
                        </w:pPr>
                        <w:r w:rsidRPr="009A3426">
                          <w:rPr>
                            <w:rFonts w:ascii="Sakkal Majalla" w:eastAsia="Times New Roman" w:hAnsi="Sakkal Majalla" w:hint="cs"/>
                            <w:b/>
                            <w:bCs/>
                            <w:color w:val="168489"/>
                            <w:kern w:val="24"/>
                            <w:sz w:val="48"/>
                            <w:szCs w:val="48"/>
                            <w:rtl/>
                            <w:lang w:bidi="ar-SY"/>
                          </w:rPr>
                          <w:t xml:space="preserve">ماهي توقعاتك من هذا البرنامج التدريبي؟ </w:t>
                        </w:r>
                      </w:p>
                    </w:txbxContent>
                  </v:textbox>
                </v:shape>
                <w10:wrap type="tight" anchorx="margin"/>
              </v:group>
            </w:pict>
          </mc:Fallback>
        </mc:AlternateContent>
      </w:r>
      <w:r w:rsidR="001F2E61" w:rsidRPr="00304449">
        <w:rPr>
          <w:rFonts w:cs="PT Bold Heading" w:hint="cs"/>
          <w:sz w:val="52"/>
          <w:szCs w:val="56"/>
          <w:rtl/>
        </w:rPr>
        <w:t xml:space="preserve"> </w:t>
      </w:r>
    </w:p>
    <w:p w14:paraId="65FFB772" w14:textId="143B4269" w:rsidR="002F433D" w:rsidRPr="00304449" w:rsidRDefault="002F433D" w:rsidP="002F433D">
      <w:pPr>
        <w:spacing w:after="160" w:line="259" w:lineRule="auto"/>
        <w:ind w:left="720"/>
        <w:rPr>
          <w:rFonts w:ascii="Adobe Arabic" w:hAnsi="Adobe Arabic" w:cs="Adobe Arabic"/>
          <w:sz w:val="48"/>
          <w:szCs w:val="52"/>
          <w:rtl/>
          <w:lang w:bidi="ar-SY"/>
        </w:rPr>
      </w:pPr>
      <w:bookmarkStart w:id="1" w:name="_Hlk139742074"/>
    </w:p>
    <w:p w14:paraId="1E2D7FFC" w14:textId="657A5A4D" w:rsidR="002F433D" w:rsidRPr="00304449" w:rsidRDefault="002F433D" w:rsidP="002F433D">
      <w:pPr>
        <w:spacing w:after="160" w:line="600" w:lineRule="auto"/>
        <w:jc w:val="center"/>
        <w:rPr>
          <w:rFonts w:ascii="Adobe Arabic" w:hAnsi="Adobe Arabic" w:cs="Adobe Arabic"/>
          <w:sz w:val="36"/>
          <w:szCs w:val="40"/>
          <w:lang w:bidi="ar-SY"/>
        </w:rPr>
      </w:pPr>
    </w:p>
    <w:p w14:paraId="0631EB35" w14:textId="7D6655B0" w:rsidR="002F433D" w:rsidRPr="00304449" w:rsidRDefault="002F433D" w:rsidP="00EA0B54">
      <w:pPr>
        <w:spacing w:after="160" w:line="600" w:lineRule="auto"/>
        <w:jc w:val="center"/>
        <w:rPr>
          <w:rFonts w:ascii="Adobe Arabic" w:hAnsi="Adobe Arabic" w:cs="Adobe Arabic"/>
          <w:sz w:val="36"/>
          <w:szCs w:val="40"/>
          <w:rtl/>
          <w:lang w:bidi="ar-SY"/>
        </w:rPr>
      </w:pPr>
      <w:r w:rsidRPr="00304449">
        <w:rPr>
          <w:rFonts w:ascii="Adobe Arabic" w:hAnsi="Adobe Arabic" w:cs="Adobe Arabic"/>
          <w:sz w:val="36"/>
          <w:szCs w:val="40"/>
          <w:lang w:bidi="ar-SY"/>
        </w:rPr>
        <w:t>…………………………………………………………………………………………………………………………………………………………………………………………………………………………………………………………………………………………………………………………………………………………………………………………………………………………………………………………………………………</w:t>
      </w:r>
    </w:p>
    <w:bookmarkEnd w:id="1"/>
    <w:p w14:paraId="4418F1AC" w14:textId="77777777" w:rsidR="002F433D" w:rsidRPr="00304449" w:rsidRDefault="002F433D" w:rsidP="002F433D">
      <w:pPr>
        <w:spacing w:after="160" w:line="259" w:lineRule="auto"/>
        <w:jc w:val="center"/>
        <w:rPr>
          <w:rFonts w:cs="PT Bold Heading"/>
          <w:sz w:val="52"/>
          <w:szCs w:val="56"/>
          <w:rtl/>
          <w:lang w:bidi="ar-EG"/>
        </w:rPr>
      </w:pPr>
      <w:r w:rsidRPr="00304449">
        <w:rPr>
          <w:rFonts w:cs="PT Bold Heading"/>
          <w:noProof/>
          <w:sz w:val="52"/>
          <w:szCs w:val="56"/>
          <w:lang w:bidi="ar-EG"/>
        </w:rPr>
        <w:drawing>
          <wp:inline distT="0" distB="0" distL="0" distR="0" wp14:anchorId="5B3EA7A4" wp14:editId="0DB21F64">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5">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Pr="00304449">
        <w:rPr>
          <w:rFonts w:cs="PT Bold Heading"/>
          <w:sz w:val="52"/>
          <w:szCs w:val="56"/>
          <w:rtl/>
          <w:lang w:bidi="ar-EG"/>
        </w:rPr>
        <w:br w:type="page"/>
      </w:r>
    </w:p>
    <w:p w14:paraId="0BFC2DC7" w14:textId="6C41952B" w:rsidR="002F433D" w:rsidRPr="00304449" w:rsidRDefault="001F2E61" w:rsidP="002F433D">
      <w:pPr>
        <w:pageBreakBefore/>
        <w:rPr>
          <w:rtl/>
          <w:lang w:bidi="ar-SY"/>
        </w:rPr>
      </w:pPr>
      <w:r w:rsidRPr="00304449">
        <w:rPr>
          <w:noProof/>
          <w:lang w:bidi="ar-SY"/>
        </w:rPr>
        <w:lastRenderedPageBreak/>
        <mc:AlternateContent>
          <mc:Choice Requires="wpg">
            <w:drawing>
              <wp:anchor distT="0" distB="0" distL="114300" distR="114300" simplePos="0" relativeHeight="252933120" behindDoc="0" locked="0" layoutInCell="1" allowOverlap="1" wp14:anchorId="311162AF" wp14:editId="611881BD">
                <wp:simplePos x="0" y="0"/>
                <wp:positionH relativeFrom="column">
                  <wp:posOffset>-658540</wp:posOffset>
                </wp:positionH>
                <wp:positionV relativeFrom="paragraph">
                  <wp:posOffset>438150</wp:posOffset>
                </wp:positionV>
                <wp:extent cx="5537290" cy="994423"/>
                <wp:effectExtent l="0" t="0" r="0" b="0"/>
                <wp:wrapSquare wrapText="bothSides"/>
                <wp:docPr id="352541842" name="Group 3"/>
                <wp:cNvGraphicFramePr/>
                <a:graphic xmlns:a="http://schemas.openxmlformats.org/drawingml/2006/main">
                  <a:graphicData uri="http://schemas.microsoft.com/office/word/2010/wordprocessingGroup">
                    <wpg:wgp>
                      <wpg:cNvGrpSpPr/>
                      <wpg:grpSpPr>
                        <a:xfrm>
                          <a:off x="0" y="0"/>
                          <a:ext cx="5537290" cy="994423"/>
                          <a:chOff x="1041989" y="0"/>
                          <a:chExt cx="5537482" cy="994465"/>
                        </a:xfrm>
                      </wpg:grpSpPr>
                      <wps:wsp>
                        <wps:cNvPr id="745445506" name="TextBox 4"/>
                        <wps:cNvSpPr txBox="1"/>
                        <wps:spPr>
                          <a:xfrm>
                            <a:off x="5730447" y="457867"/>
                            <a:ext cx="849024" cy="536598"/>
                          </a:xfrm>
                          <a:prstGeom prst="rect">
                            <a:avLst/>
                          </a:prstGeom>
                          <a:noFill/>
                        </wps:spPr>
                        <wps:txbx>
                          <w:txbxContent>
                            <w:p w14:paraId="4F9443E9" w14:textId="77777777" w:rsidR="001F2E61" w:rsidRDefault="001F2E61" w:rsidP="001F2E61">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wrap="square" rtlCol="0">
                          <a:spAutoFit/>
                        </wps:bodyPr>
                      </wps:wsp>
                      <wps:wsp>
                        <wps:cNvPr id="1088653219" name="Rectangle: Rounded Corners 1088653219"/>
                        <wps:cNvSpPr/>
                        <wps:spPr>
                          <a:xfrm flipH="1">
                            <a:off x="5708498" y="1648"/>
                            <a:ext cx="76833" cy="912877"/>
                          </a:xfrm>
                          <a:prstGeom prst="roundRect">
                            <a:avLst/>
                          </a:prstGeom>
                          <a:solidFill>
                            <a:srgbClr val="168489"/>
                          </a:solidFill>
                          <a:ln w="12700" cap="flat" cmpd="sng" algn="ctr">
                            <a:noFill/>
                            <a:prstDash val="solid"/>
                            <a:miter lim="800000"/>
                          </a:ln>
                          <a:effectLst/>
                        </wps:spPr>
                        <wps:bodyPr rtlCol="0" anchor="ctr"/>
                      </wps:wsp>
                      <pic:pic xmlns:pic="http://schemas.openxmlformats.org/drawingml/2006/picture">
                        <pic:nvPicPr>
                          <pic:cNvPr id="801406005" name="Picture 801406005" descr="Puzzle "/>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6080581" y="0"/>
                            <a:ext cx="404333" cy="404333"/>
                          </a:xfrm>
                          <a:prstGeom prst="rect">
                            <a:avLst/>
                          </a:prstGeom>
                          <a:noFill/>
                          <a:extLst>
                            <a:ext uri="{909E8E84-426E-40DD-AFC4-6F175D3DCCD1}">
                              <a14:hiddenFill xmlns:a14="http://schemas.microsoft.com/office/drawing/2010/main">
                                <a:solidFill>
                                  <a:srgbClr val="FFFFFF"/>
                                </a:solidFill>
                              </a14:hiddenFill>
                            </a:ext>
                          </a:extLst>
                        </pic:spPr>
                      </pic:pic>
                      <wps:wsp>
                        <wps:cNvPr id="827658435" name="TextBox 7"/>
                        <wps:cNvSpPr txBox="1"/>
                        <wps:spPr>
                          <a:xfrm>
                            <a:off x="1041989" y="205684"/>
                            <a:ext cx="4492781" cy="536598"/>
                          </a:xfrm>
                          <a:prstGeom prst="rect">
                            <a:avLst/>
                          </a:prstGeom>
                          <a:noFill/>
                        </wps:spPr>
                        <wps:txbx>
                          <w:txbxContent>
                            <w:p w14:paraId="05FE332A" w14:textId="77777777" w:rsidR="001F2E61" w:rsidRDefault="001F2E61" w:rsidP="001F2E61">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wps:txbx>
                        <wps:bodyPr wrap="square" rtlCol="0">
                          <a:spAutoFit/>
                        </wps:bodyPr>
                      </wps:wsp>
                    </wpg:wgp>
                  </a:graphicData>
                </a:graphic>
              </wp:anchor>
            </w:drawing>
          </mc:Choice>
          <mc:Fallback>
            <w:pict>
              <v:group w14:anchorId="311162AF" id="Group 3" o:spid="_x0000_s1059" style="position:absolute;left:0;text-align:left;margin-left:-51.85pt;margin-top:34.5pt;width:436pt;height:78.3pt;z-index:252933120" coordorigin="10419" coordsize="55374,9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">
                <v:shape id="TextBox 4" o:spid="_x0000_s1060" type="#_x0000_t202" style="position:absolute;left:57304;top:4578;width:8490;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" filled="f" stroked="f">
                  <v:textbox style="mso-fit-shape-to-text:t">
                    <w:txbxContent>
                      <w:p w14:paraId="4F9443E9" w14:textId="77777777" w:rsidR="001F2E61" w:rsidRDefault="001F2E61" w:rsidP="001F2E61">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61" style="position:absolute;left:57084;top:16;width:769;height:9129;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" fillcolor="#168489" stroked="f" strokeweight="1pt">
                  <v:stroke joinstyle="miter"/>
                </v:roundrect>
                <v:shape id="Picture 801406005" o:spid="_x0000_s1062" type="#_x0000_t75" alt="Puzzle " style="position:absolute;left:60805;width:4044;height:4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">
                  <v:imagedata r:id="rId27" o:title="Puzzle "/>
                </v:shape>
                <v:shape id="_x0000_s1063" type="#_x0000_t202" style="position:absolute;left:10419;top:2056;width:44928;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" filled="f" stroked="f">
                  <v:textbox style="mso-fit-shape-to-text:t">
                    <w:txbxContent>
                      <w:p w14:paraId="05FE332A" w14:textId="77777777" w:rsidR="001F2E61" w:rsidRDefault="001F2E61" w:rsidP="001F2E61">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v:textbox>
                </v:shape>
                <w10:wrap type="square"/>
              </v:group>
            </w:pict>
          </mc:Fallback>
        </mc:AlternateContent>
      </w:r>
    </w:p>
    <w:p w14:paraId="1D938B68" w14:textId="05052D7C" w:rsidR="001F2E61" w:rsidRPr="00304449" w:rsidRDefault="001F2E61" w:rsidP="002F433D">
      <w:pPr>
        <w:rPr>
          <w:rFonts w:ascii="Sakkal Majalla" w:hAnsi="Sakkal Majalla"/>
          <w:color w:val="168489"/>
          <w:sz w:val="34"/>
          <w:rtl/>
        </w:rPr>
      </w:pPr>
    </w:p>
    <w:p w14:paraId="0681716C" w14:textId="032CD5C9" w:rsidR="001F2E61" w:rsidRPr="00304449" w:rsidRDefault="001F2E61" w:rsidP="002F433D">
      <w:pPr>
        <w:rPr>
          <w:rFonts w:ascii="Sakkal Majalla" w:hAnsi="Sakkal Majalla"/>
          <w:color w:val="168489"/>
          <w:sz w:val="34"/>
          <w:rtl/>
        </w:rPr>
      </w:pPr>
    </w:p>
    <w:p w14:paraId="3AB0DA3C" w14:textId="409CA1F0" w:rsidR="001F2E61" w:rsidRPr="00304449" w:rsidRDefault="001F2E61" w:rsidP="002F433D">
      <w:pPr>
        <w:rPr>
          <w:rFonts w:ascii="Sakkal Majalla" w:hAnsi="Sakkal Majalla"/>
          <w:color w:val="168489"/>
          <w:sz w:val="34"/>
          <w:rtl/>
        </w:rPr>
      </w:pPr>
    </w:p>
    <w:p w14:paraId="65CCE513" w14:textId="77777777" w:rsidR="001F2E61" w:rsidRPr="00304449" w:rsidRDefault="001F2E61" w:rsidP="002F433D">
      <w:pPr>
        <w:rPr>
          <w:rFonts w:ascii="Sakkal Majalla" w:hAnsi="Sakkal Majalla"/>
          <w:color w:val="168489"/>
          <w:sz w:val="34"/>
          <w:rtl/>
        </w:rPr>
      </w:pPr>
    </w:p>
    <w:p w14:paraId="3BF2D984" w14:textId="77777777" w:rsidR="001F2E61" w:rsidRPr="00304449" w:rsidRDefault="001F2E61" w:rsidP="002F433D">
      <w:pPr>
        <w:rPr>
          <w:rFonts w:ascii="Sakkal Majalla" w:hAnsi="Sakkal Majalla"/>
          <w:color w:val="168489"/>
          <w:sz w:val="34"/>
          <w:rtl/>
        </w:rPr>
      </w:pPr>
    </w:p>
    <w:p w14:paraId="6474DA0C" w14:textId="32EEBAA6" w:rsidR="002F433D" w:rsidRPr="00662D8B" w:rsidRDefault="002F433D" w:rsidP="002F433D">
      <w:pPr>
        <w:rPr>
          <w:rFonts w:ascii="Sakkal Majalla" w:hAnsi="Sakkal Majalla"/>
          <w:b/>
          <w:bCs/>
          <w:sz w:val="34"/>
          <w:rtl/>
        </w:rPr>
      </w:pPr>
      <w:r w:rsidRPr="00662D8B">
        <w:rPr>
          <w:rFonts w:ascii="Sakkal Majalla" w:hAnsi="Sakkal Majalla" w:hint="cs"/>
          <w:b/>
          <w:bCs/>
          <w:color w:val="168489"/>
          <w:sz w:val="34"/>
          <w:rtl/>
        </w:rPr>
        <w:t>عنوان</w:t>
      </w:r>
      <w:r w:rsidRPr="00662D8B">
        <w:rPr>
          <w:rFonts w:ascii="Sakkal Majalla" w:hAnsi="Sakkal Majalla"/>
          <w:b/>
          <w:bCs/>
          <w:color w:val="168489"/>
          <w:sz w:val="34"/>
          <w:rtl/>
        </w:rPr>
        <w:t xml:space="preserve"> النشاط</w:t>
      </w:r>
      <w:r w:rsidRPr="00662D8B">
        <w:rPr>
          <w:rFonts w:ascii="Sakkal Majalla" w:hAnsi="Sakkal Majalla" w:hint="cs"/>
          <w:b/>
          <w:bCs/>
          <w:color w:val="168489"/>
          <w:sz w:val="34"/>
          <w:rtl/>
        </w:rPr>
        <w:t>:</w:t>
      </w:r>
      <w:r w:rsidRPr="00662D8B">
        <w:rPr>
          <w:rFonts w:ascii="Sakkal Majalla" w:hAnsi="Sakkal Majalla"/>
          <w:b/>
          <w:bCs/>
          <w:sz w:val="34"/>
          <w:rtl/>
        </w:rPr>
        <w:t xml:space="preserve"> "</w:t>
      </w:r>
      <w:r w:rsidRPr="00662D8B">
        <w:rPr>
          <w:b/>
          <w:bCs/>
          <w:rtl/>
        </w:rPr>
        <w:t xml:space="preserve"> </w:t>
      </w:r>
      <w:r w:rsidRPr="00662D8B">
        <w:rPr>
          <w:rFonts w:ascii="Sakkal Majalla" w:hAnsi="Sakkal Majalla"/>
          <w:b/>
          <w:bCs/>
          <w:sz w:val="34"/>
          <w:rtl/>
        </w:rPr>
        <w:t>خريطة التعارف "</w:t>
      </w:r>
      <w:r w:rsidR="001F2E61" w:rsidRPr="00662D8B">
        <w:rPr>
          <w:b/>
          <w:bCs/>
          <w:noProof/>
        </w:rPr>
        <w:t xml:space="preserve"> </w:t>
      </w:r>
    </w:p>
    <w:p w14:paraId="71DDE562" w14:textId="77777777" w:rsidR="002F433D" w:rsidRPr="00662D8B" w:rsidRDefault="002F433D" w:rsidP="002F433D">
      <w:pPr>
        <w:rPr>
          <w:rFonts w:ascii="Sakkal Majalla" w:hAnsi="Sakkal Majalla"/>
          <w:b/>
          <w:bCs/>
          <w:sz w:val="34"/>
          <w:rtl/>
        </w:rPr>
      </w:pPr>
      <w:r w:rsidRPr="00662D8B">
        <w:rPr>
          <w:rFonts w:ascii="Sakkal Majalla" w:hAnsi="Sakkal Majalla" w:hint="cs"/>
          <w:b/>
          <w:bCs/>
          <w:color w:val="168489"/>
          <w:sz w:val="34"/>
          <w:rtl/>
        </w:rPr>
        <w:t>مدة النشاط:</w:t>
      </w:r>
      <w:r w:rsidRPr="00662D8B">
        <w:rPr>
          <w:rFonts w:ascii="Sakkal Majalla" w:hAnsi="Sakkal Majalla" w:hint="cs"/>
          <w:b/>
          <w:bCs/>
          <w:sz w:val="34"/>
          <w:rtl/>
        </w:rPr>
        <w:t xml:space="preserve"> 20 </w:t>
      </w:r>
      <w:r w:rsidRPr="00662D8B">
        <w:rPr>
          <w:rFonts w:ascii="Sakkal Majalla" w:hAnsi="Sakkal Majalla"/>
          <w:b/>
          <w:bCs/>
          <w:sz w:val="34"/>
          <w:rtl/>
        </w:rPr>
        <w:t>-</w:t>
      </w:r>
      <w:r w:rsidRPr="00662D8B">
        <w:rPr>
          <w:rFonts w:ascii="Sakkal Majalla" w:hAnsi="Sakkal Majalla" w:hint="cs"/>
          <w:b/>
          <w:bCs/>
          <w:sz w:val="34"/>
          <w:rtl/>
        </w:rPr>
        <w:t xml:space="preserve"> 30 دقيقة</w:t>
      </w:r>
    </w:p>
    <w:p w14:paraId="68B5D770" w14:textId="77777777" w:rsidR="002F433D" w:rsidRPr="00662D8B" w:rsidRDefault="002F433D" w:rsidP="002F433D">
      <w:pPr>
        <w:rPr>
          <w:rFonts w:ascii="Sakkal Majalla" w:hAnsi="Sakkal Majalla"/>
          <w:b/>
          <w:bCs/>
          <w:sz w:val="34"/>
          <w:rtl/>
        </w:rPr>
      </w:pPr>
      <w:r w:rsidRPr="00662D8B">
        <w:rPr>
          <w:rFonts w:ascii="Sakkal Majalla" w:hAnsi="Sakkal Majalla" w:hint="cs"/>
          <w:b/>
          <w:bCs/>
          <w:color w:val="168489"/>
          <w:sz w:val="34"/>
          <w:rtl/>
        </w:rPr>
        <w:t>أهداف النشاط:</w:t>
      </w:r>
      <w:r w:rsidRPr="00662D8B">
        <w:rPr>
          <w:rFonts w:ascii="Sakkal Majalla" w:hAnsi="Sakkal Majalla" w:hint="cs"/>
          <w:b/>
          <w:bCs/>
          <w:sz w:val="34"/>
          <w:rtl/>
        </w:rPr>
        <w:t xml:space="preserve"> "</w:t>
      </w:r>
      <w:r w:rsidRPr="00662D8B">
        <w:rPr>
          <w:b/>
          <w:bCs/>
          <w:rtl/>
        </w:rPr>
        <w:t xml:space="preserve"> </w:t>
      </w:r>
      <w:r w:rsidRPr="00662D8B">
        <w:rPr>
          <w:rFonts w:ascii="Sakkal Majalla" w:hAnsi="Sakkal Majalla"/>
          <w:b/>
          <w:bCs/>
          <w:sz w:val="34"/>
          <w:rtl/>
        </w:rPr>
        <w:t>مساعدة المشاركين على تعرف بعضهم البعض</w:t>
      </w:r>
      <w:r w:rsidRPr="00662D8B">
        <w:rPr>
          <w:rFonts w:ascii="Sakkal Majalla" w:hAnsi="Sakkal Majalla" w:hint="cs"/>
          <w:b/>
          <w:bCs/>
          <w:sz w:val="34"/>
          <w:rtl/>
        </w:rPr>
        <w:t xml:space="preserve"> "</w:t>
      </w:r>
    </w:p>
    <w:p w14:paraId="2316C0D3" w14:textId="77777777" w:rsidR="002F433D" w:rsidRPr="00662D8B" w:rsidRDefault="002F433D" w:rsidP="002F433D">
      <w:pPr>
        <w:rPr>
          <w:rFonts w:ascii="Sakkal Majalla" w:hAnsi="Sakkal Majalla"/>
          <w:b/>
          <w:bCs/>
          <w:color w:val="168489"/>
          <w:sz w:val="34"/>
        </w:rPr>
      </w:pPr>
      <w:r w:rsidRPr="00662D8B">
        <w:rPr>
          <w:rFonts w:ascii="Sakkal Majalla" w:hAnsi="Sakkal Majalla"/>
          <w:b/>
          <w:bCs/>
          <w:color w:val="168489"/>
          <w:sz w:val="34"/>
          <w:rtl/>
        </w:rPr>
        <w:t>خطوات التنفيذ:</w:t>
      </w:r>
    </w:p>
    <w:p w14:paraId="3AF03006" w14:textId="4866A5E3" w:rsidR="002F433D" w:rsidRPr="00662D8B" w:rsidRDefault="002F433D" w:rsidP="002F433D">
      <w:pPr>
        <w:spacing w:after="160" w:line="259" w:lineRule="auto"/>
        <w:rPr>
          <w:rFonts w:ascii="Sakkal Majalla" w:eastAsiaTheme="minorEastAsia" w:hAnsi="Sakkal Majalla"/>
          <w:b/>
          <w:bCs/>
          <w:color w:val="auto"/>
          <w:sz w:val="32"/>
          <w:szCs w:val="32"/>
        </w:rPr>
      </w:pPr>
      <w:r w:rsidRPr="00662D8B">
        <w:rPr>
          <w:rFonts w:ascii="Sakkal Majalla" w:eastAsiaTheme="minorEastAsia" w:hAnsi="Sakkal Majalla" w:hint="cs"/>
          <w:b/>
          <w:bCs/>
          <w:color w:val="auto"/>
          <w:sz w:val="32"/>
          <w:szCs w:val="32"/>
          <w:rtl/>
        </w:rPr>
        <w:t xml:space="preserve">1. </w:t>
      </w:r>
      <w:r w:rsidRPr="00662D8B">
        <w:rPr>
          <w:rFonts w:ascii="Sakkal Majalla" w:eastAsiaTheme="minorEastAsia" w:hAnsi="Sakkal Majalla"/>
          <w:b/>
          <w:bCs/>
          <w:color w:val="auto"/>
          <w:sz w:val="32"/>
          <w:szCs w:val="32"/>
          <w:rtl/>
        </w:rPr>
        <w:t>قم بتجهيز ورقة كبيرة أو لوحة بيضاء وألوان مختلفة.</w:t>
      </w:r>
    </w:p>
    <w:p w14:paraId="2B6F3A10" w14:textId="77777777" w:rsidR="002F433D" w:rsidRPr="00662D8B" w:rsidRDefault="002F433D" w:rsidP="002F433D">
      <w:pPr>
        <w:spacing w:after="160" w:line="259" w:lineRule="auto"/>
        <w:rPr>
          <w:rFonts w:ascii="Sakkal Majalla" w:eastAsiaTheme="minorEastAsia" w:hAnsi="Sakkal Majalla"/>
          <w:b/>
          <w:bCs/>
          <w:color w:val="auto"/>
          <w:sz w:val="32"/>
          <w:szCs w:val="32"/>
        </w:rPr>
      </w:pPr>
      <w:r w:rsidRPr="00662D8B">
        <w:rPr>
          <w:rFonts w:ascii="Sakkal Majalla" w:eastAsiaTheme="minorEastAsia" w:hAnsi="Sakkal Majalla"/>
          <w:b/>
          <w:bCs/>
          <w:color w:val="auto"/>
          <w:sz w:val="32"/>
          <w:szCs w:val="32"/>
          <w:rtl/>
        </w:rPr>
        <w:t>2. قسّم الورقة إلى أجزاء متساوية وقم بكتابة أسئلة تعارف في كل قسم (مثال: اسمك الكامل، مكان إقامتك، هوايتك المفضلة، أمنيتك للمستقبل، إلخ).</w:t>
      </w:r>
    </w:p>
    <w:p w14:paraId="65133028" w14:textId="77777777" w:rsidR="002F433D" w:rsidRPr="00662D8B" w:rsidRDefault="002F433D" w:rsidP="002F433D">
      <w:pPr>
        <w:spacing w:after="160" w:line="259" w:lineRule="auto"/>
        <w:rPr>
          <w:rFonts w:ascii="Sakkal Majalla" w:eastAsiaTheme="minorEastAsia" w:hAnsi="Sakkal Majalla"/>
          <w:b/>
          <w:bCs/>
          <w:color w:val="auto"/>
          <w:sz w:val="32"/>
          <w:szCs w:val="32"/>
        </w:rPr>
      </w:pPr>
      <w:r w:rsidRPr="00662D8B">
        <w:rPr>
          <w:rFonts w:ascii="Sakkal Majalla" w:eastAsiaTheme="minorEastAsia" w:hAnsi="Sakkal Majalla"/>
          <w:b/>
          <w:bCs/>
          <w:color w:val="auto"/>
          <w:sz w:val="32"/>
          <w:szCs w:val="32"/>
          <w:rtl/>
        </w:rPr>
        <w:t>3. قم بتعليق الورقة أو اللوحة في الغرفة حيث ستتم المشاركة في النشاط.</w:t>
      </w:r>
    </w:p>
    <w:p w14:paraId="2C2B5F26" w14:textId="77777777" w:rsidR="002F433D" w:rsidRPr="00662D8B" w:rsidRDefault="002F433D" w:rsidP="002F433D">
      <w:pPr>
        <w:spacing w:after="160" w:line="259" w:lineRule="auto"/>
        <w:rPr>
          <w:rFonts w:ascii="Sakkal Majalla" w:eastAsiaTheme="minorEastAsia" w:hAnsi="Sakkal Majalla"/>
          <w:b/>
          <w:bCs/>
          <w:color w:val="auto"/>
          <w:sz w:val="32"/>
          <w:szCs w:val="32"/>
        </w:rPr>
      </w:pPr>
      <w:r w:rsidRPr="00662D8B">
        <w:rPr>
          <w:rFonts w:ascii="Sakkal Majalla" w:eastAsiaTheme="minorEastAsia" w:hAnsi="Sakkal Majalla"/>
          <w:b/>
          <w:bCs/>
          <w:color w:val="auto"/>
          <w:sz w:val="32"/>
          <w:szCs w:val="32"/>
          <w:rtl/>
        </w:rPr>
        <w:t>4. قسّم المشاركين إلى مجموعات صغيرة (مثلاً 3-4 أشخاص في كل مجموعة).</w:t>
      </w:r>
    </w:p>
    <w:p w14:paraId="16EE0EDF" w14:textId="77777777" w:rsidR="002F433D" w:rsidRPr="00662D8B" w:rsidRDefault="002F433D" w:rsidP="002F433D">
      <w:pPr>
        <w:spacing w:after="160" w:line="259" w:lineRule="auto"/>
        <w:rPr>
          <w:rFonts w:ascii="Sakkal Majalla" w:eastAsiaTheme="minorEastAsia" w:hAnsi="Sakkal Majalla"/>
          <w:b/>
          <w:bCs/>
          <w:color w:val="auto"/>
          <w:sz w:val="32"/>
          <w:szCs w:val="32"/>
        </w:rPr>
      </w:pPr>
      <w:r w:rsidRPr="00662D8B">
        <w:rPr>
          <w:rFonts w:ascii="Sakkal Majalla" w:eastAsiaTheme="minorEastAsia" w:hAnsi="Sakkal Majalla"/>
          <w:b/>
          <w:bCs/>
          <w:color w:val="auto"/>
          <w:sz w:val="32"/>
          <w:szCs w:val="32"/>
          <w:rtl/>
        </w:rPr>
        <w:t>5. اطلب من كل مجموعة اختيار قسم واحد من الورقة والإجابة على السؤال الموجود فيه.</w:t>
      </w:r>
    </w:p>
    <w:p w14:paraId="45BD413A" w14:textId="77777777" w:rsidR="002F433D" w:rsidRPr="00662D8B" w:rsidRDefault="002F433D" w:rsidP="002F433D">
      <w:pPr>
        <w:spacing w:after="160" w:line="259" w:lineRule="auto"/>
        <w:rPr>
          <w:rFonts w:ascii="Sakkal Majalla" w:eastAsiaTheme="minorEastAsia" w:hAnsi="Sakkal Majalla"/>
          <w:b/>
          <w:bCs/>
          <w:color w:val="auto"/>
          <w:sz w:val="32"/>
          <w:szCs w:val="32"/>
        </w:rPr>
      </w:pPr>
      <w:r w:rsidRPr="00662D8B">
        <w:rPr>
          <w:rFonts w:ascii="Sakkal Majalla" w:eastAsiaTheme="minorEastAsia" w:hAnsi="Sakkal Majalla"/>
          <w:b/>
          <w:bCs/>
          <w:color w:val="auto"/>
          <w:sz w:val="32"/>
          <w:szCs w:val="32"/>
          <w:rtl/>
        </w:rPr>
        <w:t>6. اعطِ كل مجموعة وقتا</w:t>
      </w:r>
      <w:r w:rsidRPr="00662D8B">
        <w:rPr>
          <w:rFonts w:ascii="Sakkal Majalla" w:eastAsiaTheme="minorEastAsia" w:hAnsi="Sakkal Majalla" w:hint="cs"/>
          <w:b/>
          <w:bCs/>
          <w:color w:val="auto"/>
          <w:sz w:val="32"/>
          <w:szCs w:val="32"/>
          <w:rtl/>
        </w:rPr>
        <w:t>ً</w:t>
      </w:r>
      <w:r w:rsidRPr="00662D8B">
        <w:rPr>
          <w:rFonts w:ascii="Sakkal Majalla" w:eastAsiaTheme="minorEastAsia" w:hAnsi="Sakkal Majalla"/>
          <w:b/>
          <w:bCs/>
          <w:color w:val="auto"/>
          <w:sz w:val="32"/>
          <w:szCs w:val="32"/>
          <w:rtl/>
        </w:rPr>
        <w:t xml:space="preserve"> محددا</w:t>
      </w:r>
      <w:r w:rsidRPr="00662D8B">
        <w:rPr>
          <w:rFonts w:ascii="Sakkal Majalla" w:eastAsiaTheme="minorEastAsia" w:hAnsi="Sakkal Majalla" w:hint="cs"/>
          <w:b/>
          <w:bCs/>
          <w:color w:val="auto"/>
          <w:sz w:val="32"/>
          <w:szCs w:val="32"/>
          <w:rtl/>
        </w:rPr>
        <w:t>ً</w:t>
      </w:r>
      <w:r w:rsidRPr="00662D8B">
        <w:rPr>
          <w:rFonts w:ascii="Sakkal Majalla" w:eastAsiaTheme="minorEastAsia" w:hAnsi="Sakkal Majalla"/>
          <w:b/>
          <w:bCs/>
          <w:color w:val="auto"/>
          <w:sz w:val="32"/>
          <w:szCs w:val="32"/>
          <w:rtl/>
        </w:rPr>
        <w:t xml:space="preserve"> لمناقشة السؤال وكتابة إجابتهم.</w:t>
      </w:r>
    </w:p>
    <w:p w14:paraId="087C1B1A" w14:textId="77777777" w:rsidR="002F433D" w:rsidRPr="00662D8B" w:rsidRDefault="002F433D" w:rsidP="002F433D">
      <w:pPr>
        <w:spacing w:after="160" w:line="259" w:lineRule="auto"/>
        <w:rPr>
          <w:rFonts w:ascii="Sakkal Majalla" w:eastAsiaTheme="minorEastAsia" w:hAnsi="Sakkal Majalla"/>
          <w:b/>
          <w:bCs/>
          <w:color w:val="auto"/>
          <w:sz w:val="32"/>
          <w:szCs w:val="32"/>
        </w:rPr>
      </w:pPr>
      <w:r w:rsidRPr="00662D8B">
        <w:rPr>
          <w:rFonts w:ascii="Sakkal Majalla" w:eastAsiaTheme="minorEastAsia" w:hAnsi="Sakkal Majalla"/>
          <w:b/>
          <w:bCs/>
          <w:color w:val="auto"/>
          <w:sz w:val="32"/>
          <w:szCs w:val="32"/>
          <w:rtl/>
        </w:rPr>
        <w:t xml:space="preserve">7. بمجرد انتهاء الوقت، يجب أن </w:t>
      </w:r>
      <w:r w:rsidRPr="00662D8B">
        <w:rPr>
          <w:rFonts w:ascii="Sakkal Majalla" w:eastAsiaTheme="minorEastAsia" w:hAnsi="Sakkal Majalla" w:hint="cs"/>
          <w:b/>
          <w:bCs/>
          <w:color w:val="auto"/>
          <w:sz w:val="32"/>
          <w:szCs w:val="32"/>
          <w:rtl/>
        </w:rPr>
        <w:t>ت</w:t>
      </w:r>
      <w:r w:rsidRPr="00662D8B">
        <w:rPr>
          <w:rFonts w:ascii="Sakkal Majalla" w:eastAsiaTheme="minorEastAsia" w:hAnsi="Sakkal Majalla"/>
          <w:b/>
          <w:bCs/>
          <w:color w:val="auto"/>
          <w:sz w:val="32"/>
          <w:szCs w:val="32"/>
          <w:rtl/>
        </w:rPr>
        <w:t>عرض كل مجموعة إجابتها أمام المشاركين الآخرين. يمكنهم استخدام الألوان والرسومات لجعل العرض مبهجا</w:t>
      </w:r>
      <w:r w:rsidRPr="00662D8B">
        <w:rPr>
          <w:rFonts w:ascii="Sakkal Majalla" w:eastAsiaTheme="minorEastAsia" w:hAnsi="Sakkal Majalla" w:hint="cs"/>
          <w:b/>
          <w:bCs/>
          <w:color w:val="auto"/>
          <w:sz w:val="32"/>
          <w:szCs w:val="32"/>
          <w:rtl/>
        </w:rPr>
        <w:t>ً</w:t>
      </w:r>
      <w:r w:rsidRPr="00662D8B">
        <w:rPr>
          <w:rFonts w:ascii="Sakkal Majalla" w:eastAsiaTheme="minorEastAsia" w:hAnsi="Sakkal Majalla"/>
          <w:b/>
          <w:bCs/>
          <w:color w:val="auto"/>
          <w:sz w:val="32"/>
          <w:szCs w:val="32"/>
          <w:rtl/>
        </w:rPr>
        <w:t xml:space="preserve"> وجذابا</w:t>
      </w:r>
      <w:r w:rsidRPr="00662D8B">
        <w:rPr>
          <w:rFonts w:ascii="Sakkal Majalla" w:eastAsiaTheme="minorEastAsia" w:hAnsi="Sakkal Majalla" w:hint="cs"/>
          <w:b/>
          <w:bCs/>
          <w:color w:val="auto"/>
          <w:sz w:val="32"/>
          <w:szCs w:val="32"/>
          <w:rtl/>
        </w:rPr>
        <w:t>ً</w:t>
      </w:r>
      <w:r w:rsidRPr="00662D8B">
        <w:rPr>
          <w:rFonts w:ascii="Sakkal Majalla" w:eastAsiaTheme="minorEastAsia" w:hAnsi="Sakkal Majalla"/>
          <w:b/>
          <w:bCs/>
          <w:color w:val="auto"/>
          <w:sz w:val="32"/>
          <w:szCs w:val="32"/>
          <w:rtl/>
        </w:rPr>
        <w:t>.</w:t>
      </w:r>
    </w:p>
    <w:p w14:paraId="1C285D6F" w14:textId="77777777" w:rsidR="002F433D" w:rsidRPr="00662D8B" w:rsidRDefault="002F433D" w:rsidP="002F433D">
      <w:pPr>
        <w:spacing w:after="160" w:line="259" w:lineRule="auto"/>
        <w:rPr>
          <w:rFonts w:ascii="Sakkal Majalla" w:eastAsiaTheme="minorEastAsia" w:hAnsi="Sakkal Majalla"/>
          <w:b/>
          <w:bCs/>
          <w:color w:val="auto"/>
          <w:sz w:val="32"/>
          <w:szCs w:val="32"/>
        </w:rPr>
      </w:pPr>
      <w:r w:rsidRPr="00662D8B">
        <w:rPr>
          <w:rFonts w:ascii="Sakkal Majalla" w:eastAsiaTheme="minorEastAsia" w:hAnsi="Sakkal Majalla"/>
          <w:b/>
          <w:bCs/>
          <w:color w:val="auto"/>
          <w:sz w:val="32"/>
          <w:szCs w:val="32"/>
          <w:rtl/>
        </w:rPr>
        <w:t>8. بعد عرض الإجابات، يمكن للمشاركين طرح الأسئلة الإضافية أو تعليقاتهم.</w:t>
      </w:r>
    </w:p>
    <w:p w14:paraId="53952C83" w14:textId="77777777" w:rsidR="002F433D" w:rsidRPr="00662D8B" w:rsidRDefault="002F433D" w:rsidP="002F433D">
      <w:pPr>
        <w:rPr>
          <w:b/>
          <w:bCs/>
          <w:rtl/>
        </w:rPr>
      </w:pPr>
      <w:r w:rsidRPr="00662D8B">
        <w:rPr>
          <w:rFonts w:ascii="Sakkal Majalla" w:eastAsiaTheme="minorEastAsia" w:hAnsi="Sakkal Majalla"/>
          <w:b/>
          <w:bCs/>
          <w:color w:val="auto"/>
          <w:sz w:val="32"/>
          <w:szCs w:val="32"/>
          <w:rtl/>
        </w:rPr>
        <w:t>9. كرر العملية مع الأسئلة المتبقية في الورقة حتى يتمكن جميع المشاركين من المشاركة</w:t>
      </w:r>
      <w:r w:rsidRPr="00662D8B">
        <w:rPr>
          <w:b/>
          <w:bCs/>
          <w:rtl/>
        </w:rPr>
        <w:t>.</w:t>
      </w:r>
    </w:p>
    <w:p w14:paraId="59295277" w14:textId="5604D9EC" w:rsidR="00AA03E7" w:rsidRPr="00662D8B" w:rsidRDefault="002F433D" w:rsidP="00F512C7">
      <w:pPr>
        <w:rPr>
          <w:b/>
          <w:bCs/>
          <w:color w:val="C00000"/>
          <w:rtl/>
        </w:rPr>
      </w:pPr>
      <w:r w:rsidRPr="00662D8B">
        <w:rPr>
          <w:b/>
          <w:bCs/>
          <w:color w:val="C00000"/>
          <w:rtl/>
        </w:rPr>
        <w:t>لا تنسَ تشجيع المشاركين على التعبير عن أنفسهم بحرية واحترام الآراء والخلفيات المختلفة. تأكد من توفير جو مناسب وودي للنشاط، وقد يكون من المفيد أيضاً تعزيز النقاش وتبادل الأفكار بعد الانتهاء من النشاط</w:t>
      </w:r>
      <w:r w:rsidRPr="00662D8B">
        <w:rPr>
          <w:rFonts w:hint="cs"/>
          <w:b/>
          <w:bCs/>
          <w:color w:val="C00000"/>
          <w:rtl/>
        </w:rPr>
        <w:t>.</w:t>
      </w:r>
    </w:p>
    <w:p w14:paraId="5661AB9F" w14:textId="77777777" w:rsidR="00D03F6B" w:rsidRPr="00D03F6B" w:rsidRDefault="00D03F6B" w:rsidP="00D03F6B">
      <w:pPr>
        <w:spacing w:after="200"/>
        <w:jc w:val="center"/>
        <w:rPr>
          <w:rFonts w:ascii="Sakkal Majalla" w:eastAsia="Times New Roman" w:hAnsi="Sakkal Majalla"/>
          <w:b/>
          <w:bCs/>
          <w:color w:val="006666"/>
          <w:sz w:val="44"/>
          <w:szCs w:val="44"/>
          <w:lang w:val="en-GB"/>
        </w:rPr>
      </w:pPr>
      <w:r w:rsidRPr="00D03F6B">
        <w:rPr>
          <w:rFonts w:ascii="Sakkal Majalla" w:eastAsia="Times New Roman" w:hAnsi="Sakkal Majalla"/>
          <w:b/>
          <w:bCs/>
          <w:color w:val="006666"/>
          <w:sz w:val="44"/>
          <w:szCs w:val="44"/>
          <w:rtl/>
          <w:lang w:val="en-GB"/>
        </w:rPr>
        <w:lastRenderedPageBreak/>
        <w:t>أولاً: مفهوم الاتصال والتواصل</w:t>
      </w:r>
    </w:p>
    <w:p w14:paraId="6D7491B5"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يُعد الاتصال والتواصل من أهم العمليات الإنسانية والإدارية التي تقوم عليها جميع الأنشطة داخل المؤسسات وبيئات العمل المختلفة، حيث لا يمكن لأي مؤسسة أن تحقق أهدافها أو تنظم أعمالها أو تدير مواردها بكفاءة دون وجود نظام فعال للتواصل بين الأفراد والإدارات. فالإنسان بطبيعته كائن اجتماعي يحتاج إلى تبادل المعلومات والأفكار والمشاعر والآراء مع الآخرين بصورة مستمرة، سواء في حياته الشخصية أو المهنية</w:t>
      </w:r>
      <w:r w:rsidRPr="00D03F6B">
        <w:rPr>
          <w:rFonts w:ascii="Sakkal Majalla" w:eastAsia="Times New Roman" w:hAnsi="Sakkal Majalla"/>
          <w:b/>
          <w:bCs/>
          <w:color w:val="auto"/>
          <w:sz w:val="36"/>
          <w:szCs w:val="36"/>
          <w:lang w:val="en-GB"/>
        </w:rPr>
        <w:t>.</w:t>
      </w:r>
    </w:p>
    <w:p w14:paraId="2C06C46A"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وفي بيئة العمل الحديثة، أصبح الاتصال عنصرًا أساسيًا في نجاح المؤسسات، لأنه يمثل الوسيلة التي يتم من خلالها نقل التعليمات والقرارات والخطط والأفكار والمعلومات بين الإدارة والعاملين، وبين الموظفين أنفسهم، وبين المؤسسة والعملاء أو الجهات الخارجية. وكلما كان الاتصال واضحًا ومنظمًا وفعّالًا، ساهم ذلك في رفع كفاءة الأداء وتقليل الأخطاء وتحسين العلاقات المهنية وتحقيق الأهداف المؤسسية بصورة أكثر نجاحًا</w:t>
      </w:r>
      <w:r w:rsidRPr="00D03F6B">
        <w:rPr>
          <w:rFonts w:ascii="Sakkal Majalla" w:eastAsia="Times New Roman" w:hAnsi="Sakkal Majalla"/>
          <w:b/>
          <w:bCs/>
          <w:color w:val="auto"/>
          <w:sz w:val="36"/>
          <w:szCs w:val="36"/>
          <w:lang w:val="en-GB"/>
        </w:rPr>
        <w:t>.</w:t>
      </w:r>
    </w:p>
    <w:p w14:paraId="1AA9F37F"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مفهوم الاتصال</w:t>
      </w:r>
    </w:p>
    <w:p w14:paraId="04EF1293"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الاتصال هو عملية نقل المعلومات أو الأفكار أو المشاعر أو البيانات من شخص إلى آخر باستخدام وسيلة معينة بهدف تحقيق الفهم والتأثير والاستجابة. ويُعد الاتصال عملية مستمرة تحدث في كل لحظة داخل المؤسسات، سواء بصورة رسمية أو غير رسمية</w:t>
      </w:r>
      <w:r w:rsidRPr="00D03F6B">
        <w:rPr>
          <w:rFonts w:ascii="Sakkal Majalla" w:eastAsia="Times New Roman" w:hAnsi="Sakkal Majalla"/>
          <w:b/>
          <w:bCs/>
          <w:color w:val="auto"/>
          <w:sz w:val="36"/>
          <w:szCs w:val="36"/>
          <w:lang w:val="en-GB"/>
        </w:rPr>
        <w:t>.</w:t>
      </w:r>
    </w:p>
    <w:p w14:paraId="62A85729"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ويُعرّف الاتصال أيضًا بأنه</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w:t>
      </w:r>
      <w:r w:rsidRPr="00D03F6B">
        <w:rPr>
          <w:rFonts w:ascii="Sakkal Majalla" w:eastAsia="Times New Roman" w:hAnsi="Sakkal Majalla"/>
          <w:b/>
          <w:bCs/>
          <w:color w:val="auto"/>
          <w:sz w:val="36"/>
          <w:szCs w:val="36"/>
          <w:rtl/>
          <w:lang w:val="en-GB"/>
        </w:rPr>
        <w:t>عملية يتم من خلالها تبادل الرسائل والمعلومات بين طرفين أو أكثر باستخدام وسائل وأساليب مختلفة لتحقيق هدف معين</w:t>
      </w:r>
      <w:r w:rsidRPr="00D03F6B">
        <w:rPr>
          <w:rFonts w:ascii="Sakkal Majalla" w:eastAsia="Times New Roman" w:hAnsi="Sakkal Majalla"/>
          <w:b/>
          <w:bCs/>
          <w:color w:val="auto"/>
          <w:sz w:val="36"/>
          <w:szCs w:val="36"/>
          <w:lang w:val="en-GB"/>
        </w:rPr>
        <w:t>.”</w:t>
      </w:r>
    </w:p>
    <w:p w14:paraId="6F249DDA"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ويشمل الاتصال جميع أشكال تبادل المعلومات 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نقل التعليمات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تبادل الأفكار</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lang w:val="en-GB"/>
        </w:rPr>
        <w:lastRenderedPageBreak/>
        <w:t xml:space="preserve">• </w:t>
      </w:r>
      <w:r w:rsidRPr="00D03F6B">
        <w:rPr>
          <w:rFonts w:ascii="Sakkal Majalla" w:eastAsia="Times New Roman" w:hAnsi="Sakkal Majalla"/>
          <w:b/>
          <w:bCs/>
          <w:color w:val="auto"/>
          <w:sz w:val="36"/>
          <w:szCs w:val="36"/>
          <w:rtl/>
          <w:lang w:val="en-GB"/>
        </w:rPr>
        <w:t>تقديم التقارير</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شرح المهام</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التعبير عن الآراء</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عرض المشكلات والحلول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التنسيق بين الإدارات</w:t>
      </w:r>
      <w:r w:rsidRPr="00D03F6B">
        <w:rPr>
          <w:rFonts w:ascii="Sakkal Majalla" w:eastAsia="Times New Roman" w:hAnsi="Sakkal Majalla"/>
          <w:b/>
          <w:bCs/>
          <w:color w:val="auto"/>
          <w:sz w:val="36"/>
          <w:szCs w:val="36"/>
          <w:lang w:val="en-GB"/>
        </w:rPr>
        <w:t>.</w:t>
      </w:r>
    </w:p>
    <w:p w14:paraId="6AC8ABDA"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مفهوم التواصل</w:t>
      </w:r>
    </w:p>
    <w:p w14:paraId="2F75CD8C"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أما التواصل فهو مفهوم أوسع وأكثر شمولًا من الاتصال، حيث لا يقتصر فقط على نقل المعلومات، بل يشمل أيضًا بناء الفهم المشترك والعلاقات الإنسانية والتفاعل الإيجابي بين الأفراد</w:t>
      </w:r>
      <w:r w:rsidRPr="00D03F6B">
        <w:rPr>
          <w:rFonts w:ascii="Sakkal Majalla" w:eastAsia="Times New Roman" w:hAnsi="Sakkal Majalla"/>
          <w:b/>
          <w:bCs/>
          <w:color w:val="auto"/>
          <w:sz w:val="36"/>
          <w:szCs w:val="36"/>
          <w:lang w:val="en-GB"/>
        </w:rPr>
        <w:t>.</w:t>
      </w:r>
    </w:p>
    <w:p w14:paraId="555B375E"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فالتواصل الناجح لا يتحقق بمجرد إرسال الرسالة، بل يتحقق عندما يتم فهم الرسالة بطريقة صحيحة ويحدث تفاعل إيجابي بين الأطراف المشاركة</w:t>
      </w:r>
      <w:r w:rsidRPr="00D03F6B">
        <w:rPr>
          <w:rFonts w:ascii="Sakkal Majalla" w:eastAsia="Times New Roman" w:hAnsi="Sakkal Majalla"/>
          <w:b/>
          <w:bCs/>
          <w:color w:val="auto"/>
          <w:sz w:val="36"/>
          <w:szCs w:val="36"/>
          <w:lang w:val="en-GB"/>
        </w:rPr>
        <w:t>.</w:t>
      </w:r>
    </w:p>
    <w:p w14:paraId="2768043D"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ويُعرّف التواصل بأنه</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w:t>
      </w:r>
      <w:r w:rsidRPr="00D03F6B">
        <w:rPr>
          <w:rFonts w:ascii="Sakkal Majalla" w:eastAsia="Times New Roman" w:hAnsi="Sakkal Majalla"/>
          <w:b/>
          <w:bCs/>
          <w:color w:val="auto"/>
          <w:sz w:val="36"/>
          <w:szCs w:val="36"/>
          <w:rtl/>
          <w:lang w:val="en-GB"/>
        </w:rPr>
        <w:t>عملية تفاعلية يتم من خلالها تبادل المعلومات والأفكار والمشاعر والخبرات بين الأفراد بصورة تؤدي إلى الفهم المشترك وتحقيق التعاون والتأثير المتبادل</w:t>
      </w:r>
      <w:r w:rsidRPr="00D03F6B">
        <w:rPr>
          <w:rFonts w:ascii="Sakkal Majalla" w:eastAsia="Times New Roman" w:hAnsi="Sakkal Majalla"/>
          <w:b/>
          <w:bCs/>
          <w:color w:val="auto"/>
          <w:sz w:val="36"/>
          <w:szCs w:val="36"/>
          <w:lang w:val="en-GB"/>
        </w:rPr>
        <w:t>.”</w:t>
      </w:r>
    </w:p>
    <w:p w14:paraId="5C7771FF"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الفرق بين الاتصال والتواصل</w:t>
      </w:r>
    </w:p>
    <w:p w14:paraId="6D5D3BAB"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رغم أن المصطلحين يُستخدمان أحيانًا بنفس المعنى، إلا أن هناك فرقًا بينهما</w:t>
      </w:r>
      <w:r w:rsidRPr="00D03F6B">
        <w:rPr>
          <w:rFonts w:ascii="Sakkal Majalla" w:eastAsia="Times New Roman" w:hAnsi="Sakkal Majalla"/>
          <w:b/>
          <w:bCs/>
          <w:color w:val="auto"/>
          <w:sz w:val="36"/>
          <w:szCs w:val="36"/>
          <w:lang w:val="en-GB"/>
        </w:rPr>
        <w:t>:</w:t>
      </w:r>
    </w:p>
    <w:p w14:paraId="2CC70EE0"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الاتصال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يركز على نقل الرسالة أو المعلومات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قد يكون في اتجاه واحد</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يهتم بإرسال البيانات والتعليمات</w:t>
      </w:r>
      <w:r w:rsidRPr="00D03F6B">
        <w:rPr>
          <w:rFonts w:ascii="Sakkal Majalla" w:eastAsia="Times New Roman" w:hAnsi="Sakkal Majalla"/>
          <w:b/>
          <w:bCs/>
          <w:color w:val="auto"/>
          <w:sz w:val="36"/>
          <w:szCs w:val="36"/>
          <w:lang w:val="en-GB"/>
        </w:rPr>
        <w:t>.</w:t>
      </w:r>
    </w:p>
    <w:p w14:paraId="6B9275AC"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lastRenderedPageBreak/>
        <w:t>التواصل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يركز على التفاعل والفهم المشترك</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يعتمد على المشاركة المتبادلة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يهتم ببناء العلاقات الإنسانية وتحقيق التأثير الإيجابي</w:t>
      </w:r>
      <w:r w:rsidRPr="00D03F6B">
        <w:rPr>
          <w:rFonts w:ascii="Sakkal Majalla" w:eastAsia="Times New Roman" w:hAnsi="Sakkal Majalla"/>
          <w:b/>
          <w:bCs/>
          <w:color w:val="auto"/>
          <w:sz w:val="36"/>
          <w:szCs w:val="36"/>
          <w:lang w:val="en-GB"/>
        </w:rPr>
        <w:t>.</w:t>
      </w:r>
    </w:p>
    <w:p w14:paraId="6CB94091"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مثال توضيحي</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إذا أرسل المدير تعليمات للموظفين عبر البريد الإلكتروني فهذا يُعد اتصالًا</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أما إذا ناقش معهم التعليمات واستمع لآرائهم وتأكد من فهمهم فهذا يُعد تواصلًا فعالًا</w:t>
      </w:r>
      <w:r w:rsidRPr="00D03F6B">
        <w:rPr>
          <w:rFonts w:ascii="Sakkal Majalla" w:eastAsia="Times New Roman" w:hAnsi="Sakkal Majalla"/>
          <w:b/>
          <w:bCs/>
          <w:color w:val="auto"/>
          <w:sz w:val="36"/>
          <w:szCs w:val="36"/>
          <w:lang w:val="en-GB"/>
        </w:rPr>
        <w:t>.</w:t>
      </w:r>
    </w:p>
    <w:p w14:paraId="19EEE8E6"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أهمية الاتصال والتواصل في بيئة العمل</w:t>
      </w:r>
    </w:p>
    <w:p w14:paraId="7D697A85"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يُحقق الاتصال والتواصل العديد من الفوائد المهمة داخل المؤسسات، ومن أبرزها</w:t>
      </w:r>
      <w:r w:rsidRPr="00D03F6B">
        <w:rPr>
          <w:rFonts w:ascii="Sakkal Majalla" w:eastAsia="Times New Roman" w:hAnsi="Sakkal Majalla"/>
          <w:b/>
          <w:bCs/>
          <w:color w:val="auto"/>
          <w:sz w:val="36"/>
          <w:szCs w:val="36"/>
          <w:lang w:val="en-GB"/>
        </w:rPr>
        <w:t>:</w:t>
      </w:r>
    </w:p>
    <w:p w14:paraId="528E3EA5" w14:textId="30430388"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D03F6B">
        <w:rPr>
          <w:rFonts w:ascii="Sakkal Majalla" w:eastAsia="Times New Roman" w:hAnsi="Sakkal Majalla"/>
          <w:b/>
          <w:bCs/>
          <w:color w:val="auto"/>
          <w:sz w:val="36"/>
          <w:szCs w:val="36"/>
          <w:rtl/>
          <w:lang w:val="en-GB"/>
        </w:rPr>
        <w:t>تحسين سير العمل</w:t>
      </w:r>
      <w:r>
        <w:rPr>
          <w:rFonts w:ascii="Sakkal Majalla" w:eastAsia="Times New Roman" w:hAnsi="Sakkal Majalla" w:hint="cs"/>
          <w:b/>
          <w:bCs/>
          <w:color w:val="auto"/>
          <w:sz w:val="36"/>
          <w:szCs w:val="36"/>
          <w:rtl/>
          <w:lang w:val="en-GB"/>
        </w:rPr>
        <w:t>.</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يساعد الاتصال الواضح على تنظيم المهام وتوزيع المسؤوليات ومنع تضارب الأعمال</w:t>
      </w:r>
      <w:r w:rsidRPr="00D03F6B">
        <w:rPr>
          <w:rFonts w:ascii="Sakkal Majalla" w:eastAsia="Times New Roman" w:hAnsi="Sakkal Majalla"/>
          <w:b/>
          <w:bCs/>
          <w:color w:val="auto"/>
          <w:sz w:val="36"/>
          <w:szCs w:val="36"/>
          <w:lang w:val="en-GB"/>
        </w:rPr>
        <w:t>.</w:t>
      </w:r>
    </w:p>
    <w:p w14:paraId="3606235F" w14:textId="2A43FE1F"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رفع كفاءة الأداء</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كلما فهم الموظفون المطلوب منهم بصورة دقيقة زادت جودة الأداء والإنتاجية</w:t>
      </w:r>
      <w:r w:rsidRPr="00D03F6B">
        <w:rPr>
          <w:rFonts w:ascii="Sakkal Majalla" w:eastAsia="Times New Roman" w:hAnsi="Sakkal Majalla"/>
          <w:b/>
          <w:bCs/>
          <w:color w:val="auto"/>
          <w:sz w:val="36"/>
          <w:szCs w:val="36"/>
          <w:lang w:val="en-GB"/>
        </w:rPr>
        <w:t>.</w:t>
      </w:r>
    </w:p>
    <w:p w14:paraId="2487CEC7" w14:textId="43F19305"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تقليل الأخطاء والمشكلات</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سوء الفهم غالبًا يؤدي إلى أخطاء تشغيلية وإدارية، بينما التواصل الجيد يقلل من تلك الأخطاء</w:t>
      </w:r>
      <w:r w:rsidRPr="00D03F6B">
        <w:rPr>
          <w:rFonts w:ascii="Sakkal Majalla" w:eastAsia="Times New Roman" w:hAnsi="Sakkal Majalla"/>
          <w:b/>
          <w:bCs/>
          <w:color w:val="auto"/>
          <w:sz w:val="36"/>
          <w:szCs w:val="36"/>
          <w:lang w:val="en-GB"/>
        </w:rPr>
        <w:t>.</w:t>
      </w:r>
    </w:p>
    <w:p w14:paraId="091464EA" w14:textId="5F3C417C"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تعزيز العلاقات المهنية</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يساعد التواصل الإيجابي على بناء الثقة والاحترام والتعاون بين العاملين</w:t>
      </w:r>
      <w:r w:rsidRPr="00D03F6B">
        <w:rPr>
          <w:rFonts w:ascii="Sakkal Majalla" w:eastAsia="Times New Roman" w:hAnsi="Sakkal Majalla"/>
          <w:b/>
          <w:bCs/>
          <w:color w:val="auto"/>
          <w:sz w:val="36"/>
          <w:szCs w:val="36"/>
          <w:lang w:val="en-GB"/>
        </w:rPr>
        <w:t>.</w:t>
      </w:r>
    </w:p>
    <w:p w14:paraId="6E701675" w14:textId="50F62795"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5.</w:t>
      </w:r>
      <w:r w:rsidRPr="00D03F6B">
        <w:rPr>
          <w:rFonts w:ascii="Sakkal Majalla" w:eastAsia="Times New Roman" w:hAnsi="Sakkal Majalla"/>
          <w:b/>
          <w:bCs/>
          <w:color w:val="auto"/>
          <w:sz w:val="36"/>
          <w:szCs w:val="36"/>
          <w:rtl/>
          <w:lang w:val="en-GB"/>
        </w:rPr>
        <w:t>دعم اتخاذ القرار</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يوفر الاتصال المعلومات والبيانات التي تساعد الإدارة على اتخاذ قرارات صحيحة</w:t>
      </w:r>
      <w:r w:rsidRPr="00D03F6B">
        <w:rPr>
          <w:rFonts w:ascii="Sakkal Majalla" w:eastAsia="Times New Roman" w:hAnsi="Sakkal Majalla"/>
          <w:b/>
          <w:bCs/>
          <w:color w:val="auto"/>
          <w:sz w:val="36"/>
          <w:szCs w:val="36"/>
          <w:lang w:val="en-GB"/>
        </w:rPr>
        <w:t>.</w:t>
      </w:r>
    </w:p>
    <w:p w14:paraId="5D1A8236" w14:textId="72BB3AE5"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lastRenderedPageBreak/>
        <w:t>6.</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تعزيز العمل الجماعي</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يساعد التواصل المستمر على تنسيق الجهود بين أعضاء الفريق وتحقيق الأهداف المشتركة</w:t>
      </w:r>
      <w:r w:rsidRPr="00D03F6B">
        <w:rPr>
          <w:rFonts w:ascii="Sakkal Majalla" w:eastAsia="Times New Roman" w:hAnsi="Sakkal Majalla"/>
          <w:b/>
          <w:bCs/>
          <w:color w:val="auto"/>
          <w:sz w:val="36"/>
          <w:szCs w:val="36"/>
          <w:lang w:val="en-GB"/>
        </w:rPr>
        <w:t>.</w:t>
      </w:r>
    </w:p>
    <w:p w14:paraId="5D022742" w14:textId="104B0379"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7.</w:t>
      </w:r>
      <w:r w:rsidRPr="00D03F6B">
        <w:rPr>
          <w:rFonts w:ascii="Sakkal Majalla" w:eastAsia="Times New Roman" w:hAnsi="Sakkal Majalla"/>
          <w:b/>
          <w:bCs/>
          <w:color w:val="auto"/>
          <w:sz w:val="36"/>
          <w:szCs w:val="36"/>
          <w:rtl/>
          <w:lang w:val="en-GB"/>
        </w:rPr>
        <w:t>رفع مستوى الرضا الوظيفي</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الموظف الذي يشعر بأنه مسموع ومفهوم يكون أكثر رضا وانتماءً للمؤسسة</w:t>
      </w:r>
      <w:r w:rsidRPr="00D03F6B">
        <w:rPr>
          <w:rFonts w:ascii="Sakkal Majalla" w:eastAsia="Times New Roman" w:hAnsi="Sakkal Majalla"/>
          <w:b/>
          <w:bCs/>
          <w:color w:val="auto"/>
          <w:sz w:val="36"/>
          <w:szCs w:val="36"/>
          <w:lang w:val="en-GB"/>
        </w:rPr>
        <w:t>.</w:t>
      </w:r>
    </w:p>
    <w:p w14:paraId="36A9006B" w14:textId="77777777" w:rsidR="00D03F6B" w:rsidRPr="00D03F6B" w:rsidRDefault="00D03F6B" w:rsidP="00D03F6B">
      <w:pPr>
        <w:spacing w:after="200"/>
        <w:jc w:val="left"/>
        <w:rPr>
          <w:rFonts w:ascii="Sakkal Majalla" w:eastAsia="Times New Roman" w:hAnsi="Sakkal Majalla"/>
          <w:b/>
          <w:bCs/>
          <w:color w:val="EE0000"/>
          <w:sz w:val="36"/>
          <w:szCs w:val="36"/>
          <w:lang w:val="en-GB"/>
        </w:rPr>
      </w:pPr>
      <w:r w:rsidRPr="00D03F6B">
        <w:rPr>
          <w:rFonts w:ascii="Sakkal Majalla" w:eastAsia="Times New Roman" w:hAnsi="Sakkal Majalla"/>
          <w:b/>
          <w:bCs/>
          <w:color w:val="EE0000"/>
          <w:sz w:val="36"/>
          <w:szCs w:val="36"/>
          <w:rtl/>
          <w:lang w:val="en-GB"/>
        </w:rPr>
        <w:t>خصائص الاتصال الفعال</w:t>
      </w:r>
    </w:p>
    <w:p w14:paraId="0C81E2DD"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حتى يكون الاتصال ناجحًا وفعالًا يجب أن يتصف بعدة خصائص، منها</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الوضوح</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الدقة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الاختصار دون إخلال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السرعة المناسبة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الموضوعية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حسن اختيار الوسيلة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التوقيت المناسب</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مراعاة الفروق الفردية</w:t>
      </w:r>
      <w:r w:rsidRPr="00D03F6B">
        <w:rPr>
          <w:rFonts w:ascii="Sakkal Majalla" w:eastAsia="Times New Roman" w:hAnsi="Sakkal Majalla"/>
          <w:b/>
          <w:bCs/>
          <w:color w:val="auto"/>
          <w:sz w:val="36"/>
          <w:szCs w:val="36"/>
          <w:lang w:val="en-GB"/>
        </w:rPr>
        <w:t>.</w:t>
      </w:r>
    </w:p>
    <w:p w14:paraId="6DE8F187" w14:textId="77777777" w:rsidR="00D03F6B" w:rsidRPr="00D03F6B" w:rsidRDefault="00D03F6B" w:rsidP="00D03F6B">
      <w:pPr>
        <w:spacing w:after="200"/>
        <w:jc w:val="center"/>
        <w:rPr>
          <w:rFonts w:ascii="Sakkal Majalla" w:eastAsia="Times New Roman" w:hAnsi="Sakkal Majalla"/>
          <w:b/>
          <w:bCs/>
          <w:color w:val="006666"/>
          <w:sz w:val="48"/>
          <w:szCs w:val="48"/>
          <w:lang w:val="en-GB"/>
        </w:rPr>
      </w:pPr>
      <w:r w:rsidRPr="00D03F6B">
        <w:rPr>
          <w:rFonts w:ascii="Sakkal Majalla" w:eastAsia="Times New Roman" w:hAnsi="Sakkal Majalla"/>
          <w:b/>
          <w:bCs/>
          <w:color w:val="006666"/>
          <w:sz w:val="48"/>
          <w:szCs w:val="48"/>
          <w:rtl/>
          <w:lang w:val="en-GB"/>
        </w:rPr>
        <w:t>ثانيًا: عناصر عملية الاتصال</w:t>
      </w:r>
    </w:p>
    <w:p w14:paraId="786F79A2"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تتكون عملية الاتصال من مجموعة عناصر مترابطة تعمل معًا لضمان انتقال الرسالة بصورة صحيحة من المرسل إلى المستقبل وتحقيق الفهم المطلوب. وأي خلل في أحد هذه العناصر قد يؤدي إلى ضعف الاتصال أو فشل عملية التواصل بالكامل</w:t>
      </w:r>
      <w:r w:rsidRPr="00D03F6B">
        <w:rPr>
          <w:rFonts w:ascii="Sakkal Majalla" w:eastAsia="Times New Roman" w:hAnsi="Sakkal Majalla"/>
          <w:b/>
          <w:bCs/>
          <w:color w:val="auto"/>
          <w:sz w:val="36"/>
          <w:szCs w:val="36"/>
          <w:lang w:val="en-GB"/>
        </w:rPr>
        <w:t>.</w:t>
      </w:r>
    </w:p>
    <w:p w14:paraId="679A2DE4"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عناصر عملية الاتصال</w:t>
      </w:r>
    </w:p>
    <w:p w14:paraId="20DF6F5A" w14:textId="7BC090CF"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D03F6B">
        <w:rPr>
          <w:rFonts w:ascii="Sakkal Majalla" w:eastAsia="Times New Roman" w:hAnsi="Sakkal Majalla"/>
          <w:b/>
          <w:bCs/>
          <w:color w:val="auto"/>
          <w:sz w:val="36"/>
          <w:szCs w:val="36"/>
          <w:rtl/>
          <w:lang w:val="en-GB"/>
        </w:rPr>
        <w:t>المرسل</w:t>
      </w:r>
    </w:p>
    <w:p w14:paraId="36BF9C46"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lastRenderedPageBreak/>
        <w:t>هو الشخص أو الجهة التي تبدأ عملية الاتصال وتقوم بإرسال الرسالة إلى الآخرين</w:t>
      </w:r>
      <w:r w:rsidRPr="00D03F6B">
        <w:rPr>
          <w:rFonts w:ascii="Sakkal Majalla" w:eastAsia="Times New Roman" w:hAnsi="Sakkal Majalla"/>
          <w:b/>
          <w:bCs/>
          <w:color w:val="auto"/>
          <w:sz w:val="36"/>
          <w:szCs w:val="36"/>
          <w:lang w:val="en-GB"/>
        </w:rPr>
        <w:t>.</w:t>
      </w:r>
    </w:p>
    <w:p w14:paraId="6FDAF554"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وقد يكون</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مديرًا</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موظفًا</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عميلًا</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مؤسسة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فريق عمل</w:t>
      </w:r>
      <w:r w:rsidRPr="00D03F6B">
        <w:rPr>
          <w:rFonts w:ascii="Sakkal Majalla" w:eastAsia="Times New Roman" w:hAnsi="Sakkal Majalla"/>
          <w:b/>
          <w:bCs/>
          <w:color w:val="auto"/>
          <w:sz w:val="36"/>
          <w:szCs w:val="36"/>
          <w:lang w:val="en-GB"/>
        </w:rPr>
        <w:t>.</w:t>
      </w:r>
    </w:p>
    <w:p w14:paraId="3E0297CB"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دور المرسل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تحديد الهدف من الرسالة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اختيار المعلومات المناسبة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صياغة الرسالة بصورة واضحة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اختيار وسيلة الاتصال المناسبة</w:t>
      </w:r>
      <w:r w:rsidRPr="00D03F6B">
        <w:rPr>
          <w:rFonts w:ascii="Sakkal Majalla" w:eastAsia="Times New Roman" w:hAnsi="Sakkal Majalla"/>
          <w:b/>
          <w:bCs/>
          <w:color w:val="auto"/>
          <w:sz w:val="36"/>
          <w:szCs w:val="36"/>
          <w:lang w:val="en-GB"/>
        </w:rPr>
        <w:t>.</w:t>
      </w:r>
    </w:p>
    <w:p w14:paraId="04861F64"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صفات المرسل الناجح</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الوضوح</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الثقة بالنفس</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القدرة على التعبير</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حسن الاستماع</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فهم الجمهور المستهدف</w:t>
      </w:r>
      <w:r w:rsidRPr="00D03F6B">
        <w:rPr>
          <w:rFonts w:ascii="Sakkal Majalla" w:eastAsia="Times New Roman" w:hAnsi="Sakkal Majalla"/>
          <w:b/>
          <w:bCs/>
          <w:color w:val="auto"/>
          <w:sz w:val="36"/>
          <w:szCs w:val="36"/>
          <w:lang w:val="en-GB"/>
        </w:rPr>
        <w:t>.</w:t>
      </w:r>
    </w:p>
    <w:p w14:paraId="286EEE3C" w14:textId="65702643"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D03F6B">
        <w:rPr>
          <w:rFonts w:ascii="Sakkal Majalla" w:eastAsia="Times New Roman" w:hAnsi="Sakkal Majalla"/>
          <w:b/>
          <w:bCs/>
          <w:color w:val="auto"/>
          <w:sz w:val="36"/>
          <w:szCs w:val="36"/>
          <w:rtl/>
          <w:lang w:val="en-GB"/>
        </w:rPr>
        <w:t>الرسالة</w:t>
      </w:r>
    </w:p>
    <w:p w14:paraId="42B64266"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وهي المحتوى أو المعلومات التي يرغب المرسل في نقلها إلى الطرف الآخر</w:t>
      </w:r>
      <w:r w:rsidRPr="00D03F6B">
        <w:rPr>
          <w:rFonts w:ascii="Sakkal Majalla" w:eastAsia="Times New Roman" w:hAnsi="Sakkal Majalla"/>
          <w:b/>
          <w:bCs/>
          <w:color w:val="auto"/>
          <w:sz w:val="36"/>
          <w:szCs w:val="36"/>
          <w:lang w:val="en-GB"/>
        </w:rPr>
        <w:t>.</w:t>
      </w:r>
    </w:p>
    <w:p w14:paraId="651E0B49"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وقد تكون الرسالة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تعليمات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lang w:val="en-GB"/>
        </w:rPr>
        <w:lastRenderedPageBreak/>
        <w:t xml:space="preserve">• </w:t>
      </w:r>
      <w:r w:rsidRPr="00D03F6B">
        <w:rPr>
          <w:rFonts w:ascii="Sakkal Majalla" w:eastAsia="Times New Roman" w:hAnsi="Sakkal Majalla"/>
          <w:b/>
          <w:bCs/>
          <w:color w:val="auto"/>
          <w:sz w:val="36"/>
          <w:szCs w:val="36"/>
          <w:rtl/>
          <w:lang w:val="en-GB"/>
        </w:rPr>
        <w:t>أفكارًا</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بيانات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مشاعر</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تقارير</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اقتراحات</w:t>
      </w:r>
      <w:r w:rsidRPr="00D03F6B">
        <w:rPr>
          <w:rFonts w:ascii="Sakkal Majalla" w:eastAsia="Times New Roman" w:hAnsi="Sakkal Majalla"/>
          <w:b/>
          <w:bCs/>
          <w:color w:val="auto"/>
          <w:sz w:val="36"/>
          <w:szCs w:val="36"/>
          <w:lang w:val="en-GB"/>
        </w:rPr>
        <w:t>.</w:t>
      </w:r>
    </w:p>
    <w:p w14:paraId="4CA3CD41"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خصائص الرسالة الفعالة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الوضوح</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التنظيم</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الاختصار</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الدقة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ملاءمة اللغة للمستقبل</w:t>
      </w:r>
      <w:r w:rsidRPr="00D03F6B">
        <w:rPr>
          <w:rFonts w:ascii="Sakkal Majalla" w:eastAsia="Times New Roman" w:hAnsi="Sakkal Majalla"/>
          <w:b/>
          <w:bCs/>
          <w:color w:val="auto"/>
          <w:sz w:val="36"/>
          <w:szCs w:val="36"/>
          <w:lang w:val="en-GB"/>
        </w:rPr>
        <w:t>.</w:t>
      </w:r>
    </w:p>
    <w:p w14:paraId="4306195E" w14:textId="74DD073D"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وسيلة الاتصال</w:t>
      </w:r>
    </w:p>
    <w:p w14:paraId="5C08146C"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وهي الأداة المستخدمة لنقل الرسالة من المرسل إلى المستقبل</w:t>
      </w:r>
      <w:r w:rsidRPr="00D03F6B">
        <w:rPr>
          <w:rFonts w:ascii="Sakkal Majalla" w:eastAsia="Times New Roman" w:hAnsi="Sakkal Majalla"/>
          <w:b/>
          <w:bCs/>
          <w:color w:val="auto"/>
          <w:sz w:val="36"/>
          <w:szCs w:val="36"/>
          <w:lang w:val="en-GB"/>
        </w:rPr>
        <w:t>.</w:t>
      </w:r>
    </w:p>
    <w:p w14:paraId="3D0454F1"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ومن أمثلة وسائل الاتصال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الاجتماعات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الهاتف</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البريد الإلكتروني</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التقارير</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الرسائل النصية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التطبيقات الإلكترونية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المحادثات المباشرة</w:t>
      </w:r>
      <w:r w:rsidRPr="00D03F6B">
        <w:rPr>
          <w:rFonts w:ascii="Sakkal Majalla" w:eastAsia="Times New Roman" w:hAnsi="Sakkal Majalla"/>
          <w:b/>
          <w:bCs/>
          <w:color w:val="auto"/>
          <w:sz w:val="36"/>
          <w:szCs w:val="36"/>
          <w:lang w:val="en-GB"/>
        </w:rPr>
        <w:t>.</w:t>
      </w:r>
    </w:p>
    <w:p w14:paraId="6A3B75FE"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lastRenderedPageBreak/>
        <w:t>اختيار الوسيلة المناسبة يعتمد على</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طبيعة الرسالة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أهمية الموضوع</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السرعة المطلوبة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عدد المستلمين</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مستوى السرية</w:t>
      </w:r>
      <w:r w:rsidRPr="00D03F6B">
        <w:rPr>
          <w:rFonts w:ascii="Sakkal Majalla" w:eastAsia="Times New Roman" w:hAnsi="Sakkal Majalla"/>
          <w:b/>
          <w:bCs/>
          <w:color w:val="auto"/>
          <w:sz w:val="36"/>
          <w:szCs w:val="36"/>
          <w:lang w:val="en-GB"/>
        </w:rPr>
        <w:t>.</w:t>
      </w:r>
    </w:p>
    <w:p w14:paraId="062A8651" w14:textId="519AE018"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D03F6B">
        <w:rPr>
          <w:rFonts w:ascii="Sakkal Majalla" w:eastAsia="Times New Roman" w:hAnsi="Sakkal Majalla"/>
          <w:b/>
          <w:bCs/>
          <w:color w:val="auto"/>
          <w:sz w:val="36"/>
          <w:szCs w:val="36"/>
          <w:rtl/>
          <w:lang w:val="en-GB"/>
        </w:rPr>
        <w:t>المستقبل</w:t>
      </w:r>
    </w:p>
    <w:p w14:paraId="286F7A43"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وهو الشخص أو الجهة التي تستقبل الرسالة وتحاول فهمها وتفسيرها</w:t>
      </w:r>
      <w:r w:rsidRPr="00D03F6B">
        <w:rPr>
          <w:rFonts w:ascii="Sakkal Majalla" w:eastAsia="Times New Roman" w:hAnsi="Sakkal Majalla"/>
          <w:b/>
          <w:bCs/>
          <w:color w:val="auto"/>
          <w:sz w:val="36"/>
          <w:szCs w:val="36"/>
          <w:lang w:val="en-GB"/>
        </w:rPr>
        <w:t>.</w:t>
      </w:r>
    </w:p>
    <w:p w14:paraId="57B235F4"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ويُعد المستقبل عنصرًا مهمًا جدًا في نجاح الاتصال، لأن الهدف النهائي هو تحقيق الفهم الصحيح للرسالة</w:t>
      </w:r>
      <w:r w:rsidRPr="00D03F6B">
        <w:rPr>
          <w:rFonts w:ascii="Sakkal Majalla" w:eastAsia="Times New Roman" w:hAnsi="Sakkal Majalla"/>
          <w:b/>
          <w:bCs/>
          <w:color w:val="auto"/>
          <w:sz w:val="36"/>
          <w:szCs w:val="36"/>
          <w:lang w:val="en-GB"/>
        </w:rPr>
        <w:t>.</w:t>
      </w:r>
    </w:p>
    <w:p w14:paraId="6ACCB4C5"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عوامل تؤثر على فهم المستقبل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الخبرة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الثقافة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الحالة النفسية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مستوى المعرفة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درجة الانتباه</w:t>
      </w:r>
      <w:r w:rsidRPr="00D03F6B">
        <w:rPr>
          <w:rFonts w:ascii="Sakkal Majalla" w:eastAsia="Times New Roman" w:hAnsi="Sakkal Majalla"/>
          <w:b/>
          <w:bCs/>
          <w:color w:val="auto"/>
          <w:sz w:val="36"/>
          <w:szCs w:val="36"/>
          <w:lang w:val="en-GB"/>
        </w:rPr>
        <w:t>.</w:t>
      </w:r>
    </w:p>
    <w:p w14:paraId="4A3FCF52" w14:textId="7416001E"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5.</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التغذية الراجعة</w:t>
      </w:r>
    </w:p>
    <w:p w14:paraId="0D014A0B"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وهي استجابة المستقبل للرسالة، وتُعتبر من أهم عناصر الاتصال الفعال لأنها توضح مدى فهم الرسالة وتحقيق الهدف المطلوب</w:t>
      </w:r>
      <w:r w:rsidRPr="00D03F6B">
        <w:rPr>
          <w:rFonts w:ascii="Sakkal Majalla" w:eastAsia="Times New Roman" w:hAnsi="Sakkal Majalla"/>
          <w:b/>
          <w:bCs/>
          <w:color w:val="auto"/>
          <w:sz w:val="36"/>
          <w:szCs w:val="36"/>
          <w:lang w:val="en-GB"/>
        </w:rPr>
        <w:t>.</w:t>
      </w:r>
    </w:p>
    <w:p w14:paraId="058245E4"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أمثلة التغذية الراجعة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الرد على الرسالة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lang w:val="en-GB"/>
        </w:rPr>
        <w:lastRenderedPageBreak/>
        <w:t xml:space="preserve">• </w:t>
      </w:r>
      <w:r w:rsidRPr="00D03F6B">
        <w:rPr>
          <w:rFonts w:ascii="Sakkal Majalla" w:eastAsia="Times New Roman" w:hAnsi="Sakkal Majalla"/>
          <w:b/>
          <w:bCs/>
          <w:color w:val="auto"/>
          <w:sz w:val="36"/>
          <w:szCs w:val="36"/>
          <w:rtl/>
          <w:lang w:val="en-GB"/>
        </w:rPr>
        <w:t>تنفيذ التعليمات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طرح الأسئلة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إبداء الرأي</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الموافقة أو الرفض</w:t>
      </w:r>
      <w:r w:rsidRPr="00D03F6B">
        <w:rPr>
          <w:rFonts w:ascii="Sakkal Majalla" w:eastAsia="Times New Roman" w:hAnsi="Sakkal Majalla"/>
          <w:b/>
          <w:bCs/>
          <w:color w:val="auto"/>
          <w:sz w:val="36"/>
          <w:szCs w:val="36"/>
          <w:lang w:val="en-GB"/>
        </w:rPr>
        <w:t>.</w:t>
      </w:r>
    </w:p>
    <w:p w14:paraId="71BFF0A6"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أهمية التغذية الراجعة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التأكد من فهم الرسالة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تصحيح الأخطاء</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تحسين جودة التواصل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تعزيز التفاعل بين الأطراف</w:t>
      </w:r>
      <w:r w:rsidRPr="00D03F6B">
        <w:rPr>
          <w:rFonts w:ascii="Sakkal Majalla" w:eastAsia="Times New Roman" w:hAnsi="Sakkal Majalla"/>
          <w:b/>
          <w:bCs/>
          <w:color w:val="auto"/>
          <w:sz w:val="36"/>
          <w:szCs w:val="36"/>
          <w:lang w:val="en-GB"/>
        </w:rPr>
        <w:t>.</w:t>
      </w:r>
    </w:p>
    <w:p w14:paraId="6B8012AD" w14:textId="31217CD7"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6.</w:t>
      </w:r>
      <w:r w:rsidRPr="00D03F6B">
        <w:rPr>
          <w:rFonts w:ascii="Sakkal Majalla" w:eastAsia="Times New Roman" w:hAnsi="Sakkal Majalla"/>
          <w:b/>
          <w:bCs/>
          <w:color w:val="auto"/>
          <w:sz w:val="36"/>
          <w:szCs w:val="36"/>
          <w:rtl/>
          <w:lang w:val="en-GB"/>
        </w:rPr>
        <w:t>التشويش أو المعوقات</w:t>
      </w:r>
    </w:p>
    <w:p w14:paraId="2B597926"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وهي أي عوامل تؤثر سلبًا على وضوح الرسالة أو فهمها</w:t>
      </w:r>
      <w:r w:rsidRPr="00D03F6B">
        <w:rPr>
          <w:rFonts w:ascii="Sakkal Majalla" w:eastAsia="Times New Roman" w:hAnsi="Sakkal Majalla"/>
          <w:b/>
          <w:bCs/>
          <w:color w:val="auto"/>
          <w:sz w:val="36"/>
          <w:szCs w:val="36"/>
          <w:lang w:val="en-GB"/>
        </w:rPr>
        <w:t>.</w:t>
      </w:r>
    </w:p>
    <w:p w14:paraId="22897BDA"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الضوضاء</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ضعف الشبكة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استخدام لغة معقدة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الانفعالات النفسية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التسرع</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كثرة المعلومات</w:t>
      </w:r>
      <w:r w:rsidRPr="00D03F6B">
        <w:rPr>
          <w:rFonts w:ascii="Sakkal Majalla" w:eastAsia="Times New Roman" w:hAnsi="Sakkal Majalla"/>
          <w:b/>
          <w:bCs/>
          <w:color w:val="auto"/>
          <w:sz w:val="36"/>
          <w:szCs w:val="36"/>
          <w:lang w:val="en-GB"/>
        </w:rPr>
        <w:t>.</w:t>
      </w:r>
    </w:p>
    <w:p w14:paraId="765D9317" w14:textId="77777777" w:rsidR="00D03F6B" w:rsidRDefault="00D03F6B" w:rsidP="00D03F6B">
      <w:pPr>
        <w:spacing w:after="200"/>
        <w:jc w:val="center"/>
        <w:rPr>
          <w:rFonts w:ascii="Sakkal Majalla" w:eastAsia="Times New Roman" w:hAnsi="Sakkal Majalla"/>
          <w:b/>
          <w:bCs/>
          <w:color w:val="006666"/>
          <w:sz w:val="44"/>
          <w:szCs w:val="44"/>
          <w:rtl/>
          <w:lang w:val="en-GB"/>
        </w:rPr>
      </w:pPr>
    </w:p>
    <w:p w14:paraId="10BCAF15" w14:textId="77777777" w:rsidR="00D03F6B" w:rsidRDefault="00D03F6B" w:rsidP="00D03F6B">
      <w:pPr>
        <w:spacing w:after="200"/>
        <w:jc w:val="center"/>
        <w:rPr>
          <w:rFonts w:ascii="Sakkal Majalla" w:eastAsia="Times New Roman" w:hAnsi="Sakkal Majalla"/>
          <w:b/>
          <w:bCs/>
          <w:color w:val="006666"/>
          <w:sz w:val="44"/>
          <w:szCs w:val="44"/>
          <w:rtl/>
          <w:lang w:val="en-GB"/>
        </w:rPr>
      </w:pPr>
    </w:p>
    <w:p w14:paraId="4CDF93CA" w14:textId="77777777" w:rsidR="00D03F6B" w:rsidRDefault="00D03F6B" w:rsidP="00D03F6B">
      <w:pPr>
        <w:spacing w:after="200"/>
        <w:jc w:val="center"/>
        <w:rPr>
          <w:rFonts w:ascii="Sakkal Majalla" w:eastAsia="Times New Roman" w:hAnsi="Sakkal Majalla"/>
          <w:b/>
          <w:bCs/>
          <w:color w:val="006666"/>
          <w:sz w:val="44"/>
          <w:szCs w:val="44"/>
          <w:rtl/>
          <w:lang w:val="en-GB"/>
        </w:rPr>
      </w:pPr>
    </w:p>
    <w:p w14:paraId="0F6113E5" w14:textId="31956F67" w:rsidR="00D03F6B" w:rsidRPr="00D03F6B" w:rsidRDefault="00D03F6B" w:rsidP="00D03F6B">
      <w:pPr>
        <w:spacing w:after="200"/>
        <w:jc w:val="center"/>
        <w:rPr>
          <w:rFonts w:ascii="Sakkal Majalla" w:eastAsia="Times New Roman" w:hAnsi="Sakkal Majalla"/>
          <w:b/>
          <w:bCs/>
          <w:color w:val="006666"/>
          <w:sz w:val="44"/>
          <w:szCs w:val="44"/>
          <w:lang w:val="en-GB"/>
        </w:rPr>
      </w:pPr>
      <w:r w:rsidRPr="00D03F6B">
        <w:rPr>
          <w:rFonts w:ascii="Sakkal Majalla" w:eastAsia="Times New Roman" w:hAnsi="Sakkal Majalla"/>
          <w:b/>
          <w:bCs/>
          <w:color w:val="006666"/>
          <w:sz w:val="44"/>
          <w:szCs w:val="44"/>
          <w:rtl/>
          <w:lang w:val="en-GB"/>
        </w:rPr>
        <w:lastRenderedPageBreak/>
        <w:t>ثالثًا: أنواع الاتصال في بيئة العمل</w:t>
      </w:r>
    </w:p>
    <w:p w14:paraId="604899D8"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تتنوع أساليب وأنواع الاتصال داخل المؤسسات وفقًا لطبيعة العمل والأهداف التنظيمية ومستويات الإدارة، وتساعد معرفة هذه الأنواع على تحسين جودة التواصل واختيار الأسلوب المناسب لكل موقف</w:t>
      </w:r>
      <w:r w:rsidRPr="00D03F6B">
        <w:rPr>
          <w:rFonts w:ascii="Sakkal Majalla" w:eastAsia="Times New Roman" w:hAnsi="Sakkal Majalla"/>
          <w:b/>
          <w:bCs/>
          <w:color w:val="auto"/>
          <w:sz w:val="36"/>
          <w:szCs w:val="36"/>
          <w:lang w:val="en-GB"/>
        </w:rPr>
        <w:t>.</w:t>
      </w:r>
    </w:p>
    <w:p w14:paraId="5C42E0CA"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أنواع الاتصال حسب الاتجاه الإداري</w:t>
      </w:r>
    </w:p>
    <w:p w14:paraId="0CB67FC0" w14:textId="765571F9"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D03F6B">
        <w:rPr>
          <w:rFonts w:ascii="Sakkal Majalla" w:eastAsia="Times New Roman" w:hAnsi="Sakkal Majalla"/>
          <w:b/>
          <w:bCs/>
          <w:color w:val="auto"/>
          <w:sz w:val="36"/>
          <w:szCs w:val="36"/>
          <w:rtl/>
          <w:lang w:val="en-GB"/>
        </w:rPr>
        <w:t>الاتصال الهابط</w:t>
      </w:r>
    </w:p>
    <w:p w14:paraId="504F9E79"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يكون من الإدارة العليا إلى الموظفين</w:t>
      </w:r>
      <w:r w:rsidRPr="00D03F6B">
        <w:rPr>
          <w:rFonts w:ascii="Sakkal Majalla" w:eastAsia="Times New Roman" w:hAnsi="Sakkal Majalla"/>
          <w:b/>
          <w:bCs/>
          <w:color w:val="auto"/>
          <w:sz w:val="36"/>
          <w:szCs w:val="36"/>
          <w:lang w:val="en-GB"/>
        </w:rPr>
        <w:t>.</w:t>
      </w:r>
    </w:p>
    <w:p w14:paraId="197F6ADD"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التعليمات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القرارات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اللوائح</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التوجيهات</w:t>
      </w:r>
      <w:r w:rsidRPr="00D03F6B">
        <w:rPr>
          <w:rFonts w:ascii="Sakkal Majalla" w:eastAsia="Times New Roman" w:hAnsi="Sakkal Majalla"/>
          <w:b/>
          <w:bCs/>
          <w:color w:val="auto"/>
          <w:sz w:val="36"/>
          <w:szCs w:val="36"/>
          <w:lang w:val="en-GB"/>
        </w:rPr>
        <w:t>.</w:t>
      </w:r>
    </w:p>
    <w:p w14:paraId="48337122"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أهميته</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توضيح المهام</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تنظيم العمل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نقل السياسات</w:t>
      </w:r>
      <w:r w:rsidRPr="00D03F6B">
        <w:rPr>
          <w:rFonts w:ascii="Sakkal Majalla" w:eastAsia="Times New Roman" w:hAnsi="Sakkal Majalla"/>
          <w:b/>
          <w:bCs/>
          <w:color w:val="auto"/>
          <w:sz w:val="36"/>
          <w:szCs w:val="36"/>
          <w:lang w:val="en-GB"/>
        </w:rPr>
        <w:t>.</w:t>
      </w:r>
    </w:p>
    <w:p w14:paraId="7887FED0" w14:textId="36A707D0"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الاتصال الصاعد</w:t>
      </w:r>
    </w:p>
    <w:p w14:paraId="14476D1F"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يكون من الموظفين إلى الإدارة</w:t>
      </w:r>
      <w:r w:rsidRPr="00D03F6B">
        <w:rPr>
          <w:rFonts w:ascii="Sakkal Majalla" w:eastAsia="Times New Roman" w:hAnsi="Sakkal Majalla"/>
          <w:b/>
          <w:bCs/>
          <w:color w:val="auto"/>
          <w:sz w:val="36"/>
          <w:szCs w:val="36"/>
          <w:lang w:val="en-GB"/>
        </w:rPr>
        <w:t>.</w:t>
      </w:r>
    </w:p>
    <w:p w14:paraId="133205F9"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التقارير</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lang w:val="en-GB"/>
        </w:rPr>
        <w:lastRenderedPageBreak/>
        <w:t xml:space="preserve">• </w:t>
      </w:r>
      <w:r w:rsidRPr="00D03F6B">
        <w:rPr>
          <w:rFonts w:ascii="Sakkal Majalla" w:eastAsia="Times New Roman" w:hAnsi="Sakkal Majalla"/>
          <w:b/>
          <w:bCs/>
          <w:color w:val="auto"/>
          <w:sz w:val="36"/>
          <w:szCs w:val="36"/>
          <w:rtl/>
          <w:lang w:val="en-GB"/>
        </w:rPr>
        <w:t>المقترحات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الشكاوى</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الملاحظات</w:t>
      </w:r>
      <w:r w:rsidRPr="00D03F6B">
        <w:rPr>
          <w:rFonts w:ascii="Sakkal Majalla" w:eastAsia="Times New Roman" w:hAnsi="Sakkal Majalla"/>
          <w:b/>
          <w:bCs/>
          <w:color w:val="auto"/>
          <w:sz w:val="36"/>
          <w:szCs w:val="36"/>
          <w:lang w:val="en-GB"/>
        </w:rPr>
        <w:t>.</w:t>
      </w:r>
    </w:p>
    <w:p w14:paraId="011BCE6B"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أهميته</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معرفة المشكلات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تحسين الأداء</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إشراك العاملين</w:t>
      </w:r>
      <w:r w:rsidRPr="00D03F6B">
        <w:rPr>
          <w:rFonts w:ascii="Sakkal Majalla" w:eastAsia="Times New Roman" w:hAnsi="Sakkal Majalla"/>
          <w:b/>
          <w:bCs/>
          <w:color w:val="auto"/>
          <w:sz w:val="36"/>
          <w:szCs w:val="36"/>
          <w:lang w:val="en-GB"/>
        </w:rPr>
        <w:t>.</w:t>
      </w:r>
    </w:p>
    <w:p w14:paraId="22CA91C0" w14:textId="3AF79BA0"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الاتصال الأفقي</w:t>
      </w:r>
    </w:p>
    <w:p w14:paraId="5046330A"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يتم بين الموظفين أو الإدارات في نفس المستوى الإداري</w:t>
      </w:r>
      <w:r w:rsidRPr="00D03F6B">
        <w:rPr>
          <w:rFonts w:ascii="Sakkal Majalla" w:eastAsia="Times New Roman" w:hAnsi="Sakkal Majalla"/>
          <w:b/>
          <w:bCs/>
          <w:color w:val="auto"/>
          <w:sz w:val="36"/>
          <w:szCs w:val="36"/>
          <w:lang w:val="en-GB"/>
        </w:rPr>
        <w:t>.</w:t>
      </w:r>
    </w:p>
    <w:p w14:paraId="3020E621"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التنسيق بين الأقسام</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تبادل المعلومات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التعاون في المشروعات</w:t>
      </w:r>
      <w:r w:rsidRPr="00D03F6B">
        <w:rPr>
          <w:rFonts w:ascii="Sakkal Majalla" w:eastAsia="Times New Roman" w:hAnsi="Sakkal Majalla"/>
          <w:b/>
          <w:bCs/>
          <w:color w:val="auto"/>
          <w:sz w:val="36"/>
          <w:szCs w:val="36"/>
          <w:lang w:val="en-GB"/>
        </w:rPr>
        <w:t>.</w:t>
      </w:r>
    </w:p>
    <w:p w14:paraId="792959E6"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أهميته</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تسهيل التعاون</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تقليل التعارض</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تحسين سرعة الإنجاز</w:t>
      </w:r>
      <w:r w:rsidRPr="00D03F6B">
        <w:rPr>
          <w:rFonts w:ascii="Sakkal Majalla" w:eastAsia="Times New Roman" w:hAnsi="Sakkal Majalla"/>
          <w:b/>
          <w:bCs/>
          <w:color w:val="auto"/>
          <w:sz w:val="36"/>
          <w:szCs w:val="36"/>
          <w:lang w:val="en-GB"/>
        </w:rPr>
        <w:t>.</w:t>
      </w:r>
    </w:p>
    <w:p w14:paraId="426ACB8F" w14:textId="394C0F06"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الاتصال القطري</w:t>
      </w:r>
    </w:p>
    <w:p w14:paraId="1610024C"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يحدث بين مستويات وأقسام مختلفة بصورة غير مباشرة</w:t>
      </w:r>
      <w:r w:rsidRPr="00D03F6B">
        <w:rPr>
          <w:rFonts w:ascii="Sakkal Majalla" w:eastAsia="Times New Roman" w:hAnsi="Sakkal Majalla"/>
          <w:b/>
          <w:bCs/>
          <w:color w:val="auto"/>
          <w:sz w:val="36"/>
          <w:szCs w:val="36"/>
          <w:lang w:val="en-GB"/>
        </w:rPr>
        <w:t>.</w:t>
      </w:r>
    </w:p>
    <w:p w14:paraId="7F34CCD0"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تواصل موظف من قسم الموارد البشرية مع مشرف في قسم الإنتاج مباشرة</w:t>
      </w:r>
      <w:r w:rsidRPr="00D03F6B">
        <w:rPr>
          <w:rFonts w:ascii="Sakkal Majalla" w:eastAsia="Times New Roman" w:hAnsi="Sakkal Majalla"/>
          <w:b/>
          <w:bCs/>
          <w:color w:val="auto"/>
          <w:sz w:val="36"/>
          <w:szCs w:val="36"/>
          <w:lang w:val="en-GB"/>
        </w:rPr>
        <w:t>.</w:t>
      </w:r>
    </w:p>
    <w:p w14:paraId="27A2320A"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lastRenderedPageBreak/>
        <w:t>أهميته</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تسريع العمل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تعزيز المرونة التنظيمية</w:t>
      </w:r>
      <w:r w:rsidRPr="00D03F6B">
        <w:rPr>
          <w:rFonts w:ascii="Sakkal Majalla" w:eastAsia="Times New Roman" w:hAnsi="Sakkal Majalla"/>
          <w:b/>
          <w:bCs/>
          <w:color w:val="auto"/>
          <w:sz w:val="36"/>
          <w:szCs w:val="36"/>
          <w:lang w:val="en-GB"/>
        </w:rPr>
        <w:t>.</w:t>
      </w:r>
    </w:p>
    <w:p w14:paraId="14666175" w14:textId="77777777" w:rsidR="00D03F6B" w:rsidRPr="00D03F6B" w:rsidRDefault="00D03F6B" w:rsidP="00D03F6B">
      <w:pPr>
        <w:spacing w:after="200"/>
        <w:jc w:val="left"/>
        <w:rPr>
          <w:rFonts w:ascii="Sakkal Majalla" w:eastAsia="Times New Roman" w:hAnsi="Sakkal Majalla"/>
          <w:b/>
          <w:bCs/>
          <w:color w:val="C00000"/>
          <w:sz w:val="36"/>
          <w:szCs w:val="36"/>
          <w:lang w:val="en-GB"/>
        </w:rPr>
      </w:pPr>
      <w:r w:rsidRPr="00D03F6B">
        <w:rPr>
          <w:rFonts w:ascii="Sakkal Majalla" w:eastAsia="Times New Roman" w:hAnsi="Sakkal Majalla"/>
          <w:b/>
          <w:bCs/>
          <w:color w:val="C00000"/>
          <w:sz w:val="36"/>
          <w:szCs w:val="36"/>
          <w:rtl/>
          <w:lang w:val="en-GB"/>
        </w:rPr>
        <w:t>أنواع الاتصال حسب الأسلوب</w:t>
      </w:r>
    </w:p>
    <w:p w14:paraId="36B58558" w14:textId="1FC077DA"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الاتصال اللفظي</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ويشمل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الحديث المباشر</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الاجتماعات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المكالمات الهاتفية</w:t>
      </w:r>
      <w:r w:rsidRPr="00D03F6B">
        <w:rPr>
          <w:rFonts w:ascii="Sakkal Majalla" w:eastAsia="Times New Roman" w:hAnsi="Sakkal Majalla"/>
          <w:b/>
          <w:bCs/>
          <w:color w:val="auto"/>
          <w:sz w:val="36"/>
          <w:szCs w:val="36"/>
          <w:lang w:val="en-GB"/>
        </w:rPr>
        <w:t>.</w:t>
      </w:r>
    </w:p>
    <w:p w14:paraId="6CC95184" w14:textId="1CE6EB1C"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الاتصال الكتابي</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ويشمل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البريد الإلكتروني</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التقارير</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المذكرات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الخطابات الرسمية</w:t>
      </w:r>
      <w:r w:rsidRPr="00D03F6B">
        <w:rPr>
          <w:rFonts w:ascii="Sakkal Majalla" w:eastAsia="Times New Roman" w:hAnsi="Sakkal Majalla"/>
          <w:b/>
          <w:bCs/>
          <w:color w:val="auto"/>
          <w:sz w:val="36"/>
          <w:szCs w:val="36"/>
          <w:lang w:val="en-GB"/>
        </w:rPr>
        <w:t>.</w:t>
      </w:r>
    </w:p>
    <w:p w14:paraId="024918E9" w14:textId="02494F1D"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الاتصال غير اللفظي</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ويشمل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لغة الجسد</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تعبيرات الوجه</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نبرة الصوت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الإيماءات</w:t>
      </w:r>
      <w:r w:rsidRPr="00D03F6B">
        <w:rPr>
          <w:rFonts w:ascii="Sakkal Majalla" w:eastAsia="Times New Roman" w:hAnsi="Sakkal Majalla"/>
          <w:b/>
          <w:bCs/>
          <w:color w:val="auto"/>
          <w:sz w:val="36"/>
          <w:szCs w:val="36"/>
          <w:lang w:val="en-GB"/>
        </w:rPr>
        <w:t>.</w:t>
      </w:r>
    </w:p>
    <w:p w14:paraId="551F19CC" w14:textId="77777777" w:rsidR="00D03F6B" w:rsidRDefault="00D03F6B" w:rsidP="00D03F6B">
      <w:pPr>
        <w:spacing w:after="200"/>
        <w:jc w:val="left"/>
        <w:rPr>
          <w:rFonts w:ascii="Sakkal Majalla" w:eastAsia="Times New Roman" w:hAnsi="Sakkal Majalla"/>
          <w:b/>
          <w:bCs/>
          <w:color w:val="auto"/>
          <w:sz w:val="36"/>
          <w:szCs w:val="36"/>
          <w:rtl/>
          <w:lang w:val="en-GB"/>
        </w:rPr>
      </w:pPr>
    </w:p>
    <w:p w14:paraId="494D621C" w14:textId="516CC71A"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lastRenderedPageBreak/>
        <w:t>أنواع الاتصال حسب الرسمية</w:t>
      </w:r>
    </w:p>
    <w:p w14:paraId="38B9A03F" w14:textId="5E755A9C"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00D03F6B" w:rsidRPr="00D03F6B">
        <w:rPr>
          <w:rFonts w:ascii="Sakkal Majalla" w:eastAsia="Times New Roman" w:hAnsi="Sakkal Majalla"/>
          <w:b/>
          <w:bCs/>
          <w:color w:val="auto"/>
          <w:sz w:val="36"/>
          <w:szCs w:val="36"/>
          <w:rtl/>
          <w:lang w:val="en-GB"/>
        </w:rPr>
        <w:t>الاتصال الرسمي</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يتم وفق القنوات التنظيمية الرسمية داخل المؤسسة</w:t>
      </w:r>
      <w:r w:rsidR="00D03F6B" w:rsidRPr="00D03F6B">
        <w:rPr>
          <w:rFonts w:ascii="Sakkal Majalla" w:eastAsia="Times New Roman" w:hAnsi="Sakkal Majalla"/>
          <w:b/>
          <w:bCs/>
          <w:color w:val="auto"/>
          <w:sz w:val="36"/>
          <w:szCs w:val="36"/>
          <w:lang w:val="en-GB"/>
        </w:rPr>
        <w:t>.</w:t>
      </w:r>
    </w:p>
    <w:p w14:paraId="444553B9" w14:textId="62D5DF5E"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00D03F6B" w:rsidRPr="00D03F6B">
        <w:rPr>
          <w:rFonts w:ascii="Sakkal Majalla" w:eastAsia="Times New Roman" w:hAnsi="Sakkal Majalla"/>
          <w:b/>
          <w:bCs/>
          <w:color w:val="auto"/>
          <w:sz w:val="36"/>
          <w:szCs w:val="36"/>
          <w:lang w:val="en-GB"/>
        </w:rPr>
        <w:t xml:space="preserve"> </w:t>
      </w:r>
      <w:r w:rsidR="00D03F6B" w:rsidRPr="00D03F6B">
        <w:rPr>
          <w:rFonts w:ascii="Sakkal Majalla" w:eastAsia="Times New Roman" w:hAnsi="Sakkal Majalla"/>
          <w:b/>
          <w:bCs/>
          <w:color w:val="auto"/>
          <w:sz w:val="36"/>
          <w:szCs w:val="36"/>
          <w:rtl/>
          <w:lang w:val="en-GB"/>
        </w:rPr>
        <w:t>الاتصال غير الرسمي</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يحدث بصورة تلقائية بين العاملين خارج القنوات الرسمية</w:t>
      </w:r>
      <w:r w:rsidR="00D03F6B" w:rsidRPr="00D03F6B">
        <w:rPr>
          <w:rFonts w:ascii="Sakkal Majalla" w:eastAsia="Times New Roman" w:hAnsi="Sakkal Majalla"/>
          <w:b/>
          <w:bCs/>
          <w:color w:val="auto"/>
          <w:sz w:val="36"/>
          <w:szCs w:val="36"/>
          <w:lang w:val="en-GB"/>
        </w:rPr>
        <w:t>.</w:t>
      </w:r>
    </w:p>
    <w:p w14:paraId="32A9BAF2"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الأحاديث الجانبية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العلاقات الاجتماعية</w:t>
      </w:r>
      <w:r w:rsidRPr="00D03F6B">
        <w:rPr>
          <w:rFonts w:ascii="Sakkal Majalla" w:eastAsia="Times New Roman" w:hAnsi="Sakkal Majalla"/>
          <w:b/>
          <w:bCs/>
          <w:color w:val="auto"/>
          <w:sz w:val="36"/>
          <w:szCs w:val="36"/>
          <w:lang w:val="en-GB"/>
        </w:rPr>
        <w:t>.</w:t>
      </w:r>
    </w:p>
    <w:p w14:paraId="3475AE7B" w14:textId="77777777" w:rsidR="00D03F6B" w:rsidRPr="006506E2" w:rsidRDefault="00D03F6B" w:rsidP="006506E2">
      <w:pPr>
        <w:spacing w:after="200"/>
        <w:jc w:val="center"/>
        <w:rPr>
          <w:rFonts w:ascii="Sakkal Majalla" w:eastAsia="Times New Roman" w:hAnsi="Sakkal Majalla"/>
          <w:b/>
          <w:bCs/>
          <w:color w:val="006666"/>
          <w:sz w:val="48"/>
          <w:szCs w:val="48"/>
          <w:lang w:val="en-GB"/>
        </w:rPr>
      </w:pPr>
      <w:r w:rsidRPr="006506E2">
        <w:rPr>
          <w:rFonts w:ascii="Sakkal Majalla" w:eastAsia="Times New Roman" w:hAnsi="Sakkal Majalla"/>
          <w:b/>
          <w:bCs/>
          <w:color w:val="006666"/>
          <w:sz w:val="48"/>
          <w:szCs w:val="48"/>
          <w:rtl/>
          <w:lang w:val="en-GB"/>
        </w:rPr>
        <w:t>رابعًا: أهداف التواصل المؤسسي</w:t>
      </w:r>
    </w:p>
    <w:p w14:paraId="7C4F0044"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يُعد التواصل المؤسسي من أهم الأدوات الإدارية التي تعتمد عليها المؤسسات لتحقيق أهدافها وتنظيم أعمالها وتعزيز العلاقات الداخلية والخارجية، حيث يسهم في توحيد الجهود وتحسين الأداء ورفع كفاءة العمل الجماعي</w:t>
      </w:r>
      <w:r w:rsidRPr="00D03F6B">
        <w:rPr>
          <w:rFonts w:ascii="Sakkal Majalla" w:eastAsia="Times New Roman" w:hAnsi="Sakkal Majalla"/>
          <w:b/>
          <w:bCs/>
          <w:color w:val="auto"/>
          <w:sz w:val="36"/>
          <w:szCs w:val="36"/>
          <w:lang w:val="en-GB"/>
        </w:rPr>
        <w:t>.</w:t>
      </w:r>
    </w:p>
    <w:p w14:paraId="7DCA1EEB"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أهداف التواصل المؤسسي</w:t>
      </w:r>
    </w:p>
    <w:p w14:paraId="4E112511" w14:textId="454C349A"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00D03F6B" w:rsidRPr="00D03F6B">
        <w:rPr>
          <w:rFonts w:ascii="Sakkal Majalla" w:eastAsia="Times New Roman" w:hAnsi="Sakkal Majalla"/>
          <w:b/>
          <w:bCs/>
          <w:color w:val="auto"/>
          <w:sz w:val="36"/>
          <w:szCs w:val="36"/>
          <w:lang w:val="en-GB"/>
        </w:rPr>
        <w:t xml:space="preserve"> </w:t>
      </w:r>
      <w:r w:rsidR="00D03F6B" w:rsidRPr="00D03F6B">
        <w:rPr>
          <w:rFonts w:ascii="Sakkal Majalla" w:eastAsia="Times New Roman" w:hAnsi="Sakkal Majalla"/>
          <w:b/>
          <w:bCs/>
          <w:color w:val="auto"/>
          <w:sz w:val="36"/>
          <w:szCs w:val="36"/>
          <w:rtl/>
          <w:lang w:val="en-GB"/>
        </w:rPr>
        <w:t>نقل المعلومات بوضوح</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يساعد التواصل على إيصال المعلومات والتعليمات والسياسات بصورة دقيقة لجميع العاملين</w:t>
      </w:r>
      <w:r w:rsidR="00D03F6B" w:rsidRPr="00D03F6B">
        <w:rPr>
          <w:rFonts w:ascii="Sakkal Majalla" w:eastAsia="Times New Roman" w:hAnsi="Sakkal Majalla"/>
          <w:b/>
          <w:bCs/>
          <w:color w:val="auto"/>
          <w:sz w:val="36"/>
          <w:szCs w:val="36"/>
          <w:lang w:val="en-GB"/>
        </w:rPr>
        <w:t>.</w:t>
      </w:r>
    </w:p>
    <w:p w14:paraId="02C7D538" w14:textId="331D3208"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00D03F6B" w:rsidRPr="00D03F6B">
        <w:rPr>
          <w:rFonts w:ascii="Sakkal Majalla" w:eastAsia="Times New Roman" w:hAnsi="Sakkal Majalla"/>
          <w:b/>
          <w:bCs/>
          <w:color w:val="auto"/>
          <w:sz w:val="36"/>
          <w:szCs w:val="36"/>
          <w:lang w:val="en-GB"/>
        </w:rPr>
        <w:t xml:space="preserve"> </w:t>
      </w:r>
      <w:r w:rsidR="00D03F6B" w:rsidRPr="00D03F6B">
        <w:rPr>
          <w:rFonts w:ascii="Sakkal Majalla" w:eastAsia="Times New Roman" w:hAnsi="Sakkal Majalla"/>
          <w:b/>
          <w:bCs/>
          <w:color w:val="auto"/>
          <w:sz w:val="36"/>
          <w:szCs w:val="36"/>
          <w:rtl/>
          <w:lang w:val="en-GB"/>
        </w:rPr>
        <w:t>تحسين التنسيق بين الإدارات</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يساعد على تنظيم العمل وتقليل التداخل والتعارض بين المهام</w:t>
      </w:r>
      <w:r w:rsidR="00D03F6B" w:rsidRPr="00D03F6B">
        <w:rPr>
          <w:rFonts w:ascii="Sakkal Majalla" w:eastAsia="Times New Roman" w:hAnsi="Sakkal Majalla"/>
          <w:b/>
          <w:bCs/>
          <w:color w:val="auto"/>
          <w:sz w:val="36"/>
          <w:szCs w:val="36"/>
          <w:lang w:val="en-GB"/>
        </w:rPr>
        <w:t>.</w:t>
      </w:r>
    </w:p>
    <w:p w14:paraId="474B893B" w14:textId="39D1E581"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00D03F6B" w:rsidRPr="00D03F6B">
        <w:rPr>
          <w:rFonts w:ascii="Sakkal Majalla" w:eastAsia="Times New Roman" w:hAnsi="Sakkal Majalla"/>
          <w:b/>
          <w:bCs/>
          <w:color w:val="auto"/>
          <w:sz w:val="36"/>
          <w:szCs w:val="36"/>
          <w:lang w:val="en-GB"/>
        </w:rPr>
        <w:t xml:space="preserve"> </w:t>
      </w:r>
      <w:r w:rsidR="00D03F6B" w:rsidRPr="00D03F6B">
        <w:rPr>
          <w:rFonts w:ascii="Sakkal Majalla" w:eastAsia="Times New Roman" w:hAnsi="Sakkal Majalla"/>
          <w:b/>
          <w:bCs/>
          <w:color w:val="auto"/>
          <w:sz w:val="36"/>
          <w:szCs w:val="36"/>
          <w:rtl/>
          <w:lang w:val="en-GB"/>
        </w:rPr>
        <w:t>دعم اتخاذ القرار</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يوفر البيانات والمعلومات اللازمة للإدارة لاتخاذ قرارات فعالة</w:t>
      </w:r>
      <w:r w:rsidR="00D03F6B" w:rsidRPr="00D03F6B">
        <w:rPr>
          <w:rFonts w:ascii="Sakkal Majalla" w:eastAsia="Times New Roman" w:hAnsi="Sakkal Majalla"/>
          <w:b/>
          <w:bCs/>
          <w:color w:val="auto"/>
          <w:sz w:val="36"/>
          <w:szCs w:val="36"/>
          <w:lang w:val="en-GB"/>
        </w:rPr>
        <w:t>.</w:t>
      </w:r>
    </w:p>
    <w:p w14:paraId="37DC65A4" w14:textId="3D1D6460"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lastRenderedPageBreak/>
        <w:t>4.</w:t>
      </w:r>
      <w:r w:rsidR="00D03F6B" w:rsidRPr="00D03F6B">
        <w:rPr>
          <w:rFonts w:ascii="Sakkal Majalla" w:eastAsia="Times New Roman" w:hAnsi="Sakkal Majalla"/>
          <w:b/>
          <w:bCs/>
          <w:color w:val="auto"/>
          <w:sz w:val="36"/>
          <w:szCs w:val="36"/>
          <w:lang w:val="en-GB"/>
        </w:rPr>
        <w:t xml:space="preserve"> </w:t>
      </w:r>
      <w:r w:rsidR="00D03F6B" w:rsidRPr="00D03F6B">
        <w:rPr>
          <w:rFonts w:ascii="Sakkal Majalla" w:eastAsia="Times New Roman" w:hAnsi="Sakkal Majalla"/>
          <w:b/>
          <w:bCs/>
          <w:color w:val="auto"/>
          <w:sz w:val="36"/>
          <w:szCs w:val="36"/>
          <w:rtl/>
          <w:lang w:val="en-GB"/>
        </w:rPr>
        <w:t>تعزيز الانتماء المؤسسي</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يشعر الموظفون بأهميتهم عندما يتم التواصل معهم بصورة إيجابية</w:t>
      </w:r>
      <w:r w:rsidR="00D03F6B" w:rsidRPr="00D03F6B">
        <w:rPr>
          <w:rFonts w:ascii="Sakkal Majalla" w:eastAsia="Times New Roman" w:hAnsi="Sakkal Majalla"/>
          <w:b/>
          <w:bCs/>
          <w:color w:val="auto"/>
          <w:sz w:val="36"/>
          <w:szCs w:val="36"/>
          <w:lang w:val="en-GB"/>
        </w:rPr>
        <w:t>.</w:t>
      </w:r>
    </w:p>
    <w:p w14:paraId="1D3420D1" w14:textId="4CAD716F"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5.</w:t>
      </w:r>
      <w:r w:rsidR="00D03F6B" w:rsidRPr="00D03F6B">
        <w:rPr>
          <w:rFonts w:ascii="Sakkal Majalla" w:eastAsia="Times New Roman" w:hAnsi="Sakkal Majalla"/>
          <w:b/>
          <w:bCs/>
          <w:color w:val="auto"/>
          <w:sz w:val="36"/>
          <w:szCs w:val="36"/>
          <w:lang w:val="en-GB"/>
        </w:rPr>
        <w:t xml:space="preserve"> </w:t>
      </w:r>
      <w:r w:rsidR="00D03F6B" w:rsidRPr="00D03F6B">
        <w:rPr>
          <w:rFonts w:ascii="Sakkal Majalla" w:eastAsia="Times New Roman" w:hAnsi="Sakkal Majalla"/>
          <w:b/>
          <w:bCs/>
          <w:color w:val="auto"/>
          <w:sz w:val="36"/>
          <w:szCs w:val="36"/>
          <w:rtl/>
          <w:lang w:val="en-GB"/>
        </w:rPr>
        <w:t>بناء العلاقات المهنية</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يساعد على تعزيز الثقة والاحترام والتعاون داخل المؤسسة</w:t>
      </w:r>
      <w:r w:rsidR="00D03F6B" w:rsidRPr="00D03F6B">
        <w:rPr>
          <w:rFonts w:ascii="Sakkal Majalla" w:eastAsia="Times New Roman" w:hAnsi="Sakkal Majalla"/>
          <w:b/>
          <w:bCs/>
          <w:color w:val="auto"/>
          <w:sz w:val="36"/>
          <w:szCs w:val="36"/>
          <w:lang w:val="en-GB"/>
        </w:rPr>
        <w:t>.</w:t>
      </w:r>
    </w:p>
    <w:p w14:paraId="73DBBC67" w14:textId="29A360A8"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6.</w:t>
      </w:r>
      <w:r w:rsidR="00D03F6B" w:rsidRPr="00D03F6B">
        <w:rPr>
          <w:rFonts w:ascii="Sakkal Majalla" w:eastAsia="Times New Roman" w:hAnsi="Sakkal Majalla"/>
          <w:b/>
          <w:bCs/>
          <w:color w:val="auto"/>
          <w:sz w:val="36"/>
          <w:szCs w:val="36"/>
          <w:lang w:val="en-GB"/>
        </w:rPr>
        <w:t xml:space="preserve"> </w:t>
      </w:r>
      <w:r w:rsidR="00D03F6B" w:rsidRPr="00D03F6B">
        <w:rPr>
          <w:rFonts w:ascii="Sakkal Majalla" w:eastAsia="Times New Roman" w:hAnsi="Sakkal Majalla"/>
          <w:b/>
          <w:bCs/>
          <w:color w:val="auto"/>
          <w:sz w:val="36"/>
          <w:szCs w:val="36"/>
          <w:rtl/>
          <w:lang w:val="en-GB"/>
        </w:rPr>
        <w:t>تحسين جودة الأداء</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عندما تكون المعلومات واضحة يقل معدل الأخطاء وتزداد الإنتاجية</w:t>
      </w:r>
      <w:r w:rsidR="00D03F6B" w:rsidRPr="00D03F6B">
        <w:rPr>
          <w:rFonts w:ascii="Sakkal Majalla" w:eastAsia="Times New Roman" w:hAnsi="Sakkal Majalla"/>
          <w:b/>
          <w:bCs/>
          <w:color w:val="auto"/>
          <w:sz w:val="36"/>
          <w:szCs w:val="36"/>
          <w:lang w:val="en-GB"/>
        </w:rPr>
        <w:t>.</w:t>
      </w:r>
    </w:p>
    <w:p w14:paraId="4FD7AA63" w14:textId="6C44159C"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7.</w:t>
      </w:r>
      <w:r w:rsidR="00D03F6B" w:rsidRPr="00D03F6B">
        <w:rPr>
          <w:rFonts w:ascii="Sakkal Majalla" w:eastAsia="Times New Roman" w:hAnsi="Sakkal Majalla"/>
          <w:b/>
          <w:bCs/>
          <w:color w:val="auto"/>
          <w:sz w:val="36"/>
          <w:szCs w:val="36"/>
          <w:rtl/>
          <w:lang w:val="en-GB"/>
        </w:rPr>
        <w:t>إدارة التغيير المؤسسي</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يساعد التواصل على توضيح أسباب التغيير وتقليل مقاومة العاملين له</w:t>
      </w:r>
      <w:r w:rsidR="00D03F6B" w:rsidRPr="00D03F6B">
        <w:rPr>
          <w:rFonts w:ascii="Sakkal Majalla" w:eastAsia="Times New Roman" w:hAnsi="Sakkal Majalla"/>
          <w:b/>
          <w:bCs/>
          <w:color w:val="auto"/>
          <w:sz w:val="36"/>
          <w:szCs w:val="36"/>
          <w:lang w:val="en-GB"/>
        </w:rPr>
        <w:t>.</w:t>
      </w:r>
    </w:p>
    <w:p w14:paraId="1FB07241" w14:textId="4D7FBBB5"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8.</w:t>
      </w:r>
      <w:r w:rsidR="00D03F6B" w:rsidRPr="00D03F6B">
        <w:rPr>
          <w:rFonts w:ascii="Sakkal Majalla" w:eastAsia="Times New Roman" w:hAnsi="Sakkal Majalla"/>
          <w:b/>
          <w:bCs/>
          <w:color w:val="auto"/>
          <w:sz w:val="36"/>
          <w:szCs w:val="36"/>
          <w:lang w:val="en-GB"/>
        </w:rPr>
        <w:t xml:space="preserve"> </w:t>
      </w:r>
      <w:r w:rsidR="00D03F6B" w:rsidRPr="00D03F6B">
        <w:rPr>
          <w:rFonts w:ascii="Sakkal Majalla" w:eastAsia="Times New Roman" w:hAnsi="Sakkal Majalla"/>
          <w:b/>
          <w:bCs/>
          <w:color w:val="auto"/>
          <w:sz w:val="36"/>
          <w:szCs w:val="36"/>
          <w:rtl/>
          <w:lang w:val="en-GB"/>
        </w:rPr>
        <w:t>حل المشكلات والخلافات</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التواصل الجيد يساعد على مناقشة المشكلات وإيجاد الحلول المناسبة</w:t>
      </w:r>
      <w:r w:rsidR="00D03F6B" w:rsidRPr="00D03F6B">
        <w:rPr>
          <w:rFonts w:ascii="Sakkal Majalla" w:eastAsia="Times New Roman" w:hAnsi="Sakkal Majalla"/>
          <w:b/>
          <w:bCs/>
          <w:color w:val="auto"/>
          <w:sz w:val="36"/>
          <w:szCs w:val="36"/>
          <w:lang w:val="en-GB"/>
        </w:rPr>
        <w:t>.</w:t>
      </w:r>
    </w:p>
    <w:p w14:paraId="4F1BFCBB" w14:textId="0F3C9E61"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9.</w:t>
      </w:r>
      <w:r w:rsidR="00D03F6B" w:rsidRPr="00D03F6B">
        <w:rPr>
          <w:rFonts w:ascii="Sakkal Majalla" w:eastAsia="Times New Roman" w:hAnsi="Sakkal Majalla"/>
          <w:b/>
          <w:bCs/>
          <w:color w:val="auto"/>
          <w:sz w:val="36"/>
          <w:szCs w:val="36"/>
          <w:rtl/>
          <w:lang w:val="en-GB"/>
        </w:rPr>
        <w:t>تحسين صورة المؤسسة</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التواصل الخارجي الفعال يعزز سمعة المؤسسة أمام العملاء والجمهور</w:t>
      </w:r>
      <w:r w:rsidR="00D03F6B" w:rsidRPr="00D03F6B">
        <w:rPr>
          <w:rFonts w:ascii="Sakkal Majalla" w:eastAsia="Times New Roman" w:hAnsi="Sakkal Majalla"/>
          <w:b/>
          <w:bCs/>
          <w:color w:val="auto"/>
          <w:sz w:val="36"/>
          <w:szCs w:val="36"/>
          <w:lang w:val="en-GB"/>
        </w:rPr>
        <w:t>.</w:t>
      </w:r>
    </w:p>
    <w:p w14:paraId="7FBB78F5" w14:textId="24F8CCFE"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10.</w:t>
      </w:r>
      <w:r w:rsidR="00D03F6B" w:rsidRPr="00D03F6B">
        <w:rPr>
          <w:rFonts w:ascii="Sakkal Majalla" w:eastAsia="Times New Roman" w:hAnsi="Sakkal Majalla"/>
          <w:b/>
          <w:bCs/>
          <w:color w:val="auto"/>
          <w:sz w:val="36"/>
          <w:szCs w:val="36"/>
          <w:rtl/>
          <w:lang w:val="en-GB"/>
        </w:rPr>
        <w:t>تعزيز الابتكار والتطوير</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يساعد على تبادل الأفكار والمقترحات وتحفيز الإبداع</w:t>
      </w:r>
      <w:r w:rsidR="00D03F6B" w:rsidRPr="00D03F6B">
        <w:rPr>
          <w:rFonts w:ascii="Sakkal Majalla" w:eastAsia="Times New Roman" w:hAnsi="Sakkal Majalla"/>
          <w:b/>
          <w:bCs/>
          <w:color w:val="auto"/>
          <w:sz w:val="36"/>
          <w:szCs w:val="36"/>
          <w:lang w:val="en-GB"/>
        </w:rPr>
        <w:t>.</w:t>
      </w:r>
    </w:p>
    <w:p w14:paraId="561C45D7" w14:textId="77777777" w:rsidR="00D03F6B" w:rsidRPr="006506E2" w:rsidRDefault="00D03F6B" w:rsidP="006506E2">
      <w:pPr>
        <w:spacing w:after="200"/>
        <w:jc w:val="center"/>
        <w:rPr>
          <w:rFonts w:ascii="Sakkal Majalla" w:eastAsia="Times New Roman" w:hAnsi="Sakkal Majalla"/>
          <w:b/>
          <w:bCs/>
          <w:color w:val="006666"/>
          <w:sz w:val="44"/>
          <w:szCs w:val="44"/>
          <w:lang w:val="en-GB"/>
        </w:rPr>
      </w:pPr>
      <w:r w:rsidRPr="006506E2">
        <w:rPr>
          <w:rFonts w:ascii="Sakkal Majalla" w:eastAsia="Times New Roman" w:hAnsi="Sakkal Majalla"/>
          <w:b/>
          <w:bCs/>
          <w:color w:val="006666"/>
          <w:sz w:val="44"/>
          <w:szCs w:val="44"/>
          <w:rtl/>
          <w:lang w:val="en-GB"/>
        </w:rPr>
        <w:t>خامسًا: معوقات الاتصال وتأثيرها على الأداء</w:t>
      </w:r>
    </w:p>
    <w:p w14:paraId="21B7E9E6"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رغم أهمية الاتصال داخل المؤسسات، إلا أن هناك العديد من المعوقات التي قد تؤثر سلبًا على جودة التواصل وتؤدي إلى ضعف الفهم وكثرة الأخطاء وانخفاض كفاءة الأداء</w:t>
      </w:r>
      <w:r w:rsidRPr="00D03F6B">
        <w:rPr>
          <w:rFonts w:ascii="Sakkal Majalla" w:eastAsia="Times New Roman" w:hAnsi="Sakkal Majalla"/>
          <w:b/>
          <w:bCs/>
          <w:color w:val="auto"/>
          <w:sz w:val="36"/>
          <w:szCs w:val="36"/>
          <w:lang w:val="en-GB"/>
        </w:rPr>
        <w:t>.</w:t>
      </w:r>
    </w:p>
    <w:p w14:paraId="2794DA13"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أولًا: المعوقات الشخصية</w:t>
      </w:r>
    </w:p>
    <w:p w14:paraId="147EC340"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وهي المعوقات المرتبطة بالأفراد أنفسهم</w:t>
      </w:r>
      <w:r w:rsidRPr="00D03F6B">
        <w:rPr>
          <w:rFonts w:ascii="Sakkal Majalla" w:eastAsia="Times New Roman" w:hAnsi="Sakkal Majalla"/>
          <w:b/>
          <w:bCs/>
          <w:color w:val="auto"/>
          <w:sz w:val="36"/>
          <w:szCs w:val="36"/>
          <w:lang w:val="en-GB"/>
        </w:rPr>
        <w:t>.</w:t>
      </w:r>
    </w:p>
    <w:p w14:paraId="5E153881"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lastRenderedPageBreak/>
        <w:t>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ضعف مهارات التواصل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قلة الثقة بالنفس</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الانفعال والغضب</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ضعف الاستماع</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التحيز المسبق</w:t>
      </w:r>
      <w:r w:rsidRPr="00D03F6B">
        <w:rPr>
          <w:rFonts w:ascii="Sakkal Majalla" w:eastAsia="Times New Roman" w:hAnsi="Sakkal Majalla"/>
          <w:b/>
          <w:bCs/>
          <w:color w:val="auto"/>
          <w:sz w:val="36"/>
          <w:szCs w:val="36"/>
          <w:lang w:val="en-GB"/>
        </w:rPr>
        <w:t>.</w:t>
      </w:r>
    </w:p>
    <w:p w14:paraId="6F2586ED"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تأثيرها</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سوء الفهم</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ضعف العلاقات المهنية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كثرة الخلافات</w:t>
      </w:r>
      <w:r w:rsidRPr="00D03F6B">
        <w:rPr>
          <w:rFonts w:ascii="Sakkal Majalla" w:eastAsia="Times New Roman" w:hAnsi="Sakkal Majalla"/>
          <w:b/>
          <w:bCs/>
          <w:color w:val="auto"/>
          <w:sz w:val="36"/>
          <w:szCs w:val="36"/>
          <w:lang w:val="en-GB"/>
        </w:rPr>
        <w:t>.</w:t>
      </w:r>
    </w:p>
    <w:p w14:paraId="0DB618AE"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ثانيًا: المعوقات التنظيمية</w:t>
      </w:r>
    </w:p>
    <w:p w14:paraId="1DDD71F4"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وهي المعوقات الناتجة عن طبيعة النظام الإداري داخل المؤسسة</w:t>
      </w:r>
      <w:r w:rsidRPr="00D03F6B">
        <w:rPr>
          <w:rFonts w:ascii="Sakkal Majalla" w:eastAsia="Times New Roman" w:hAnsi="Sakkal Majalla"/>
          <w:b/>
          <w:bCs/>
          <w:color w:val="auto"/>
          <w:sz w:val="36"/>
          <w:szCs w:val="36"/>
          <w:lang w:val="en-GB"/>
        </w:rPr>
        <w:t>.</w:t>
      </w:r>
    </w:p>
    <w:p w14:paraId="53694D98"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تعقد الهيكل التنظيمي</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كثرة المستويات الإدارية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غموض الصلاحيات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ضعف التنسيق بين الأقسام</w:t>
      </w:r>
      <w:r w:rsidRPr="00D03F6B">
        <w:rPr>
          <w:rFonts w:ascii="Sakkal Majalla" w:eastAsia="Times New Roman" w:hAnsi="Sakkal Majalla"/>
          <w:b/>
          <w:bCs/>
          <w:color w:val="auto"/>
          <w:sz w:val="36"/>
          <w:szCs w:val="36"/>
          <w:lang w:val="en-GB"/>
        </w:rPr>
        <w:t>.</w:t>
      </w:r>
    </w:p>
    <w:p w14:paraId="09D2A3A7"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تأثيرها</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بطء نقل المعلومات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تأخر القرارات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ضعف التعاون</w:t>
      </w:r>
      <w:r w:rsidRPr="00D03F6B">
        <w:rPr>
          <w:rFonts w:ascii="Sakkal Majalla" w:eastAsia="Times New Roman" w:hAnsi="Sakkal Majalla"/>
          <w:b/>
          <w:bCs/>
          <w:color w:val="auto"/>
          <w:sz w:val="36"/>
          <w:szCs w:val="36"/>
          <w:lang w:val="en-GB"/>
        </w:rPr>
        <w:t>.</w:t>
      </w:r>
    </w:p>
    <w:p w14:paraId="72AE15D2" w14:textId="77777777" w:rsidR="006506E2" w:rsidRDefault="006506E2" w:rsidP="00D03F6B">
      <w:pPr>
        <w:spacing w:after="200"/>
        <w:jc w:val="left"/>
        <w:rPr>
          <w:rFonts w:ascii="Sakkal Majalla" w:eastAsia="Times New Roman" w:hAnsi="Sakkal Majalla"/>
          <w:b/>
          <w:bCs/>
          <w:color w:val="auto"/>
          <w:sz w:val="36"/>
          <w:szCs w:val="36"/>
          <w:rtl/>
          <w:lang w:val="en-GB"/>
        </w:rPr>
      </w:pPr>
    </w:p>
    <w:p w14:paraId="70DCF291" w14:textId="77DCF4F3"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lastRenderedPageBreak/>
        <w:t>ثالثًا: المعوقات الفنية</w:t>
      </w:r>
    </w:p>
    <w:p w14:paraId="675287A7"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وتتعلق بوسائل الاتصال والتقنيات المستخدمة</w:t>
      </w:r>
      <w:r w:rsidRPr="00D03F6B">
        <w:rPr>
          <w:rFonts w:ascii="Sakkal Majalla" w:eastAsia="Times New Roman" w:hAnsi="Sakkal Majalla"/>
          <w:b/>
          <w:bCs/>
          <w:color w:val="auto"/>
          <w:sz w:val="36"/>
          <w:szCs w:val="36"/>
          <w:lang w:val="en-GB"/>
        </w:rPr>
        <w:t>.</w:t>
      </w:r>
    </w:p>
    <w:p w14:paraId="642B0FEC"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ضعف الإنترنت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أعطال الأجهزة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سوء استخدام التكنولوجيا</w:t>
      </w:r>
      <w:r w:rsidRPr="00D03F6B">
        <w:rPr>
          <w:rFonts w:ascii="Sakkal Majalla" w:eastAsia="Times New Roman" w:hAnsi="Sakkal Majalla"/>
          <w:b/>
          <w:bCs/>
          <w:color w:val="auto"/>
          <w:sz w:val="36"/>
          <w:szCs w:val="36"/>
          <w:lang w:val="en-GB"/>
        </w:rPr>
        <w:t>.</w:t>
      </w:r>
    </w:p>
    <w:p w14:paraId="630EAD0B"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تأثيرها</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فقدان المعلومات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تعطيل العمل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ضعف سرعة الإنجاز</w:t>
      </w:r>
      <w:r w:rsidRPr="00D03F6B">
        <w:rPr>
          <w:rFonts w:ascii="Sakkal Majalla" w:eastAsia="Times New Roman" w:hAnsi="Sakkal Majalla"/>
          <w:b/>
          <w:bCs/>
          <w:color w:val="auto"/>
          <w:sz w:val="36"/>
          <w:szCs w:val="36"/>
          <w:lang w:val="en-GB"/>
        </w:rPr>
        <w:t>.</w:t>
      </w:r>
    </w:p>
    <w:p w14:paraId="451176CE"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رابعًا: المعوقات اللغوية</w:t>
      </w:r>
    </w:p>
    <w:p w14:paraId="4A07A7AF"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استخدام مصطلحات معقدة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الغموض</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اختلاف اللغات والثقافات</w:t>
      </w:r>
      <w:r w:rsidRPr="00D03F6B">
        <w:rPr>
          <w:rFonts w:ascii="Sakkal Majalla" w:eastAsia="Times New Roman" w:hAnsi="Sakkal Majalla"/>
          <w:b/>
          <w:bCs/>
          <w:color w:val="auto"/>
          <w:sz w:val="36"/>
          <w:szCs w:val="36"/>
          <w:lang w:val="en-GB"/>
        </w:rPr>
        <w:t>.</w:t>
      </w:r>
    </w:p>
    <w:p w14:paraId="22B8BF2A"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تأثيرها</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سوء تفسير الرسائل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كثرة الأخطاء</w:t>
      </w:r>
      <w:r w:rsidRPr="00D03F6B">
        <w:rPr>
          <w:rFonts w:ascii="Sakkal Majalla" w:eastAsia="Times New Roman" w:hAnsi="Sakkal Majalla"/>
          <w:b/>
          <w:bCs/>
          <w:color w:val="auto"/>
          <w:sz w:val="36"/>
          <w:szCs w:val="36"/>
          <w:lang w:val="en-GB"/>
        </w:rPr>
        <w:t>.</w:t>
      </w:r>
    </w:p>
    <w:p w14:paraId="248A78E3" w14:textId="77777777" w:rsidR="00D03F6B" w:rsidRPr="006506E2" w:rsidRDefault="00D03F6B" w:rsidP="00D03F6B">
      <w:pPr>
        <w:spacing w:after="200"/>
        <w:jc w:val="left"/>
        <w:rPr>
          <w:rFonts w:ascii="Sakkal Majalla" w:eastAsia="Times New Roman" w:hAnsi="Sakkal Majalla"/>
          <w:b/>
          <w:bCs/>
          <w:color w:val="C00000"/>
          <w:sz w:val="36"/>
          <w:szCs w:val="36"/>
          <w:lang w:val="en-GB"/>
        </w:rPr>
      </w:pPr>
      <w:r w:rsidRPr="006506E2">
        <w:rPr>
          <w:rFonts w:ascii="Sakkal Majalla" w:eastAsia="Times New Roman" w:hAnsi="Sakkal Majalla"/>
          <w:b/>
          <w:bCs/>
          <w:color w:val="C00000"/>
          <w:sz w:val="36"/>
          <w:szCs w:val="36"/>
          <w:rtl/>
          <w:lang w:val="en-GB"/>
        </w:rPr>
        <w:t>خامسًا: المعوقات البيئية</w:t>
      </w:r>
    </w:p>
    <w:p w14:paraId="6F4C7301"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الضوضاء</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lang w:val="en-GB"/>
        </w:rPr>
        <w:lastRenderedPageBreak/>
        <w:t xml:space="preserve">• </w:t>
      </w:r>
      <w:r w:rsidRPr="00D03F6B">
        <w:rPr>
          <w:rFonts w:ascii="Sakkal Majalla" w:eastAsia="Times New Roman" w:hAnsi="Sakkal Majalla"/>
          <w:b/>
          <w:bCs/>
          <w:color w:val="auto"/>
          <w:sz w:val="36"/>
          <w:szCs w:val="36"/>
          <w:rtl/>
          <w:lang w:val="en-GB"/>
        </w:rPr>
        <w:t>الزحام</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سوء التهوية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المقاطعات المستمرة</w:t>
      </w:r>
      <w:r w:rsidRPr="00D03F6B">
        <w:rPr>
          <w:rFonts w:ascii="Sakkal Majalla" w:eastAsia="Times New Roman" w:hAnsi="Sakkal Majalla"/>
          <w:b/>
          <w:bCs/>
          <w:color w:val="auto"/>
          <w:sz w:val="36"/>
          <w:szCs w:val="36"/>
          <w:lang w:val="en-GB"/>
        </w:rPr>
        <w:t>.</w:t>
      </w:r>
    </w:p>
    <w:p w14:paraId="62E4E5B2"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تأثيرها</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ضعف التركيز</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انخفاض جودة التواصل</w:t>
      </w:r>
      <w:r w:rsidRPr="00D03F6B">
        <w:rPr>
          <w:rFonts w:ascii="Sakkal Majalla" w:eastAsia="Times New Roman" w:hAnsi="Sakkal Majalla"/>
          <w:b/>
          <w:bCs/>
          <w:color w:val="auto"/>
          <w:sz w:val="36"/>
          <w:szCs w:val="36"/>
          <w:lang w:val="en-GB"/>
        </w:rPr>
        <w:t>.</w:t>
      </w:r>
    </w:p>
    <w:p w14:paraId="024CD315" w14:textId="77777777" w:rsidR="00D03F6B" w:rsidRPr="006506E2" w:rsidRDefault="00D03F6B" w:rsidP="00D03F6B">
      <w:pPr>
        <w:spacing w:after="200"/>
        <w:jc w:val="left"/>
        <w:rPr>
          <w:rFonts w:ascii="Sakkal Majalla" w:eastAsia="Times New Roman" w:hAnsi="Sakkal Majalla"/>
          <w:b/>
          <w:bCs/>
          <w:color w:val="C00000"/>
          <w:sz w:val="36"/>
          <w:szCs w:val="36"/>
          <w:lang w:val="en-GB"/>
        </w:rPr>
      </w:pPr>
      <w:r w:rsidRPr="006506E2">
        <w:rPr>
          <w:rFonts w:ascii="Sakkal Majalla" w:eastAsia="Times New Roman" w:hAnsi="Sakkal Majalla"/>
          <w:b/>
          <w:bCs/>
          <w:color w:val="C00000"/>
          <w:sz w:val="36"/>
          <w:szCs w:val="36"/>
          <w:rtl/>
          <w:lang w:val="en-GB"/>
        </w:rPr>
        <w:t>طرق التغلب على معوقات الاتصال</w:t>
      </w:r>
    </w:p>
    <w:p w14:paraId="584A71F1"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استخدام لغة واضحة وبسيطة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تحسين مهارات الاستماع</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اختيار الوسيلة المناسبة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تقليل التعقيد الإداري</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توفير بيئة عمل مناسبة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استخدام التكنولوجيا بكفاءة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تعزيز ثقافة الاحترام والتعاون</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التأكد من وصول الرسالة وفهمها</w:t>
      </w:r>
      <w:r w:rsidRPr="00D03F6B">
        <w:rPr>
          <w:rFonts w:ascii="Sakkal Majalla" w:eastAsia="Times New Roman" w:hAnsi="Sakkal Majalla"/>
          <w:b/>
          <w:bCs/>
          <w:color w:val="auto"/>
          <w:sz w:val="36"/>
          <w:szCs w:val="36"/>
          <w:lang w:val="en-GB"/>
        </w:rPr>
        <w:t>.</w:t>
      </w:r>
    </w:p>
    <w:p w14:paraId="072F701F" w14:textId="77777777" w:rsidR="00AC3819" w:rsidRPr="00B3246A" w:rsidRDefault="00AC3819" w:rsidP="00FA31AF">
      <w:pPr>
        <w:spacing w:after="200"/>
        <w:jc w:val="left"/>
        <w:rPr>
          <w:rFonts w:ascii="Sakkal Majalla" w:eastAsia="Times New Roman" w:hAnsi="Sakkal Majalla"/>
          <w:b/>
          <w:bCs/>
          <w:color w:val="auto"/>
          <w:sz w:val="36"/>
          <w:szCs w:val="36"/>
          <w:rtl/>
          <w:lang w:val="en-GB"/>
        </w:rPr>
      </w:pPr>
    </w:p>
    <w:p w14:paraId="4B211FCC" w14:textId="77777777" w:rsidR="00FA31AF" w:rsidRDefault="00FA31AF" w:rsidP="00F71C4D">
      <w:pPr>
        <w:spacing w:after="200"/>
        <w:jc w:val="center"/>
        <w:rPr>
          <w:rFonts w:ascii="Sakkal Majalla" w:eastAsia="Times New Roman" w:hAnsi="Sakkal Majalla"/>
          <w:b/>
          <w:bCs/>
          <w:color w:val="008080"/>
          <w:sz w:val="72"/>
          <w:szCs w:val="48"/>
          <w:rtl/>
          <w:lang w:val="en-GB"/>
        </w:rPr>
      </w:pPr>
    </w:p>
    <w:p w14:paraId="7C8CBFA8" w14:textId="77777777" w:rsidR="00FA31AF" w:rsidRDefault="00FA31AF" w:rsidP="00F71C4D">
      <w:pPr>
        <w:spacing w:after="200"/>
        <w:jc w:val="center"/>
        <w:rPr>
          <w:rFonts w:ascii="Sakkal Majalla" w:eastAsia="Times New Roman" w:hAnsi="Sakkal Majalla"/>
          <w:b/>
          <w:bCs/>
          <w:color w:val="008080"/>
          <w:sz w:val="72"/>
          <w:szCs w:val="48"/>
          <w:rtl/>
          <w:lang w:val="en-GB"/>
        </w:rPr>
      </w:pPr>
    </w:p>
    <w:p w14:paraId="538F48ED" w14:textId="77777777" w:rsidR="00FA31AF" w:rsidRDefault="00FA31AF" w:rsidP="00F71C4D">
      <w:pPr>
        <w:spacing w:after="200"/>
        <w:jc w:val="center"/>
        <w:rPr>
          <w:rFonts w:ascii="Sakkal Majalla" w:eastAsia="Times New Roman" w:hAnsi="Sakkal Majalla"/>
          <w:b/>
          <w:bCs/>
          <w:color w:val="008080"/>
          <w:sz w:val="72"/>
          <w:szCs w:val="48"/>
          <w:rtl/>
          <w:lang w:val="en-GB"/>
        </w:rPr>
      </w:pPr>
    </w:p>
    <w:p w14:paraId="485A15C7" w14:textId="77777777" w:rsidR="00FA31AF" w:rsidRDefault="00FA31AF" w:rsidP="00F71C4D">
      <w:pPr>
        <w:spacing w:after="200"/>
        <w:jc w:val="center"/>
        <w:rPr>
          <w:rFonts w:ascii="Sakkal Majalla" w:eastAsia="Times New Roman" w:hAnsi="Sakkal Majalla"/>
          <w:b/>
          <w:bCs/>
          <w:color w:val="008080"/>
          <w:sz w:val="72"/>
          <w:szCs w:val="48"/>
          <w:rtl/>
          <w:lang w:val="en-GB"/>
        </w:rPr>
      </w:pPr>
    </w:p>
    <w:p w14:paraId="4A6FC1DC" w14:textId="39A08F7A" w:rsidR="00FA31AF" w:rsidRDefault="006506E2" w:rsidP="00F71C4D">
      <w:pPr>
        <w:spacing w:after="200"/>
        <w:jc w:val="center"/>
        <w:rPr>
          <w:rFonts w:ascii="Sakkal Majalla" w:eastAsia="Times New Roman" w:hAnsi="Sakkal Majalla"/>
          <w:b/>
          <w:bCs/>
          <w:color w:val="008080"/>
          <w:sz w:val="72"/>
          <w:szCs w:val="48"/>
          <w:rtl/>
          <w:lang w:val="en-GB"/>
        </w:rPr>
      </w:pPr>
      <w:r w:rsidRPr="006506E2">
        <w:rPr>
          <w:rFonts w:ascii="Sakkal Majalla" w:hAnsi="Sakkal Majalla"/>
          <w:noProof/>
          <w:color w:val="auto"/>
          <w:sz w:val="52"/>
          <w:szCs w:val="56"/>
          <w:rtl/>
        </w:rPr>
        <w:lastRenderedPageBreak/>
        <mc:AlternateContent>
          <mc:Choice Requires="wpg">
            <w:drawing>
              <wp:anchor distT="0" distB="0" distL="114300" distR="114300" simplePos="0" relativeHeight="253207552" behindDoc="0" locked="0" layoutInCell="1" allowOverlap="1" wp14:anchorId="5FAD18E7" wp14:editId="0151563F">
                <wp:simplePos x="0" y="0"/>
                <wp:positionH relativeFrom="margin">
                  <wp:align>center</wp:align>
                </wp:positionH>
                <wp:positionV relativeFrom="paragraph">
                  <wp:posOffset>-76200</wp:posOffset>
                </wp:positionV>
                <wp:extent cx="6762116" cy="9972459"/>
                <wp:effectExtent l="0" t="0" r="0" b="0"/>
                <wp:wrapNone/>
                <wp:docPr id="1935595078" name="Group 1935595078"/>
                <wp:cNvGraphicFramePr/>
                <a:graphic xmlns:a="http://schemas.openxmlformats.org/drawingml/2006/main">
                  <a:graphicData uri="http://schemas.microsoft.com/office/word/2010/wordprocessingGroup">
                    <wpg:wgp>
                      <wpg:cNvGrpSpPr/>
                      <wpg:grpSpPr>
                        <a:xfrm>
                          <a:off x="0" y="0"/>
                          <a:ext cx="6762116" cy="9972459"/>
                          <a:chOff x="-409575" y="0"/>
                          <a:chExt cx="6762116" cy="9972459"/>
                        </a:xfrm>
                      </wpg:grpSpPr>
                      <wpg:grpSp>
                        <wpg:cNvPr id="1872878037" name="Group 1872878037"/>
                        <wpg:cNvGrpSpPr/>
                        <wpg:grpSpPr>
                          <a:xfrm>
                            <a:off x="-409575" y="2571750"/>
                            <a:ext cx="5995322" cy="7400709"/>
                            <a:chOff x="-571509" y="0"/>
                            <a:chExt cx="5995401" cy="7401233"/>
                          </a:xfrm>
                        </wpg:grpSpPr>
                        <wpg:grpSp>
                          <wpg:cNvPr id="610354854" name="Group 25"/>
                          <wpg:cNvGrpSpPr/>
                          <wpg:grpSpPr>
                            <a:xfrm>
                              <a:off x="3129896" y="0"/>
                              <a:ext cx="2262473" cy="515506"/>
                              <a:chOff x="3849522" y="0"/>
                              <a:chExt cx="2262473" cy="515506"/>
                            </a:xfrm>
                          </wpg:grpSpPr>
                          <wpg:grpSp>
                            <wpg:cNvPr id="1327665198" name="Group 1327665198"/>
                            <wpg:cNvGrpSpPr/>
                            <wpg:grpSpPr>
                              <a:xfrm>
                                <a:off x="5606227" y="0"/>
                                <a:ext cx="505768" cy="515506"/>
                                <a:chOff x="5606227" y="0"/>
                                <a:chExt cx="505768" cy="515506"/>
                              </a:xfrm>
                            </wpg:grpSpPr>
                            <wps:wsp>
                              <wps:cNvPr id="1856579848" name="Oval 1856579848"/>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257721747" name="Picture 257721747" descr="Target "/>
                                <pic:cNvPicPr>
                                  <a:picLocks noChangeAspect="1" noChangeArrowheads="1"/>
                                </pic:cNvPicPr>
                              </pic:nvPicPr>
                              <pic:blipFill>
                                <a:blip r:embed="rId1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2013727502" name="TextBox 34"/>
                            <wps:cNvSpPr txBox="1"/>
                            <wps:spPr>
                              <a:xfrm>
                                <a:off x="3849522" y="69712"/>
                                <a:ext cx="1755163" cy="441357"/>
                              </a:xfrm>
                              <a:prstGeom prst="rect">
                                <a:avLst/>
                              </a:prstGeom>
                              <a:noFill/>
                            </wps:spPr>
                            <wps:txbx>
                              <w:txbxContent>
                                <w:p w14:paraId="1B366513" w14:textId="77777777" w:rsidR="006506E2" w:rsidRPr="00BC6FB1" w:rsidRDefault="006506E2" w:rsidP="006506E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430102821" name="Group 26"/>
                          <wpg:cNvGrpSpPr/>
                          <wpg:grpSpPr>
                            <a:xfrm>
                              <a:off x="-38" y="9939"/>
                              <a:ext cx="2261273" cy="514985"/>
                              <a:chOff x="-38" y="0"/>
                              <a:chExt cx="2261581" cy="515506"/>
                            </a:xfrm>
                          </wpg:grpSpPr>
                          <wps:wsp>
                            <wps:cNvPr id="1638282371" name="Oval 1638282371"/>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175776609" name="TextBox 34"/>
                            <wps:cNvSpPr txBox="1"/>
                            <wps:spPr>
                              <a:xfrm>
                                <a:off x="-38" y="69713"/>
                                <a:ext cx="1756037" cy="441803"/>
                              </a:xfrm>
                              <a:prstGeom prst="rect">
                                <a:avLst/>
                              </a:prstGeom>
                              <a:noFill/>
                            </wps:spPr>
                            <wps:txbx>
                              <w:txbxContent>
                                <w:p w14:paraId="1F8A8704" w14:textId="77777777" w:rsidR="006506E2" w:rsidRPr="00BC6FB1" w:rsidRDefault="006506E2" w:rsidP="006506E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084919131" name="Picture 1084919131" descr="Note "/>
                              <pic:cNvPicPr>
                                <a:picLocks noChangeAspect="1" noChangeArrowheads="1"/>
                              </pic:cNvPicPr>
                            </pic:nvPicPr>
                            <pic:blipFill>
                              <a:blip r:embed="rId1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855198362" name="Text Box 1855198362"/>
                          <wps:cNvSpPr txBox="1"/>
                          <wps:spPr>
                            <a:xfrm>
                              <a:off x="2720955" y="874272"/>
                              <a:ext cx="2702937" cy="5908008"/>
                            </a:xfrm>
                            <a:prstGeom prst="rect">
                              <a:avLst/>
                            </a:prstGeom>
                            <a:noFill/>
                            <a:ln w="6350">
                              <a:noFill/>
                            </a:ln>
                          </wps:spPr>
                          <wps:txbx>
                            <w:txbxContent>
                              <w:p w14:paraId="2DFDB1A1" w14:textId="77777777" w:rsidR="006506E2" w:rsidRPr="003E089A" w:rsidRDefault="006506E2" w:rsidP="006506E2">
                                <w:pPr>
                                  <w:pStyle w:val="ad"/>
                                  <w:spacing w:line="276" w:lineRule="auto"/>
                                  <w:jc w:val="lowKashida"/>
                                  <w:rPr>
                                    <w:rFonts w:ascii="Sakkal Majalla" w:hAnsi="Sakkal Majalla" w:cs="Sakkal Majalla"/>
                                  </w:rPr>
                                </w:pPr>
                                <w:r w:rsidRPr="003E089A">
                                  <w:rPr>
                                    <w:rFonts w:ascii="Sakkal Majalla" w:hAnsi="Sakkal Majalla" w:cs="Sakkal Majalla"/>
                                    <w:rtl/>
                                  </w:rPr>
                                  <w:t>بعد الانتهاء من تنفيذ أنشطة هذه الجلسة، سيتمكّن المُشارِك من:</w:t>
                                </w:r>
                              </w:p>
                              <w:p w14:paraId="78944108" w14:textId="77777777" w:rsidR="006506E2" w:rsidRPr="00300B22" w:rsidRDefault="006506E2">
                                <w:pPr>
                                  <w:pStyle w:val="a5"/>
                                  <w:numPr>
                                    <w:ilvl w:val="0"/>
                                    <w:numId w:val="2"/>
                                  </w:numPr>
                                  <w:rPr>
                                    <w:rFonts w:ascii="Sakkal Majalla" w:eastAsia="GE Dinar One" w:hAnsi="Sakkal Majalla" w:cs="Sakkal Majalla"/>
                                    <w:color w:val="000000"/>
                                    <w:kern w:val="24"/>
                                    <w:sz w:val="36"/>
                                    <w:szCs w:val="36"/>
                                  </w:rPr>
                                </w:pPr>
                                <w:r w:rsidRPr="000B47C9">
                                  <w:rPr>
                                    <w:rFonts w:ascii="Sakkal Majalla" w:eastAsia="GE Dinar One" w:hAnsi="Sakkal Majalla" w:cs="Sakkal Majalla"/>
                                    <w:color w:val="000000"/>
                                    <w:kern w:val="24"/>
                                    <w:sz w:val="36"/>
                                    <w:szCs w:val="36"/>
                                    <w:rtl/>
                                    <w:lang w:bidi="ar-SY"/>
                                  </w:rPr>
                                  <w:t>أنماط الشخصيات في بيئة العمل</w:t>
                                </w:r>
                                <w:r>
                                  <w:rPr>
                                    <w:rFonts w:ascii="Sakkal Majalla" w:eastAsia="GE Dinar One" w:hAnsi="Sakkal Majalla" w:cs="Sakkal Majalla" w:hint="cs"/>
                                    <w:color w:val="000000"/>
                                    <w:kern w:val="24"/>
                                    <w:sz w:val="36"/>
                                    <w:szCs w:val="36"/>
                                    <w:rtl/>
                                    <w:lang w:bidi="ar-SY"/>
                                  </w:rPr>
                                  <w:t>.</w:t>
                                </w:r>
                              </w:p>
                              <w:p w14:paraId="6A8FBE0C" w14:textId="77777777" w:rsidR="006506E2" w:rsidRPr="00187FB2" w:rsidRDefault="006506E2" w:rsidP="006506E2">
                                <w:pPr>
                                  <w:pStyle w:val="a5"/>
                                  <w:ind w:left="576"/>
                                  <w:rPr>
                                    <w:rFonts w:ascii="Sakkal Majalla" w:eastAsia="GE Dinar One" w:hAnsi="Sakkal Majalla" w:cs="Sakkal Majalla"/>
                                    <w:color w:val="000000"/>
                                    <w:kern w:val="24"/>
                                    <w:sz w:val="36"/>
                                    <w:szCs w:val="36"/>
                                  </w:rPr>
                                </w:pPr>
                              </w:p>
                              <w:p w14:paraId="277AD32A" w14:textId="77777777" w:rsidR="006506E2" w:rsidRPr="003E089A" w:rsidRDefault="006506E2" w:rsidP="006506E2">
                                <w:pPr>
                                  <w:pStyle w:val="a5"/>
                                  <w:spacing w:line="240" w:lineRule="auto"/>
                                  <w:ind w:left="576"/>
                                  <w:rPr>
                                    <w:rFonts w:ascii="Sakkal Majalla" w:eastAsia="GE Dinar One" w:hAnsi="Sakkal Majalla" w:cs="Sakkal Majalla"/>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05260528" name="Text Box 705260528"/>
                          <wps:cNvSpPr txBox="1"/>
                          <wps:spPr>
                            <a:xfrm>
                              <a:off x="-571509" y="816964"/>
                              <a:ext cx="3105191" cy="6584269"/>
                            </a:xfrm>
                            <a:prstGeom prst="rect">
                              <a:avLst/>
                            </a:prstGeom>
                            <a:noFill/>
                            <a:ln w="6350">
                              <a:noFill/>
                            </a:ln>
                          </wps:spPr>
                          <wps:txbx>
                            <w:txbxContent>
                              <w:p w14:paraId="5E5B7F0F" w14:textId="77777777" w:rsidR="006506E2" w:rsidRPr="000B47C9" w:rsidRDefault="006506E2">
                                <w:pPr>
                                  <w:pStyle w:val="a5"/>
                                  <w:numPr>
                                    <w:ilvl w:val="0"/>
                                    <w:numId w:val="4"/>
                                  </w:numPr>
                                  <w:ind w:left="1296"/>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أنماط الشخصيات في بيئة العمل.</w:t>
                                </w:r>
                              </w:p>
                              <w:p w14:paraId="77265A08" w14:textId="77777777" w:rsidR="006506E2" w:rsidRPr="000B47C9" w:rsidRDefault="006506E2">
                                <w:pPr>
                                  <w:pStyle w:val="a5"/>
                                  <w:numPr>
                                    <w:ilvl w:val="0"/>
                                    <w:numId w:val="4"/>
                                  </w:numPr>
                                  <w:ind w:left="1296"/>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ab/>
                                  <w:t>أساليب التواصل مع الشخصيات المختلفة.</w:t>
                                </w:r>
                              </w:p>
                              <w:p w14:paraId="1558E137" w14:textId="77777777" w:rsidR="006506E2" w:rsidRPr="000B47C9" w:rsidRDefault="006506E2">
                                <w:pPr>
                                  <w:pStyle w:val="a5"/>
                                  <w:numPr>
                                    <w:ilvl w:val="0"/>
                                    <w:numId w:val="4"/>
                                  </w:numPr>
                                  <w:ind w:left="1296"/>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تحديد نمط التواصل الشخصي.</w:t>
                                </w:r>
                              </w:p>
                              <w:p w14:paraId="0DC4BBA6" w14:textId="77777777" w:rsidR="006506E2" w:rsidRPr="000B47C9" w:rsidRDefault="006506E2">
                                <w:pPr>
                                  <w:pStyle w:val="a5"/>
                                  <w:numPr>
                                    <w:ilvl w:val="0"/>
                                    <w:numId w:val="4"/>
                                  </w:numPr>
                                  <w:ind w:left="1296"/>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التكيف مع أنماط الآخرين.</w:t>
                                </w:r>
                              </w:p>
                              <w:p w14:paraId="4F5F796A" w14:textId="77777777" w:rsidR="006506E2" w:rsidRPr="00BB7ADE" w:rsidRDefault="006506E2">
                                <w:pPr>
                                  <w:pStyle w:val="a5"/>
                                  <w:numPr>
                                    <w:ilvl w:val="0"/>
                                    <w:numId w:val="4"/>
                                  </w:numPr>
                                  <w:ind w:left="1296"/>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بناء التفاهم المهني.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055310743" name="Group 1055310743"/>
                        <wpg:cNvGrpSpPr/>
                        <wpg:grpSpPr>
                          <a:xfrm>
                            <a:off x="219028" y="0"/>
                            <a:ext cx="6133513" cy="2053998"/>
                            <a:chOff x="219028" y="0"/>
                            <a:chExt cx="6133513" cy="2053998"/>
                          </a:xfrm>
                        </wpg:grpSpPr>
                        <pic:pic xmlns:pic="http://schemas.openxmlformats.org/drawingml/2006/picture">
                          <pic:nvPicPr>
                            <pic:cNvPr id="1467968156" name="Picture 1467968156" descr="Calendar "/>
                            <pic:cNvPicPr>
                              <a:picLocks noChangeAspect="1"/>
                            </pic:cNvPicPr>
                          </pic:nvPicPr>
                          <pic:blipFill>
                            <a:blip r:embed="rId18"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519947409" name="TextBox 34"/>
                          <wps:cNvSpPr txBox="1"/>
                          <wps:spPr>
                            <a:xfrm>
                              <a:off x="5220336" y="1072288"/>
                              <a:ext cx="1132205" cy="981710"/>
                            </a:xfrm>
                            <a:prstGeom prst="rect">
                              <a:avLst/>
                            </a:prstGeom>
                            <a:noFill/>
                          </wps:spPr>
                          <wps:txbx>
                            <w:txbxContent>
                              <w:p w14:paraId="4E362F92" w14:textId="77777777" w:rsidR="006506E2" w:rsidRPr="006506E2" w:rsidRDefault="006506E2" w:rsidP="006506E2">
                                <w:pPr>
                                  <w:jc w:val="center"/>
                                  <w:rPr>
                                    <w:rFonts w:ascii="Adobe Arabic" w:eastAsia="GE Dinar One" w:hAnsi="Adobe Arabic" w:cs="Adobe Arabic"/>
                                    <w:b/>
                                    <w:bCs/>
                                    <w:color w:val="C00000"/>
                                    <w:kern w:val="24"/>
                                    <w:sz w:val="56"/>
                                    <w:szCs w:val="56"/>
                                    <w:lang w:bidi="ar-SY"/>
                                  </w:rPr>
                                </w:pPr>
                                <w:r w:rsidRPr="006506E2">
                                  <w:rPr>
                                    <w:rFonts w:ascii="Adobe Arabic" w:eastAsia="GE Dinar One" w:hAnsi="Adobe Arabic" w:cs="Adobe Arabic"/>
                                    <w:b/>
                                    <w:bCs/>
                                    <w:color w:val="C00000"/>
                                    <w:kern w:val="24"/>
                                    <w:sz w:val="56"/>
                                    <w:szCs w:val="56"/>
                                    <w:rtl/>
                                    <w:lang w:bidi="ar-SY"/>
                                  </w:rPr>
                                  <w:t xml:space="preserve">اليوم </w:t>
                                </w:r>
                                <w:r w:rsidRPr="006506E2">
                                  <w:rPr>
                                    <w:rFonts w:ascii="Adobe Arabic" w:eastAsia="GE Dinar One" w:hAnsi="Adobe Arabic" w:cs="Adobe Arabic" w:hint="cs"/>
                                    <w:b/>
                                    <w:bCs/>
                                    <w:color w:val="C00000"/>
                                    <w:kern w:val="24"/>
                                    <w:sz w:val="56"/>
                                    <w:szCs w:val="56"/>
                                    <w:rtl/>
                                    <w:lang w:bidi="ar-SY"/>
                                  </w:rPr>
                                  <w:t>الأول</w:t>
                                </w:r>
                              </w:p>
                            </w:txbxContent>
                          </wps:txbx>
                          <wps:bodyPr wrap="square" rtlCol="0">
                            <a:spAutoFit/>
                          </wps:bodyPr>
                        </wps:wsp>
                        <wps:wsp>
                          <wps:cNvPr id="270349108" name="TextBox 34"/>
                          <wps:cNvSpPr txBox="1"/>
                          <wps:spPr>
                            <a:xfrm>
                              <a:off x="2494566" y="19865"/>
                              <a:ext cx="2430145" cy="536575"/>
                            </a:xfrm>
                            <a:prstGeom prst="rect">
                              <a:avLst/>
                            </a:prstGeom>
                            <a:noFill/>
                          </wps:spPr>
                          <wps:txbx>
                            <w:txbxContent>
                              <w:p w14:paraId="1B6362DB" w14:textId="77777777" w:rsidR="006506E2" w:rsidRPr="00316596" w:rsidRDefault="006506E2" w:rsidP="006506E2">
                                <w:pPr>
                                  <w:jc w:val="center"/>
                                  <w:rPr>
                                    <w:rFonts w:ascii="Adobe Arabic" w:eastAsia="GE Dinar One" w:hAnsi="Adobe Arabic" w:cs="Adobe Arabic"/>
                                    <w:b/>
                                    <w:bCs/>
                                    <w:color w:val="C00000"/>
                                    <w:kern w:val="24"/>
                                    <w:sz w:val="56"/>
                                    <w:szCs w:val="56"/>
                                    <w:lang w:bidi="ar-SY"/>
                                  </w:rPr>
                                </w:pPr>
                                <w:r w:rsidRPr="00316596">
                                  <w:rPr>
                                    <w:rFonts w:ascii="Adobe Arabic" w:eastAsia="GE Dinar One" w:hAnsi="Adobe Arabic" w:cs="Adobe Arabic"/>
                                    <w:b/>
                                    <w:bCs/>
                                    <w:color w:val="C00000"/>
                                    <w:kern w:val="24"/>
                                    <w:sz w:val="56"/>
                                    <w:szCs w:val="56"/>
                                    <w:rtl/>
                                    <w:lang w:bidi="ar-SY"/>
                                  </w:rPr>
                                  <w:t xml:space="preserve">الجلسة </w:t>
                                </w:r>
                                <w:r w:rsidRPr="00316596">
                                  <w:rPr>
                                    <w:rFonts w:ascii="Adobe Arabic" w:eastAsia="GE Dinar One" w:hAnsi="Adobe Arabic" w:cs="Adobe Arabic" w:hint="cs"/>
                                    <w:b/>
                                    <w:bCs/>
                                    <w:color w:val="C00000"/>
                                    <w:kern w:val="24"/>
                                    <w:sz w:val="56"/>
                                    <w:szCs w:val="56"/>
                                    <w:rtl/>
                                    <w:lang w:bidi="ar-SY"/>
                                  </w:rPr>
                                  <w:t>الثانية</w:t>
                                </w:r>
                              </w:p>
                            </w:txbxContent>
                          </wps:txbx>
                          <wps:bodyPr wrap="square" rtlCol="0">
                            <a:spAutoFit/>
                          </wps:bodyPr>
                        </wps:wsp>
                        <wps:wsp>
                          <wps:cNvPr id="1003153680" name="TextBox 34"/>
                          <wps:cNvSpPr txBox="1"/>
                          <wps:spPr>
                            <a:xfrm>
                              <a:off x="219028" y="1291273"/>
                              <a:ext cx="4667250" cy="525780"/>
                            </a:xfrm>
                            <a:prstGeom prst="rect">
                              <a:avLst/>
                            </a:prstGeom>
                            <a:noFill/>
                          </wps:spPr>
                          <wps:txbx>
                            <w:txbxContent>
                              <w:p w14:paraId="3F2F7A78" w14:textId="77777777" w:rsidR="006506E2" w:rsidRPr="0075673C" w:rsidRDefault="006506E2" w:rsidP="006506E2">
                                <w:pPr>
                                  <w:spacing w:line="240" w:lineRule="auto"/>
                                  <w:jc w:val="center"/>
                                  <w:rPr>
                                    <w:rFonts w:asciiTheme="majorHAnsi" w:eastAsia="GE Dinar One" w:hAnsiTheme="majorHAnsi" w:cstheme="majorHAnsi"/>
                                    <w:b/>
                                    <w:bCs/>
                                    <w:kern w:val="24"/>
                                    <w:sz w:val="56"/>
                                    <w:szCs w:val="56"/>
                                    <w:lang w:bidi="ar-SY"/>
                                  </w:rPr>
                                </w:pPr>
                                <w:r w:rsidRPr="000B47C9">
                                  <w:rPr>
                                    <w:rFonts w:asciiTheme="majorHAnsi" w:eastAsia="GE Dinar One" w:hAnsiTheme="majorHAnsi" w:cs="Calibri Light"/>
                                    <w:b/>
                                    <w:bCs/>
                                    <w:kern w:val="24"/>
                                    <w:sz w:val="56"/>
                                    <w:szCs w:val="56"/>
                                    <w:rtl/>
                                    <w:lang w:bidi="ar-SY"/>
                                  </w:rPr>
                                  <w:t>أنماط التواصل الشخصية والمهنية</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5FAD18E7" id="Group 1935595078" o:spid="_x0000_s1064" style="position:absolute;left:0;text-align:left;margin-left:0;margin-top:-6pt;width:532.45pt;height:785.25pt;z-index:253207552;mso-position-horizontal:center;mso-position-horizontal-relative:margin;mso-width-relative:margin;mso-height-relative:margin" coordorigin="-4095" coordsize="67621,99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">
                <v:group id="Group 1872878037" o:spid="_x0000_s1065" style="position:absolute;left:-4095;top:25717;width:59952;height:74007" coordorigin="-5715" coordsize="59954,74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">
                  <v:group id="Group 25" o:spid="_x0000_s1066" style="position:absolute;left:31298;width:22625;height:5155" coordorigin="38495" coordsize="22624,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">
                    <v:group id="Group 1327665198" o:spid="_x0000_s1067"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">
                      <v:oval id="Oval 1856579848" o:spid="_x0000_s1068"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" fillcolor="#168489" stroked="f" strokeweight="1pt">
                        <v:fill opacity="49087f"/>
                        <v:stroke joinstyle="miter"/>
                      </v:oval>
                      <v:shape id="Picture 257721747" o:spid="_x0000_s1069"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">
                        <v:imagedata r:id="rId19" o:title="Target " gain="19661f" blacklevel="22938f"/>
                      </v:shape>
                    </v:group>
                    <v:shape id="TextBox 34" o:spid="_x0000_s1070" type="#_x0000_t202" style="position:absolute;left:38495;top:697;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" filled="f" stroked="f">
                      <v:textbox style="mso-fit-shape-to-text:t">
                        <w:txbxContent>
                          <w:p w14:paraId="1B366513" w14:textId="77777777" w:rsidR="006506E2" w:rsidRPr="00BC6FB1" w:rsidRDefault="006506E2" w:rsidP="006506E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071"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">
                    <v:oval id="Oval 1638282371" o:spid="_x0000_s1072"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" fillcolor="#168489" stroked="f" strokeweight="1pt">
                      <v:fill opacity="49087f"/>
                      <v:stroke joinstyle="miter"/>
                    </v:oval>
                    <v:shape id="TextBox 34" o:spid="_x0000_s1073" type="#_x0000_t202" style="position:absolute;top:697;width:17559;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" filled="f" stroked="f">
                      <v:textbox style="mso-fit-shape-to-text:t">
                        <w:txbxContent>
                          <w:p w14:paraId="1F8A8704" w14:textId="77777777" w:rsidR="006506E2" w:rsidRPr="00BC6FB1" w:rsidRDefault="006506E2" w:rsidP="006506E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084919131" o:spid="_x0000_s1074"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">
                      <v:imagedata r:id="rId20" o:title="Note " gain="19661f" blacklevel="22938f"/>
                    </v:shape>
                  </v:group>
                  <v:shape id="Text Box 1855198362" o:spid="_x0000_s1075" type="#_x0000_t202" style="position:absolute;left:27209;top:8742;width:27029;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" filled="f" stroked="f" strokeweight=".5pt">
                    <v:textbox>
                      <w:txbxContent>
                        <w:p w14:paraId="2DFDB1A1" w14:textId="77777777" w:rsidR="006506E2" w:rsidRPr="003E089A" w:rsidRDefault="006506E2" w:rsidP="006506E2">
                          <w:pPr>
                            <w:pStyle w:val="ad"/>
                            <w:spacing w:line="276" w:lineRule="auto"/>
                            <w:jc w:val="lowKashida"/>
                            <w:rPr>
                              <w:rFonts w:ascii="Sakkal Majalla" w:hAnsi="Sakkal Majalla" w:cs="Sakkal Majalla"/>
                            </w:rPr>
                          </w:pPr>
                          <w:r w:rsidRPr="003E089A">
                            <w:rPr>
                              <w:rFonts w:ascii="Sakkal Majalla" w:hAnsi="Sakkal Majalla" w:cs="Sakkal Majalla"/>
                              <w:rtl/>
                            </w:rPr>
                            <w:t>بعد الانتهاء من تنفيذ أنشطة هذه الجلسة، سيتمكّن المُشارِك من:</w:t>
                          </w:r>
                        </w:p>
                        <w:p w14:paraId="78944108" w14:textId="77777777" w:rsidR="006506E2" w:rsidRPr="00300B22" w:rsidRDefault="006506E2">
                          <w:pPr>
                            <w:pStyle w:val="a5"/>
                            <w:numPr>
                              <w:ilvl w:val="0"/>
                              <w:numId w:val="2"/>
                            </w:numPr>
                            <w:rPr>
                              <w:rFonts w:ascii="Sakkal Majalla" w:eastAsia="GE Dinar One" w:hAnsi="Sakkal Majalla" w:cs="Sakkal Majalla"/>
                              <w:color w:val="000000"/>
                              <w:kern w:val="24"/>
                              <w:sz w:val="36"/>
                              <w:szCs w:val="36"/>
                            </w:rPr>
                          </w:pPr>
                          <w:r w:rsidRPr="000B47C9">
                            <w:rPr>
                              <w:rFonts w:ascii="Sakkal Majalla" w:eastAsia="GE Dinar One" w:hAnsi="Sakkal Majalla" w:cs="Sakkal Majalla"/>
                              <w:color w:val="000000"/>
                              <w:kern w:val="24"/>
                              <w:sz w:val="36"/>
                              <w:szCs w:val="36"/>
                              <w:rtl/>
                              <w:lang w:bidi="ar-SY"/>
                            </w:rPr>
                            <w:t>أنماط الشخصيات في بيئة العمل</w:t>
                          </w:r>
                          <w:r>
                            <w:rPr>
                              <w:rFonts w:ascii="Sakkal Majalla" w:eastAsia="GE Dinar One" w:hAnsi="Sakkal Majalla" w:cs="Sakkal Majalla" w:hint="cs"/>
                              <w:color w:val="000000"/>
                              <w:kern w:val="24"/>
                              <w:sz w:val="36"/>
                              <w:szCs w:val="36"/>
                              <w:rtl/>
                              <w:lang w:bidi="ar-SY"/>
                            </w:rPr>
                            <w:t>.</w:t>
                          </w:r>
                        </w:p>
                        <w:p w14:paraId="6A8FBE0C" w14:textId="77777777" w:rsidR="006506E2" w:rsidRPr="00187FB2" w:rsidRDefault="006506E2" w:rsidP="006506E2">
                          <w:pPr>
                            <w:pStyle w:val="a5"/>
                            <w:ind w:left="576"/>
                            <w:rPr>
                              <w:rFonts w:ascii="Sakkal Majalla" w:eastAsia="GE Dinar One" w:hAnsi="Sakkal Majalla" w:cs="Sakkal Majalla"/>
                              <w:color w:val="000000"/>
                              <w:kern w:val="24"/>
                              <w:sz w:val="36"/>
                              <w:szCs w:val="36"/>
                            </w:rPr>
                          </w:pPr>
                        </w:p>
                        <w:p w14:paraId="277AD32A" w14:textId="77777777" w:rsidR="006506E2" w:rsidRPr="003E089A" w:rsidRDefault="006506E2" w:rsidP="006506E2">
                          <w:pPr>
                            <w:pStyle w:val="a5"/>
                            <w:spacing w:line="240" w:lineRule="auto"/>
                            <w:ind w:left="576"/>
                            <w:rPr>
                              <w:rFonts w:ascii="Sakkal Majalla" w:eastAsia="GE Dinar One" w:hAnsi="Sakkal Majalla" w:cs="Sakkal Majalla"/>
                              <w:color w:val="000000"/>
                              <w:kern w:val="24"/>
                              <w:sz w:val="36"/>
                              <w:szCs w:val="36"/>
                              <w:lang w:bidi="ar-SY"/>
                            </w:rPr>
                          </w:pPr>
                        </w:p>
                      </w:txbxContent>
                    </v:textbox>
                  </v:shape>
                  <v:shape id="Text Box 705260528" o:spid="_x0000_s1076" type="#_x0000_t202" style="position:absolute;left:-5715;top:8169;width:31051;height:65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" filled="f" stroked="f" strokeweight=".5pt">
                    <v:textbox>
                      <w:txbxContent>
                        <w:p w14:paraId="5E5B7F0F" w14:textId="77777777" w:rsidR="006506E2" w:rsidRPr="000B47C9" w:rsidRDefault="006506E2">
                          <w:pPr>
                            <w:pStyle w:val="a5"/>
                            <w:numPr>
                              <w:ilvl w:val="0"/>
                              <w:numId w:val="4"/>
                            </w:numPr>
                            <w:ind w:left="1296"/>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أنماط الشخصيات في بيئة العمل.</w:t>
                          </w:r>
                        </w:p>
                        <w:p w14:paraId="77265A08" w14:textId="77777777" w:rsidR="006506E2" w:rsidRPr="000B47C9" w:rsidRDefault="006506E2">
                          <w:pPr>
                            <w:pStyle w:val="a5"/>
                            <w:numPr>
                              <w:ilvl w:val="0"/>
                              <w:numId w:val="4"/>
                            </w:numPr>
                            <w:ind w:left="1296"/>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ab/>
                            <w:t>أساليب التواصل مع الشخصيات المختلفة.</w:t>
                          </w:r>
                        </w:p>
                        <w:p w14:paraId="1558E137" w14:textId="77777777" w:rsidR="006506E2" w:rsidRPr="000B47C9" w:rsidRDefault="006506E2">
                          <w:pPr>
                            <w:pStyle w:val="a5"/>
                            <w:numPr>
                              <w:ilvl w:val="0"/>
                              <w:numId w:val="4"/>
                            </w:numPr>
                            <w:ind w:left="1296"/>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تحديد نمط التواصل الشخصي.</w:t>
                          </w:r>
                        </w:p>
                        <w:p w14:paraId="0DC4BBA6" w14:textId="77777777" w:rsidR="006506E2" w:rsidRPr="000B47C9" w:rsidRDefault="006506E2">
                          <w:pPr>
                            <w:pStyle w:val="a5"/>
                            <w:numPr>
                              <w:ilvl w:val="0"/>
                              <w:numId w:val="4"/>
                            </w:numPr>
                            <w:ind w:left="1296"/>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التكيف مع أنماط الآخرين.</w:t>
                          </w:r>
                        </w:p>
                        <w:p w14:paraId="4F5F796A" w14:textId="77777777" w:rsidR="006506E2" w:rsidRPr="00BB7ADE" w:rsidRDefault="006506E2">
                          <w:pPr>
                            <w:pStyle w:val="a5"/>
                            <w:numPr>
                              <w:ilvl w:val="0"/>
                              <w:numId w:val="4"/>
                            </w:numPr>
                            <w:ind w:left="1296"/>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بناء التفاهم المهني.</w:t>
                          </w:r>
                        </w:p>
                      </w:txbxContent>
                    </v:textbox>
                  </v:shape>
                </v:group>
                <v:group id="Group 1055310743" o:spid="_x0000_s1077" style="position:absolute;left:2190;width:61335;height:20539" coordorigin="2190" coordsize="6133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">
                  <v:shape id="Picture 1467968156" o:spid="_x0000_s1078"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">
                    <v:imagedata r:id="rId21" o:title="Calendar " recolortarget="black"/>
                  </v:shape>
                  <v:shape id="TextBox 34" o:spid="_x0000_s1079" type="#_x0000_t202" style="position:absolute;left:52203;top:10722;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" filled="f" stroked="f">
                    <v:textbox style="mso-fit-shape-to-text:t">
                      <w:txbxContent>
                        <w:p w14:paraId="4E362F92" w14:textId="77777777" w:rsidR="006506E2" w:rsidRPr="006506E2" w:rsidRDefault="006506E2" w:rsidP="006506E2">
                          <w:pPr>
                            <w:jc w:val="center"/>
                            <w:rPr>
                              <w:rFonts w:ascii="Adobe Arabic" w:eastAsia="GE Dinar One" w:hAnsi="Adobe Arabic" w:cs="Adobe Arabic"/>
                              <w:b/>
                              <w:bCs/>
                              <w:color w:val="C00000"/>
                              <w:kern w:val="24"/>
                              <w:sz w:val="56"/>
                              <w:szCs w:val="56"/>
                              <w:lang w:bidi="ar-SY"/>
                            </w:rPr>
                          </w:pPr>
                          <w:r w:rsidRPr="006506E2">
                            <w:rPr>
                              <w:rFonts w:ascii="Adobe Arabic" w:eastAsia="GE Dinar One" w:hAnsi="Adobe Arabic" w:cs="Adobe Arabic"/>
                              <w:b/>
                              <w:bCs/>
                              <w:color w:val="C00000"/>
                              <w:kern w:val="24"/>
                              <w:sz w:val="56"/>
                              <w:szCs w:val="56"/>
                              <w:rtl/>
                              <w:lang w:bidi="ar-SY"/>
                            </w:rPr>
                            <w:t xml:space="preserve">اليوم </w:t>
                          </w:r>
                          <w:r w:rsidRPr="006506E2">
                            <w:rPr>
                              <w:rFonts w:ascii="Adobe Arabic" w:eastAsia="GE Dinar One" w:hAnsi="Adobe Arabic" w:cs="Adobe Arabic" w:hint="cs"/>
                              <w:b/>
                              <w:bCs/>
                              <w:color w:val="C00000"/>
                              <w:kern w:val="24"/>
                              <w:sz w:val="56"/>
                              <w:szCs w:val="56"/>
                              <w:rtl/>
                              <w:lang w:bidi="ar-SY"/>
                            </w:rPr>
                            <w:t>الأول</w:t>
                          </w:r>
                        </w:p>
                      </w:txbxContent>
                    </v:textbox>
                  </v:shape>
                  <v:shape id="TextBox 34" o:spid="_x0000_s1080" type="#_x0000_t202" style="position:absolute;left:24945;top:198;width:24302;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" filled="f" stroked="f">
                    <v:textbox style="mso-fit-shape-to-text:t">
                      <w:txbxContent>
                        <w:p w14:paraId="1B6362DB" w14:textId="77777777" w:rsidR="006506E2" w:rsidRPr="00316596" w:rsidRDefault="006506E2" w:rsidP="006506E2">
                          <w:pPr>
                            <w:jc w:val="center"/>
                            <w:rPr>
                              <w:rFonts w:ascii="Adobe Arabic" w:eastAsia="GE Dinar One" w:hAnsi="Adobe Arabic" w:cs="Adobe Arabic"/>
                              <w:b/>
                              <w:bCs/>
                              <w:color w:val="C00000"/>
                              <w:kern w:val="24"/>
                              <w:sz w:val="56"/>
                              <w:szCs w:val="56"/>
                              <w:lang w:bidi="ar-SY"/>
                            </w:rPr>
                          </w:pPr>
                          <w:r w:rsidRPr="00316596">
                            <w:rPr>
                              <w:rFonts w:ascii="Adobe Arabic" w:eastAsia="GE Dinar One" w:hAnsi="Adobe Arabic" w:cs="Adobe Arabic"/>
                              <w:b/>
                              <w:bCs/>
                              <w:color w:val="C00000"/>
                              <w:kern w:val="24"/>
                              <w:sz w:val="56"/>
                              <w:szCs w:val="56"/>
                              <w:rtl/>
                              <w:lang w:bidi="ar-SY"/>
                            </w:rPr>
                            <w:t xml:space="preserve">الجلسة </w:t>
                          </w:r>
                          <w:r w:rsidRPr="00316596">
                            <w:rPr>
                              <w:rFonts w:ascii="Adobe Arabic" w:eastAsia="GE Dinar One" w:hAnsi="Adobe Arabic" w:cs="Adobe Arabic" w:hint="cs"/>
                              <w:b/>
                              <w:bCs/>
                              <w:color w:val="C00000"/>
                              <w:kern w:val="24"/>
                              <w:sz w:val="56"/>
                              <w:szCs w:val="56"/>
                              <w:rtl/>
                              <w:lang w:bidi="ar-SY"/>
                            </w:rPr>
                            <w:t>الثانية</w:t>
                          </w:r>
                        </w:p>
                      </w:txbxContent>
                    </v:textbox>
                  </v:shape>
                  <v:shape id="TextBox 34" o:spid="_x0000_s1081" type="#_x0000_t202" style="position:absolute;left:2190;top:12912;width:46672;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" filled="f" stroked="f">
                    <v:textbox style="mso-fit-shape-to-text:t">
                      <w:txbxContent>
                        <w:p w14:paraId="3F2F7A78" w14:textId="77777777" w:rsidR="006506E2" w:rsidRPr="0075673C" w:rsidRDefault="006506E2" w:rsidP="006506E2">
                          <w:pPr>
                            <w:spacing w:line="240" w:lineRule="auto"/>
                            <w:jc w:val="center"/>
                            <w:rPr>
                              <w:rFonts w:asciiTheme="majorHAnsi" w:eastAsia="GE Dinar One" w:hAnsiTheme="majorHAnsi" w:cstheme="majorHAnsi"/>
                              <w:b/>
                              <w:bCs/>
                              <w:kern w:val="24"/>
                              <w:sz w:val="56"/>
                              <w:szCs w:val="56"/>
                              <w:lang w:bidi="ar-SY"/>
                            </w:rPr>
                          </w:pPr>
                          <w:r w:rsidRPr="000B47C9">
                            <w:rPr>
                              <w:rFonts w:asciiTheme="majorHAnsi" w:eastAsia="GE Dinar One" w:hAnsiTheme="majorHAnsi" w:cs="Calibri Light"/>
                              <w:b/>
                              <w:bCs/>
                              <w:kern w:val="24"/>
                              <w:sz w:val="56"/>
                              <w:szCs w:val="56"/>
                              <w:rtl/>
                              <w:lang w:bidi="ar-SY"/>
                            </w:rPr>
                            <w:t>أنماط التواصل الشخصية والمهنية</w:t>
                          </w:r>
                        </w:p>
                      </w:txbxContent>
                    </v:textbox>
                  </v:shape>
                </v:group>
                <w10:wrap anchorx="margin"/>
              </v:group>
            </w:pict>
          </mc:Fallback>
        </mc:AlternateContent>
      </w:r>
    </w:p>
    <w:p w14:paraId="5819AFB0"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0245B18A"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38820C27"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0D354927"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5C343326"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304071EC"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650AF8C9"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530385EF"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3AD5CE76"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37507ADD"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2883A594"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43D8F235"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04A0B854"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55A0BD96" w14:textId="66515236" w:rsidR="00F47026" w:rsidRPr="00F47026" w:rsidRDefault="00F47026" w:rsidP="00F47026">
      <w:pPr>
        <w:spacing w:after="200" w:line="240" w:lineRule="auto"/>
        <w:jc w:val="center"/>
        <w:rPr>
          <w:rFonts w:ascii="Sakkal Majalla" w:eastAsia="Times New Roman" w:hAnsi="Sakkal Majalla"/>
          <w:b/>
          <w:bCs/>
          <w:color w:val="006666"/>
          <w:sz w:val="56"/>
          <w:szCs w:val="44"/>
          <w:rtl/>
          <w:lang w:val="en-GB"/>
        </w:rPr>
      </w:pPr>
      <w:r w:rsidRPr="00F47026">
        <w:rPr>
          <w:rFonts w:ascii="Sakkal Majalla" w:eastAsia="Times New Roman" w:hAnsi="Sakkal Majalla"/>
          <w:b/>
          <w:bCs/>
          <w:color w:val="006666"/>
          <w:sz w:val="56"/>
          <w:szCs w:val="44"/>
          <w:rtl/>
          <w:lang w:val="en-GB"/>
        </w:rPr>
        <w:lastRenderedPageBreak/>
        <w:t>أولاً: أنماط الشخصيات في بيئة العمل</w:t>
      </w:r>
    </w:p>
    <w:p w14:paraId="2032AB65" w14:textId="318D67C9"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تختلف الشخصيات البشرية في طريقة التفكير والتعامل والتواصل والاستجابة للمواقف المختلفة، ويُعد فهم أنماط الشخصيات من أهم المهارات التي تساعد على نجاح العلاقات المهنية داخل بيئة العمل. فكل موظف يمتلك طريقة خاصة في التعبير والتفاعل واتخاذ القرارات والتعامل مع الضغوط والمشكلات، ولذلك فإن تجاهل الفروق الفردية بين الأشخاص قد يؤدي إلى سوء الفهم وكثرة الخلافات وضعف التعاون داخل المؤسسة.</w:t>
      </w:r>
    </w:p>
    <w:p w14:paraId="601A0952" w14:textId="18D35EEA"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وفي المؤسسات الحديثة، لم يعد النجاح المهني يعتمد فقط على الكفاءة الفنية أو الخبرة العملية، بل أصبح مرتبطًا أيضًا بالقدرة على فهم الآخرين والتعامل معهم بصورة مرنة واحترافية. فالقائد أو الموظف الناجح هو الشخص القادر على التواصل مع مختلف الشخصيات، وبناء علاقات إيجابية، وتحقيق التفاهم والتعاون داخل فرق العمل.</w:t>
      </w:r>
    </w:p>
    <w:p w14:paraId="61E468C7" w14:textId="77777777" w:rsidR="00F47026" w:rsidRPr="00F47026" w:rsidRDefault="00F47026" w:rsidP="00F47026">
      <w:pPr>
        <w:spacing w:after="200" w:line="240" w:lineRule="auto"/>
        <w:rPr>
          <w:rFonts w:ascii="Sakkal Majalla" w:eastAsia="Times New Roman" w:hAnsi="Sakkal Majalla"/>
          <w:color w:val="C00000"/>
          <w:sz w:val="48"/>
          <w:szCs w:val="36"/>
          <w:rtl/>
          <w:lang w:val="en-GB"/>
        </w:rPr>
      </w:pPr>
      <w:r w:rsidRPr="00F47026">
        <w:rPr>
          <w:rFonts w:ascii="Sakkal Majalla" w:eastAsia="Times New Roman" w:hAnsi="Sakkal Majalla"/>
          <w:color w:val="C00000"/>
          <w:sz w:val="48"/>
          <w:szCs w:val="36"/>
          <w:rtl/>
          <w:lang w:val="en-GB"/>
        </w:rPr>
        <w:t>ويهدف التعرف على أنماط الشخصيات إلى:</w:t>
      </w:r>
    </w:p>
    <w:p w14:paraId="129479E8"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تحسين التواصل المهني.</w:t>
      </w:r>
    </w:p>
    <w:p w14:paraId="65156410"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تقليل سوء الفهم والخلافات.</w:t>
      </w:r>
    </w:p>
    <w:p w14:paraId="00ACAF28"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تعزيز التعاون والعمل الجماعي.</w:t>
      </w:r>
    </w:p>
    <w:p w14:paraId="7BC82FE0"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فهم احتياجات الآخرين ودوافعهم.</w:t>
      </w:r>
    </w:p>
    <w:p w14:paraId="49E193DF"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اختيار الأسلوب المناسب للتعامل مع كل شخصية.</w:t>
      </w:r>
    </w:p>
    <w:p w14:paraId="0F50778C" w14:textId="25A312F4"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رفع كفاءة القيادة والإدارة.</w:t>
      </w:r>
    </w:p>
    <w:p w14:paraId="2D0FDB78" w14:textId="79AD7F94" w:rsidR="00F47026" w:rsidRPr="00F47026" w:rsidRDefault="00F47026" w:rsidP="00F47026">
      <w:pPr>
        <w:spacing w:after="200" w:line="240" w:lineRule="auto"/>
        <w:rPr>
          <w:rFonts w:ascii="Sakkal Majalla" w:eastAsia="Times New Roman" w:hAnsi="Sakkal Majalla"/>
          <w:b/>
          <w:bCs/>
          <w:color w:val="C00000"/>
          <w:sz w:val="48"/>
          <w:szCs w:val="36"/>
          <w:rtl/>
          <w:lang w:val="en-GB"/>
        </w:rPr>
      </w:pPr>
      <w:r w:rsidRPr="00F47026">
        <w:rPr>
          <w:rFonts w:ascii="Sakkal Majalla" w:eastAsia="Times New Roman" w:hAnsi="Sakkal Majalla"/>
          <w:b/>
          <w:bCs/>
          <w:color w:val="C00000"/>
          <w:sz w:val="48"/>
          <w:szCs w:val="36"/>
          <w:rtl/>
          <w:lang w:val="en-GB"/>
        </w:rPr>
        <w:t>مفهوم أنماط الشخصيات</w:t>
      </w:r>
    </w:p>
    <w:p w14:paraId="7FE937D8" w14:textId="1004437C"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أنماط الشخصيات هي مجموعة الصفات والسلوكيات والاتجاهات التي تميز كل فرد عن غيره، وتؤثر على طريقة تفكيره وتواصله وتصرفاته في المواقف المختلفة.</w:t>
      </w:r>
    </w:p>
    <w:p w14:paraId="59C5FED1" w14:textId="0E9DA31F"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ولا يوجد نمط شخصية أفضل من الآخر، فلكل شخصية نقاط قوة ونقاط تحتاج إلى تطوير، والمهم هو القدرة على فهم هذه الأنماط والتعامل معها بصورة صحيحة.</w:t>
      </w:r>
    </w:p>
    <w:p w14:paraId="380D2A46" w14:textId="5087A325" w:rsidR="00F47026" w:rsidRPr="00F47026" w:rsidRDefault="00F47026" w:rsidP="00F47026">
      <w:pPr>
        <w:spacing w:after="200" w:line="240" w:lineRule="auto"/>
        <w:rPr>
          <w:rFonts w:ascii="Sakkal Majalla" w:eastAsia="Times New Roman" w:hAnsi="Sakkal Majalla"/>
          <w:b/>
          <w:bCs/>
          <w:color w:val="C00000"/>
          <w:sz w:val="48"/>
          <w:szCs w:val="36"/>
          <w:rtl/>
          <w:lang w:val="en-GB"/>
        </w:rPr>
      </w:pPr>
      <w:r w:rsidRPr="00F47026">
        <w:rPr>
          <w:rFonts w:ascii="Sakkal Majalla" w:eastAsia="Times New Roman" w:hAnsi="Sakkal Majalla"/>
          <w:b/>
          <w:bCs/>
          <w:color w:val="C00000"/>
          <w:sz w:val="48"/>
          <w:szCs w:val="36"/>
          <w:rtl/>
          <w:lang w:val="en-GB"/>
        </w:rPr>
        <w:lastRenderedPageBreak/>
        <w:t>أهمية فهم الشخصيات في بيئة العمل</w:t>
      </w:r>
    </w:p>
    <w:p w14:paraId="6C1B9E23"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1- تحسين جودة التواصل</w:t>
      </w:r>
    </w:p>
    <w:p w14:paraId="4B03B804" w14:textId="7E8A95D5"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عندما يفهم الموظف طبيعة الشخص الذي يتعامل معه يصبح أكثر قدرة على اختيار الكلمات والأسلوب المناسب.</w:t>
      </w:r>
    </w:p>
    <w:p w14:paraId="68B75F12"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2- تقليل الخلافات</w:t>
      </w:r>
    </w:p>
    <w:p w14:paraId="3CE73CE5" w14:textId="7C1AD6CE"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معرفة طبيعة الشخصيات تساعد على تجنب سوء التفسير والتعامل مع الاختلافات بصورة هادئة.</w:t>
      </w:r>
    </w:p>
    <w:p w14:paraId="0E18019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3- تعزيز التعاون</w:t>
      </w:r>
    </w:p>
    <w:p w14:paraId="4BC6BCBD" w14:textId="2CAF9792"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فهم الفروق الفردية يساعد على توزيع المهام بطريقة مناسبة لقدرات وميول كل شخص.</w:t>
      </w:r>
    </w:p>
    <w:p w14:paraId="22437B5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4- رفع الإنتاجية</w:t>
      </w:r>
    </w:p>
    <w:p w14:paraId="52B86138" w14:textId="675683E5"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العلاقات المهنية الجيدة تؤدي إلى بيئة عمل أكثر راحة وتحفيزًا.</w:t>
      </w:r>
    </w:p>
    <w:p w14:paraId="06767DCF"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5- دعم القيادة الفعالة</w:t>
      </w:r>
    </w:p>
    <w:p w14:paraId="487E71F3" w14:textId="7D0EC972"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القائد الناجح هو من يعرف كيف يتعامل مع كل موظف وفق شخصيته.</w:t>
      </w:r>
    </w:p>
    <w:p w14:paraId="5FFC3AFB" w14:textId="3B5311C7" w:rsidR="00F47026" w:rsidRPr="00F47026" w:rsidRDefault="00F47026" w:rsidP="00F47026">
      <w:pPr>
        <w:spacing w:after="200" w:line="240" w:lineRule="auto"/>
        <w:rPr>
          <w:rFonts w:ascii="Sakkal Majalla" w:eastAsia="Times New Roman" w:hAnsi="Sakkal Majalla"/>
          <w:b/>
          <w:bCs/>
          <w:color w:val="C00000"/>
          <w:sz w:val="48"/>
          <w:szCs w:val="36"/>
          <w:rtl/>
          <w:lang w:val="en-GB"/>
        </w:rPr>
      </w:pPr>
      <w:r w:rsidRPr="00F47026">
        <w:rPr>
          <w:rFonts w:ascii="Sakkal Majalla" w:eastAsia="Times New Roman" w:hAnsi="Sakkal Majalla"/>
          <w:b/>
          <w:bCs/>
          <w:color w:val="C00000"/>
          <w:sz w:val="48"/>
          <w:szCs w:val="36"/>
          <w:rtl/>
          <w:lang w:val="en-GB"/>
        </w:rPr>
        <w:t>أشهر أنماط الشخصيات في بيئة العمل</w:t>
      </w:r>
    </w:p>
    <w:p w14:paraId="58BC853D" w14:textId="7CDDC06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1- الشخصية القيادية</w:t>
      </w:r>
    </w:p>
    <w:p w14:paraId="4F884FE8" w14:textId="622B29B3"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وهي شخصية قوية تميل إلى السيطرة واتخاذ القرارات وتحمل المسؤولية.</w:t>
      </w:r>
    </w:p>
    <w:p w14:paraId="3B6E5744"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خصائصها:</w:t>
      </w:r>
    </w:p>
    <w:p w14:paraId="13169955"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حازمة وواضحة.</w:t>
      </w:r>
    </w:p>
    <w:p w14:paraId="65050C3F"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تحب الإنجاز السريع.</w:t>
      </w:r>
    </w:p>
    <w:p w14:paraId="0DB3B9D6"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تركز على النتائج.</w:t>
      </w:r>
    </w:p>
    <w:p w14:paraId="42ECFE44"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lastRenderedPageBreak/>
        <w:t>• تكره التأخير والفوضى.</w:t>
      </w:r>
    </w:p>
    <w:p w14:paraId="6142B0F0" w14:textId="2CEBA2A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تميل إلى القيادة وإدارة الآخرين.</w:t>
      </w:r>
    </w:p>
    <w:p w14:paraId="568AC9A4"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نقاط القوة:</w:t>
      </w:r>
    </w:p>
    <w:p w14:paraId="25668C58"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سرعة اتخاذ القرار.</w:t>
      </w:r>
    </w:p>
    <w:p w14:paraId="6A22D7CB"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الثقة بالنفس.</w:t>
      </w:r>
    </w:p>
    <w:p w14:paraId="61E675D8" w14:textId="66CBA659"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القدرة على تحمل الضغوط.</w:t>
      </w:r>
    </w:p>
    <w:p w14:paraId="6143DAB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التحديات:</w:t>
      </w:r>
    </w:p>
    <w:p w14:paraId="032AE3B2"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قد تبدو متسلطة أحيانًا.</w:t>
      </w:r>
    </w:p>
    <w:p w14:paraId="1F6DDA24"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قليلة الصبر.</w:t>
      </w:r>
    </w:p>
    <w:p w14:paraId="0DC4AEC6" w14:textId="2DB9A1B0"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قد لا تستمع للآخرين بشكل كافٍ.</w:t>
      </w:r>
    </w:p>
    <w:p w14:paraId="4D718FB6"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كيفية التعامل معها:</w:t>
      </w:r>
    </w:p>
    <w:p w14:paraId="18A3124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تحدث باختصار ووضوح.</w:t>
      </w:r>
    </w:p>
    <w:p w14:paraId="430133D7"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ركز على النتائج والحلول.</w:t>
      </w:r>
    </w:p>
    <w:p w14:paraId="202E973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كن منظمًا في عرض أفكارك.</w:t>
      </w:r>
    </w:p>
    <w:p w14:paraId="6F8FC965" w14:textId="5BD32998"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تجنب الإطالة والتردد.</w:t>
      </w:r>
    </w:p>
    <w:p w14:paraId="54B530DB" w14:textId="457CB25B"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2- الشخصية التحليلية</w:t>
      </w:r>
    </w:p>
    <w:p w14:paraId="59CA9E16" w14:textId="4EEF9292"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وهي شخصية تهتم بالتفاصيل والدقة والمنطق.</w:t>
      </w:r>
    </w:p>
    <w:p w14:paraId="4D1F981E"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خصائصها:</w:t>
      </w:r>
    </w:p>
    <w:p w14:paraId="501BA6D7"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دقيقة ومنظمة.</w:t>
      </w:r>
    </w:p>
    <w:p w14:paraId="4FDC6E2E"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تحب التخطيط.</w:t>
      </w:r>
    </w:p>
    <w:p w14:paraId="567BC003"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lastRenderedPageBreak/>
        <w:t>• تعتمد على الحقائق والبيانات.</w:t>
      </w:r>
    </w:p>
    <w:p w14:paraId="6482231B"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تفضل التفكير قبل اتخاذ القرار.</w:t>
      </w:r>
    </w:p>
    <w:p w14:paraId="1078D961" w14:textId="57D6C986"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تهتم بالجودة.</w:t>
      </w:r>
    </w:p>
    <w:p w14:paraId="0738285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نقاط القوة:</w:t>
      </w:r>
    </w:p>
    <w:p w14:paraId="1070841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قوة التحليل.</w:t>
      </w:r>
    </w:p>
    <w:p w14:paraId="47887B8A"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اكتشاف الأخطاء.</w:t>
      </w:r>
    </w:p>
    <w:p w14:paraId="2059778A" w14:textId="65FDF564"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التنظيم والدقة.</w:t>
      </w:r>
    </w:p>
    <w:p w14:paraId="234BAD2B"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التحديات:</w:t>
      </w:r>
    </w:p>
    <w:p w14:paraId="293F21C4"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البطء أحيانًا في اتخاذ القرار.</w:t>
      </w:r>
    </w:p>
    <w:p w14:paraId="75FF1931"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المبالغة في التفكير.</w:t>
      </w:r>
    </w:p>
    <w:p w14:paraId="176BDAAF" w14:textId="5ABBE3C1"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الحساسية تجاه الأخطاء.</w:t>
      </w:r>
    </w:p>
    <w:p w14:paraId="1FB1239F" w14:textId="77777777" w:rsidR="00F47026" w:rsidRPr="00F47026" w:rsidRDefault="00F47026" w:rsidP="00F47026">
      <w:pPr>
        <w:spacing w:after="200" w:line="240" w:lineRule="auto"/>
        <w:rPr>
          <w:rFonts w:ascii="Sakkal Majalla" w:eastAsia="Times New Roman" w:hAnsi="Sakkal Majalla"/>
          <w:b/>
          <w:bCs/>
          <w:color w:val="C00000"/>
          <w:sz w:val="48"/>
          <w:szCs w:val="36"/>
          <w:rtl/>
          <w:lang w:val="en-GB"/>
        </w:rPr>
      </w:pPr>
      <w:r w:rsidRPr="00F47026">
        <w:rPr>
          <w:rFonts w:ascii="Sakkal Majalla" w:eastAsia="Times New Roman" w:hAnsi="Sakkal Majalla"/>
          <w:b/>
          <w:bCs/>
          <w:color w:val="C00000"/>
          <w:sz w:val="48"/>
          <w:szCs w:val="36"/>
          <w:rtl/>
          <w:lang w:val="en-GB"/>
        </w:rPr>
        <w:t>كيفية التعامل معها:</w:t>
      </w:r>
    </w:p>
    <w:p w14:paraId="69B05F81"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استخدم الأرقام والحقائق.</w:t>
      </w:r>
    </w:p>
    <w:p w14:paraId="2E4CC26A"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كن دقيقًا ومنظمًا.</w:t>
      </w:r>
    </w:p>
    <w:p w14:paraId="51CB1B3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تجنب العشوائية والغموض.</w:t>
      </w:r>
    </w:p>
    <w:p w14:paraId="6F573155" w14:textId="751D4890"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امنحها وقتًا للتفكير.</w:t>
      </w:r>
    </w:p>
    <w:p w14:paraId="1A4BD0BB" w14:textId="7F75BA43"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3- الشخصية الاجتماعية</w:t>
      </w:r>
    </w:p>
    <w:p w14:paraId="534E88FD" w14:textId="6277A994"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وهي شخصية ودودة تحب العلاقات والتفاعل مع الآخرين.</w:t>
      </w:r>
    </w:p>
    <w:p w14:paraId="06EA2502"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خصائصها:</w:t>
      </w:r>
    </w:p>
    <w:p w14:paraId="5F9A820F"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مرحة ومتحمسة.</w:t>
      </w:r>
    </w:p>
    <w:p w14:paraId="457C6C77"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lastRenderedPageBreak/>
        <w:t>• تحب العمل الجماعي.</w:t>
      </w:r>
    </w:p>
    <w:p w14:paraId="5159E41A"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تجيد بناء العلاقات.</w:t>
      </w:r>
    </w:p>
    <w:p w14:paraId="00908F3E"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تتحدث كثيرًا.</w:t>
      </w:r>
    </w:p>
    <w:p w14:paraId="44D3F02D"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تهتم بالمشاعر.</w:t>
      </w:r>
    </w:p>
    <w:p w14:paraId="11B1C01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p>
    <w:p w14:paraId="6B23448A"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نقاط القوة:</w:t>
      </w:r>
    </w:p>
    <w:p w14:paraId="43094A95"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القدرة على التأثير.</w:t>
      </w:r>
    </w:p>
    <w:p w14:paraId="567F180F"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بناء العلاقات.</w:t>
      </w:r>
    </w:p>
    <w:p w14:paraId="561EDAC8" w14:textId="23B17BBE"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رفع الروح المعنوية.</w:t>
      </w:r>
    </w:p>
    <w:p w14:paraId="78BC2157"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التحديات:</w:t>
      </w:r>
    </w:p>
    <w:p w14:paraId="6457FC04"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قد تتشتت بسهولة.</w:t>
      </w:r>
    </w:p>
    <w:p w14:paraId="1E6C1792"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أحيانًا تهمل التفاصيل.</w:t>
      </w:r>
    </w:p>
    <w:p w14:paraId="33D10804"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قد تتأثر بالعواطف.</w:t>
      </w:r>
    </w:p>
    <w:p w14:paraId="752D6255"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p>
    <w:p w14:paraId="692251C2"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كيفية التعامل معها:</w:t>
      </w:r>
    </w:p>
    <w:p w14:paraId="64A77B7B"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أظهر الاهتمام والتقدير.</w:t>
      </w:r>
    </w:p>
    <w:p w14:paraId="08390F21"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استخدم أسلوبًا وديًا.</w:t>
      </w:r>
    </w:p>
    <w:p w14:paraId="1006189E"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اسمح لها بالمشاركة والتفاعل.</w:t>
      </w:r>
    </w:p>
    <w:p w14:paraId="54EB1EA5"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تجنب الجفاف والرسميات الزائدة.</w:t>
      </w:r>
    </w:p>
    <w:p w14:paraId="5B037116"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p>
    <w:p w14:paraId="28C7D797" w14:textId="6AE4EDDB"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lastRenderedPageBreak/>
        <w:t>4- الشخصية الهادئة</w:t>
      </w:r>
    </w:p>
    <w:p w14:paraId="30489C2D" w14:textId="6B85CF7C"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وهي شخصية تميل إلى الاستقرار والهدوء وتجنب الصراعات.</w:t>
      </w:r>
    </w:p>
    <w:p w14:paraId="6C9C4203"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خصائصها:</w:t>
      </w:r>
    </w:p>
    <w:p w14:paraId="419D5ADC"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هادئة ومتعاونة.</w:t>
      </w:r>
    </w:p>
    <w:p w14:paraId="4CB387CE"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صبورة.</w:t>
      </w:r>
    </w:p>
    <w:p w14:paraId="1E6DDA88"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تحب الاستقرار.</w:t>
      </w:r>
    </w:p>
    <w:p w14:paraId="77654E12"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تتجنب المشكلات.</w:t>
      </w:r>
    </w:p>
    <w:p w14:paraId="00B3C3FA" w14:textId="0775BBAA"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جيدة في الاستماع.</w:t>
      </w:r>
    </w:p>
    <w:p w14:paraId="0B72013A"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نقاط القوة:</w:t>
      </w:r>
    </w:p>
    <w:p w14:paraId="2FA5B26A"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التعاون.</w:t>
      </w:r>
    </w:p>
    <w:p w14:paraId="02BA4F29"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المرونة.</w:t>
      </w:r>
    </w:p>
    <w:p w14:paraId="5F049898" w14:textId="4AAD26B9"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القدرة على تهدئة الآخرين.</w:t>
      </w:r>
    </w:p>
    <w:p w14:paraId="4E5EE38C"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التحديات:</w:t>
      </w:r>
    </w:p>
    <w:p w14:paraId="294C5404"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التردد أحيانًا.</w:t>
      </w:r>
    </w:p>
    <w:p w14:paraId="703FF557"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صعوبة التعبير عن الرأي.</w:t>
      </w:r>
    </w:p>
    <w:p w14:paraId="766E549A" w14:textId="6FB3695C"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تجنب المواجهة.</w:t>
      </w:r>
    </w:p>
    <w:p w14:paraId="01B082CC"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كيفية التعامل معها:</w:t>
      </w:r>
    </w:p>
    <w:p w14:paraId="6B96807B"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تحدث بهدوء واحترام.</w:t>
      </w:r>
    </w:p>
    <w:p w14:paraId="07CBED9E"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شجعها على التعبير عن رأيها.</w:t>
      </w:r>
    </w:p>
    <w:p w14:paraId="3567856A"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تجنب الضغط الشديد.</w:t>
      </w:r>
    </w:p>
    <w:p w14:paraId="4D8950E9" w14:textId="50DDECAD"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lastRenderedPageBreak/>
        <w:t>• امنحها الشعور بالأمان والثقة.</w:t>
      </w:r>
    </w:p>
    <w:p w14:paraId="04997D67" w14:textId="6CCD853B" w:rsidR="00F47026" w:rsidRPr="00F47026" w:rsidRDefault="00F47026" w:rsidP="00F47026">
      <w:pPr>
        <w:spacing w:after="200" w:line="240" w:lineRule="auto"/>
        <w:jc w:val="center"/>
        <w:rPr>
          <w:rFonts w:ascii="Sakkal Majalla" w:eastAsia="Times New Roman" w:hAnsi="Sakkal Majalla"/>
          <w:b/>
          <w:bCs/>
          <w:color w:val="006666"/>
          <w:sz w:val="56"/>
          <w:szCs w:val="44"/>
          <w:rtl/>
          <w:lang w:val="en-GB"/>
        </w:rPr>
      </w:pPr>
      <w:r w:rsidRPr="00F47026">
        <w:rPr>
          <w:rFonts w:ascii="Sakkal Majalla" w:eastAsia="Times New Roman" w:hAnsi="Sakkal Majalla"/>
          <w:b/>
          <w:bCs/>
          <w:color w:val="006666"/>
          <w:sz w:val="56"/>
          <w:szCs w:val="44"/>
          <w:rtl/>
          <w:lang w:val="en-GB"/>
        </w:rPr>
        <w:t>ثانيًا: أساليب التواصل مع الشخصيات المختلفة</w:t>
      </w:r>
    </w:p>
    <w:p w14:paraId="79B5A729" w14:textId="13562959"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لا يمكن استخدام نفس أسلوب التواصل مع جميع الأشخاص، لأن كل شخصية تستجيب بطريقة مختلفة. ولذلك فإن المرونة في التواصل تُعد من أهم مهارات النجاح المهني.</w:t>
      </w:r>
    </w:p>
    <w:p w14:paraId="0EA772A9" w14:textId="6B7CEFEE"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مفهوم التكيف في التواصل</w:t>
      </w:r>
    </w:p>
    <w:p w14:paraId="48E67B96"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ويقصد به:</w:t>
      </w:r>
    </w:p>
    <w:p w14:paraId="5ECDF554" w14:textId="330D6AEF"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“قدرة الشخص على تعديل أسلوبه وطريقته في الحديث والتفاعل بما يتناسب مع طبيعة الشخص الآخر والموقف المهني.”</w:t>
      </w:r>
    </w:p>
    <w:p w14:paraId="03187B87" w14:textId="24CC14D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أساليب التواصل مع الشخصيات المختلفة</w:t>
      </w:r>
    </w:p>
    <w:p w14:paraId="5D479713"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1- التواصل مع الشخصية القيادية</w:t>
      </w:r>
    </w:p>
    <w:p w14:paraId="1E7B941D"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تحدث بثقة.</w:t>
      </w:r>
    </w:p>
    <w:p w14:paraId="05EDEFB6"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اختصر المعلومات.</w:t>
      </w:r>
    </w:p>
    <w:p w14:paraId="1411BE0F"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ركز على النتائج.</w:t>
      </w:r>
    </w:p>
    <w:p w14:paraId="07B50DFC"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تجنب التردد.</w:t>
      </w:r>
    </w:p>
    <w:p w14:paraId="47E6296E"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كن مباشرًا.</w:t>
      </w:r>
    </w:p>
    <w:p w14:paraId="63D0333B"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p>
    <w:p w14:paraId="454A4935"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أخطاء يجب تجنبها:</w:t>
      </w:r>
    </w:p>
    <w:p w14:paraId="4DE749E0"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كثرة التفاصيل غير المهمة.</w:t>
      </w:r>
    </w:p>
    <w:p w14:paraId="3D09E520"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التردد وعدم الوضوح.</w:t>
      </w:r>
    </w:p>
    <w:p w14:paraId="3FA7D2CB"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إضاعة الوقت.</w:t>
      </w:r>
    </w:p>
    <w:p w14:paraId="244E8B3E"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p>
    <w:p w14:paraId="744086A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2- التواصل مع الشخصية التحليلية</w:t>
      </w:r>
    </w:p>
    <w:p w14:paraId="6A7B09FD"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قدم معلومات دقيقة.</w:t>
      </w:r>
    </w:p>
    <w:p w14:paraId="0D3B0DD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استخدم الأدلة والبيانات.</w:t>
      </w:r>
    </w:p>
    <w:p w14:paraId="2D8EF6A1"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نظم أفكارك.</w:t>
      </w:r>
    </w:p>
    <w:p w14:paraId="60984C30"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كن منطقيًا.</w:t>
      </w:r>
    </w:p>
    <w:p w14:paraId="4DAFB523"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توقع الأسئلة التفصيلية.</w:t>
      </w:r>
    </w:p>
    <w:p w14:paraId="68C4E88A"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p>
    <w:p w14:paraId="6519D464"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أخطاء يجب تجنبها:</w:t>
      </w:r>
    </w:p>
    <w:p w14:paraId="2AF5ED80"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التسرع.</w:t>
      </w:r>
    </w:p>
    <w:p w14:paraId="37A513ED"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الغموض.</w:t>
      </w:r>
    </w:p>
    <w:p w14:paraId="52FA4F6D"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العشوائية.</w:t>
      </w:r>
    </w:p>
    <w:p w14:paraId="67C5EAC0"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p>
    <w:p w14:paraId="2ECBC601"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3- التواصل مع الشخصية الاجتماعية</w:t>
      </w:r>
    </w:p>
    <w:p w14:paraId="5A77F0AC"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استخدم أسلوبًا إيجابيًا.</w:t>
      </w:r>
    </w:p>
    <w:p w14:paraId="4658EE4B"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أظهر الحماس.</w:t>
      </w:r>
    </w:p>
    <w:p w14:paraId="5CBA9E18"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شاركها الحوار.</w:t>
      </w:r>
    </w:p>
    <w:p w14:paraId="7E4FD94E"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اهتم بالعلاقات الإنسانية.</w:t>
      </w:r>
    </w:p>
    <w:p w14:paraId="58507654" w14:textId="77777777" w:rsidR="00F47026" w:rsidRDefault="00F47026" w:rsidP="00F47026">
      <w:pPr>
        <w:spacing w:after="200" w:line="240" w:lineRule="auto"/>
        <w:rPr>
          <w:rFonts w:ascii="Sakkal Majalla" w:eastAsia="Times New Roman" w:hAnsi="Sakkal Majalla"/>
          <w:b/>
          <w:bCs/>
          <w:color w:val="auto"/>
          <w:sz w:val="48"/>
          <w:szCs w:val="36"/>
          <w:rtl/>
          <w:lang w:val="en-GB"/>
        </w:rPr>
      </w:pPr>
    </w:p>
    <w:p w14:paraId="48C4DB4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p>
    <w:p w14:paraId="21D84B0F"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lastRenderedPageBreak/>
        <w:t>أخطاء يجب تجنبها:</w:t>
      </w:r>
    </w:p>
    <w:p w14:paraId="01C4506D"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البرود.</w:t>
      </w:r>
    </w:p>
    <w:p w14:paraId="634E0E22"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تجاهل المشاعر.</w:t>
      </w:r>
    </w:p>
    <w:p w14:paraId="44811275"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الجدية المفرطة.</w:t>
      </w:r>
    </w:p>
    <w:p w14:paraId="26ADF6C3"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p>
    <w:p w14:paraId="7AE04BA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4- التواصل مع الشخصية الهادئة</w:t>
      </w:r>
    </w:p>
    <w:p w14:paraId="09C394C6"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كن صبورًا.</w:t>
      </w:r>
    </w:p>
    <w:p w14:paraId="2F2F2581"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تحدث بهدوء.</w:t>
      </w:r>
    </w:p>
    <w:p w14:paraId="3EBE9AD5"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شجع المشاركة.</w:t>
      </w:r>
    </w:p>
    <w:p w14:paraId="3146B678"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امنحها وقتًا للتفكير.</w:t>
      </w:r>
    </w:p>
    <w:p w14:paraId="00D2F250"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p>
    <w:p w14:paraId="37A69CF0"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أخطاء يجب تجنبها:</w:t>
      </w:r>
    </w:p>
    <w:p w14:paraId="0DDF6DAC"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الضغط الشديد.</w:t>
      </w:r>
    </w:p>
    <w:p w14:paraId="4F7F0D31"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رفع الصوت.</w:t>
      </w:r>
    </w:p>
    <w:p w14:paraId="59F63471" w14:textId="5A5594EF"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المقاطعة المستمرة.</w:t>
      </w:r>
    </w:p>
    <w:p w14:paraId="1312FC20" w14:textId="431D6918" w:rsidR="00F47026" w:rsidRPr="005649D0" w:rsidRDefault="00F47026" w:rsidP="00F47026">
      <w:pPr>
        <w:spacing w:after="200" w:line="240" w:lineRule="auto"/>
        <w:rPr>
          <w:rFonts w:ascii="Sakkal Majalla" w:eastAsia="Times New Roman" w:hAnsi="Sakkal Majalla"/>
          <w:b/>
          <w:bCs/>
          <w:color w:val="C00000"/>
          <w:sz w:val="48"/>
          <w:szCs w:val="36"/>
          <w:rtl/>
          <w:lang w:val="en-GB"/>
        </w:rPr>
      </w:pPr>
      <w:r w:rsidRPr="005649D0">
        <w:rPr>
          <w:rFonts w:ascii="Sakkal Majalla" w:eastAsia="Times New Roman" w:hAnsi="Sakkal Majalla"/>
          <w:b/>
          <w:bCs/>
          <w:color w:val="C00000"/>
          <w:sz w:val="48"/>
          <w:szCs w:val="36"/>
          <w:rtl/>
          <w:lang w:val="en-GB"/>
        </w:rPr>
        <w:t>مهارات مهمة للتواصل مع جميع الشخصيات</w:t>
      </w:r>
    </w:p>
    <w:p w14:paraId="5A5F0AF3"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حسن الاستماع.</w:t>
      </w:r>
    </w:p>
    <w:p w14:paraId="0B33F661"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الذكاء العاطفي.</w:t>
      </w:r>
    </w:p>
    <w:p w14:paraId="637FA281"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احترام الاختلاف.</w:t>
      </w:r>
    </w:p>
    <w:p w14:paraId="328A22B4"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التحكم في الانفعالات.</w:t>
      </w:r>
    </w:p>
    <w:p w14:paraId="7862262F"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lastRenderedPageBreak/>
        <w:t>• استخدام لغة جسد إيجابية.</w:t>
      </w:r>
    </w:p>
    <w:p w14:paraId="685FCE43"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المرونة.</w:t>
      </w:r>
    </w:p>
    <w:p w14:paraId="3E78BD7A"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الصبر.</w:t>
      </w:r>
    </w:p>
    <w:p w14:paraId="3909C2B1"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p>
    <w:p w14:paraId="06B1997A" w14:textId="050D6619" w:rsidR="00F47026" w:rsidRPr="005649D0" w:rsidRDefault="00F47026" w:rsidP="00F47026">
      <w:pPr>
        <w:spacing w:after="200" w:line="240" w:lineRule="auto"/>
        <w:jc w:val="center"/>
        <w:rPr>
          <w:rFonts w:ascii="Sakkal Majalla" w:eastAsia="Times New Roman" w:hAnsi="Sakkal Majalla"/>
          <w:b/>
          <w:bCs/>
          <w:color w:val="006666"/>
          <w:sz w:val="56"/>
          <w:szCs w:val="44"/>
          <w:rtl/>
          <w:lang w:val="en-GB"/>
        </w:rPr>
      </w:pPr>
      <w:r w:rsidRPr="005649D0">
        <w:rPr>
          <w:rFonts w:ascii="Sakkal Majalla" w:eastAsia="Times New Roman" w:hAnsi="Sakkal Majalla"/>
          <w:b/>
          <w:bCs/>
          <w:color w:val="006666"/>
          <w:sz w:val="56"/>
          <w:szCs w:val="44"/>
          <w:rtl/>
          <w:lang w:val="en-GB"/>
        </w:rPr>
        <w:t>ثالثًا: تحديد نمط التواصل الشخصي</w:t>
      </w:r>
    </w:p>
    <w:p w14:paraId="16FD5DCC" w14:textId="6E127265"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لكل إنسان أسلوب خاص في التواصل مع الآخرين، ويتأثر هذا الأسلوب بالشخصية والخبرات والتربية وطبيعة البيئة المحيطة. وفهم الشخص لنمط تواصله يساعده على تطوير نقاط القوة ومعالجة نقاط الضعف وتحسين علاقاته المهنية.</w:t>
      </w:r>
    </w:p>
    <w:p w14:paraId="67DDB20D" w14:textId="54BB7810"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ما المقصود بنمط التواصل الشخصي؟</w:t>
      </w:r>
    </w:p>
    <w:p w14:paraId="2F2D3FF6" w14:textId="36F9E2E4"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هو الطريقة المعتادة التي يستخدمها الشخص في التعبير عن أفكاره ومشاعره والتفاعل مع الآخرين.</w:t>
      </w:r>
    </w:p>
    <w:p w14:paraId="4D60D711" w14:textId="2B821FF1"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أهمية معرفة نمط التواصل الشخصي</w:t>
      </w:r>
    </w:p>
    <w:p w14:paraId="17278E81"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زيادة الوعي الذاتي.</w:t>
      </w:r>
    </w:p>
    <w:p w14:paraId="6392B0D8"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تحسين العلاقات المهنية.</w:t>
      </w:r>
    </w:p>
    <w:p w14:paraId="0D974156"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تطوير مهارات التواصل.</w:t>
      </w:r>
    </w:p>
    <w:p w14:paraId="7EB2452C"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تقليل المشكلات والخلافات.</w:t>
      </w:r>
    </w:p>
    <w:p w14:paraId="1814AD63"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فهم تأثير السلوك على الآخرين.</w:t>
      </w:r>
    </w:p>
    <w:p w14:paraId="6C4C60F1"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p>
    <w:p w14:paraId="1AE4E848"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p>
    <w:p w14:paraId="23747294"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p>
    <w:p w14:paraId="4C49FEEF" w14:textId="6EE0FDB9" w:rsidR="00F47026" w:rsidRPr="005649D0" w:rsidRDefault="00F47026" w:rsidP="00F47026">
      <w:pPr>
        <w:spacing w:after="200" w:line="240" w:lineRule="auto"/>
        <w:rPr>
          <w:rFonts w:ascii="Sakkal Majalla" w:eastAsia="Times New Roman" w:hAnsi="Sakkal Majalla"/>
          <w:b/>
          <w:bCs/>
          <w:color w:val="C00000"/>
          <w:sz w:val="48"/>
          <w:szCs w:val="36"/>
          <w:rtl/>
          <w:lang w:val="en-GB"/>
        </w:rPr>
      </w:pPr>
      <w:r w:rsidRPr="005649D0">
        <w:rPr>
          <w:rFonts w:ascii="Sakkal Majalla" w:eastAsia="Times New Roman" w:hAnsi="Sakkal Majalla"/>
          <w:b/>
          <w:bCs/>
          <w:color w:val="C00000"/>
          <w:sz w:val="48"/>
          <w:szCs w:val="36"/>
          <w:rtl/>
          <w:lang w:val="en-GB"/>
        </w:rPr>
        <w:lastRenderedPageBreak/>
        <w:t>أنماط التواصل الشخصية</w:t>
      </w:r>
    </w:p>
    <w:p w14:paraId="4DC5EB7E"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1- النمط الحازم</w:t>
      </w:r>
    </w:p>
    <w:p w14:paraId="30C779E5" w14:textId="48728663"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ويُعد أفضل أنماط التواصل.</w:t>
      </w:r>
    </w:p>
    <w:p w14:paraId="6F9C20ED"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خصائصه:</w:t>
      </w:r>
    </w:p>
    <w:p w14:paraId="53A82306"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الوضوح.</w:t>
      </w:r>
    </w:p>
    <w:p w14:paraId="745491FD"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الثقة.</w:t>
      </w:r>
    </w:p>
    <w:p w14:paraId="6B719DEE"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احترام الآخرين.</w:t>
      </w:r>
    </w:p>
    <w:p w14:paraId="00C49998"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التعبير عن الرأي بدون عدوانية.</w:t>
      </w:r>
    </w:p>
    <w:p w14:paraId="1144FF83"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p>
    <w:p w14:paraId="1F0B0D46"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نتائجه:</w:t>
      </w:r>
    </w:p>
    <w:p w14:paraId="0608FCC1"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بناء الثقة.</w:t>
      </w:r>
    </w:p>
    <w:p w14:paraId="21D52A6E"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تحسين العلاقات.</w:t>
      </w:r>
    </w:p>
    <w:p w14:paraId="12C7D821" w14:textId="6C9A5842"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حل المشكلات بفعالية.</w:t>
      </w:r>
    </w:p>
    <w:p w14:paraId="03899BC2" w14:textId="7838C313"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2- النمط العدواني</w:t>
      </w:r>
    </w:p>
    <w:p w14:paraId="512926BF"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خصائصه:</w:t>
      </w:r>
    </w:p>
    <w:p w14:paraId="32C05799"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رفع الصوت.</w:t>
      </w:r>
    </w:p>
    <w:p w14:paraId="17ED6173"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فرض الرأي.</w:t>
      </w:r>
    </w:p>
    <w:p w14:paraId="51E12F17" w14:textId="34A0ADB5"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التقليل من الآخرين.</w:t>
      </w:r>
    </w:p>
    <w:p w14:paraId="46D87513"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نتائجه:</w:t>
      </w:r>
    </w:p>
    <w:p w14:paraId="79102D12"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التوتر والخلافات.</w:t>
      </w:r>
    </w:p>
    <w:p w14:paraId="5407A2DC" w14:textId="1334D1B2"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lastRenderedPageBreak/>
        <w:t>• ضعف العلاقات المهنية.</w:t>
      </w:r>
    </w:p>
    <w:p w14:paraId="427E68BC" w14:textId="6C5D6471"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3- النمط السلبي</w:t>
      </w:r>
    </w:p>
    <w:p w14:paraId="0684DB54"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خصائصه:</w:t>
      </w:r>
    </w:p>
    <w:p w14:paraId="31DECFA0"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الخجل.</w:t>
      </w:r>
    </w:p>
    <w:p w14:paraId="4BD00A1C"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التردد.</w:t>
      </w:r>
    </w:p>
    <w:p w14:paraId="0E24BF38" w14:textId="55E3278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صعوبة التعبير عن الرأي.</w:t>
      </w:r>
    </w:p>
    <w:p w14:paraId="32C87EF1"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نتائجه:</w:t>
      </w:r>
    </w:p>
    <w:p w14:paraId="50BAB4D9"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ضعف الثقة بالنفس.</w:t>
      </w:r>
    </w:p>
    <w:p w14:paraId="3C86ECDB" w14:textId="1EA82C3D"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ضياع الحقوق.</w:t>
      </w:r>
    </w:p>
    <w:p w14:paraId="75DC4145" w14:textId="0670563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4- النمط السلبي العدواني</w:t>
      </w:r>
    </w:p>
    <w:p w14:paraId="1DC0EF40"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خصائصه:</w:t>
      </w:r>
    </w:p>
    <w:p w14:paraId="0DA73568"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إظهار الموافقة ظاهريًا مع الرفض الداخلي.</w:t>
      </w:r>
    </w:p>
    <w:p w14:paraId="5DADEB5C" w14:textId="34B5D2BD"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استخدام التلميحات والسخرية.</w:t>
      </w:r>
    </w:p>
    <w:p w14:paraId="742B204E"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نتائجه:</w:t>
      </w:r>
    </w:p>
    <w:p w14:paraId="35834227"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سوء الفهم.</w:t>
      </w:r>
    </w:p>
    <w:p w14:paraId="608E2016" w14:textId="3E626770"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ضعف الثقة.</w:t>
      </w:r>
    </w:p>
    <w:p w14:paraId="76DB5EB7" w14:textId="6027182A" w:rsidR="00F47026" w:rsidRPr="005649D0" w:rsidRDefault="00F47026" w:rsidP="00F47026">
      <w:pPr>
        <w:spacing w:after="200" w:line="240" w:lineRule="auto"/>
        <w:rPr>
          <w:rFonts w:ascii="Sakkal Majalla" w:eastAsia="Times New Roman" w:hAnsi="Sakkal Majalla"/>
          <w:b/>
          <w:bCs/>
          <w:color w:val="C00000"/>
          <w:sz w:val="48"/>
          <w:szCs w:val="36"/>
          <w:rtl/>
          <w:lang w:val="en-GB"/>
        </w:rPr>
      </w:pPr>
      <w:r w:rsidRPr="005649D0">
        <w:rPr>
          <w:rFonts w:ascii="Sakkal Majalla" w:eastAsia="Times New Roman" w:hAnsi="Sakkal Majalla"/>
          <w:b/>
          <w:bCs/>
          <w:color w:val="C00000"/>
          <w:sz w:val="48"/>
          <w:szCs w:val="36"/>
          <w:rtl/>
          <w:lang w:val="en-GB"/>
        </w:rPr>
        <w:t>كيفية تطوير نمط التواصل الشخصي</w:t>
      </w:r>
    </w:p>
    <w:p w14:paraId="58CD8618"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التدريب على التعبير الواضح.</w:t>
      </w:r>
    </w:p>
    <w:p w14:paraId="5F9E2B0C"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تحسين الثقة بالنفس.</w:t>
      </w:r>
    </w:p>
    <w:p w14:paraId="51E64D84"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ممارسة الاستماع الفعّال.</w:t>
      </w:r>
    </w:p>
    <w:p w14:paraId="0B3898D9"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lastRenderedPageBreak/>
        <w:t>• التحكم في الانفعالات.</w:t>
      </w:r>
    </w:p>
    <w:p w14:paraId="154C72C9"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طلب التغذية الراجعة من الآخرين.</w:t>
      </w:r>
    </w:p>
    <w:p w14:paraId="30DC341B"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مراقبة لغة الجسد.</w:t>
      </w:r>
    </w:p>
    <w:p w14:paraId="0AC7B44C"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p>
    <w:p w14:paraId="39078B5F" w14:textId="56D6F359" w:rsidR="00F47026" w:rsidRPr="005649D0" w:rsidRDefault="00F47026" w:rsidP="00F47026">
      <w:pPr>
        <w:spacing w:after="200" w:line="240" w:lineRule="auto"/>
        <w:jc w:val="center"/>
        <w:rPr>
          <w:rFonts w:ascii="Sakkal Majalla" w:eastAsia="Times New Roman" w:hAnsi="Sakkal Majalla"/>
          <w:b/>
          <w:bCs/>
          <w:color w:val="006666"/>
          <w:sz w:val="72"/>
          <w:szCs w:val="48"/>
          <w:rtl/>
          <w:lang w:val="en-GB"/>
        </w:rPr>
      </w:pPr>
      <w:r w:rsidRPr="005649D0">
        <w:rPr>
          <w:rFonts w:ascii="Sakkal Majalla" w:eastAsia="Times New Roman" w:hAnsi="Sakkal Majalla"/>
          <w:b/>
          <w:bCs/>
          <w:color w:val="006666"/>
          <w:sz w:val="72"/>
          <w:szCs w:val="48"/>
          <w:rtl/>
          <w:lang w:val="en-GB"/>
        </w:rPr>
        <w:t>رابعًا: التكيف مع أنماط الآخرين</w:t>
      </w:r>
    </w:p>
    <w:p w14:paraId="12566D2E" w14:textId="7C6D97D4"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التكيف مع الآخرين لا يعني تغيير الشخصية أو التنازل عن المبادئ، بل يعني امتلاك المرونة الكافية لفهم طريقة تفكير الآخرين والتعامل معهم بأسلوب يحقق التعاون والتفاهم.</w:t>
      </w:r>
    </w:p>
    <w:p w14:paraId="63B771D8" w14:textId="1366997A"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مفهوم التكيف</w:t>
      </w:r>
    </w:p>
    <w:p w14:paraId="0F9765FB"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هو:</w:t>
      </w:r>
    </w:p>
    <w:p w14:paraId="3E3000FC"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“قدرة الفرد على تعديل أسلوب تعامله وتواصله بما يتناسب مع طبيعة الأشخاص والمواقف المختلفة.”</w:t>
      </w:r>
    </w:p>
    <w:p w14:paraId="52A2A33B"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p>
    <w:p w14:paraId="3B057A14" w14:textId="2CEE79C3" w:rsidR="00F47026" w:rsidRPr="005649D0" w:rsidRDefault="00F47026" w:rsidP="00582F3F">
      <w:pPr>
        <w:spacing w:after="200" w:line="240" w:lineRule="auto"/>
        <w:rPr>
          <w:rFonts w:ascii="Sakkal Majalla" w:eastAsia="Times New Roman" w:hAnsi="Sakkal Majalla"/>
          <w:b/>
          <w:bCs/>
          <w:color w:val="C00000"/>
          <w:sz w:val="48"/>
          <w:szCs w:val="36"/>
          <w:rtl/>
          <w:lang w:val="en-GB"/>
        </w:rPr>
      </w:pPr>
      <w:r w:rsidRPr="005649D0">
        <w:rPr>
          <w:rFonts w:ascii="Sakkal Majalla" w:eastAsia="Times New Roman" w:hAnsi="Sakkal Majalla"/>
          <w:b/>
          <w:bCs/>
          <w:color w:val="C00000"/>
          <w:sz w:val="48"/>
          <w:szCs w:val="36"/>
          <w:rtl/>
          <w:lang w:val="en-GB"/>
        </w:rPr>
        <w:t>أهمية التكيف في بيئة العمل</w:t>
      </w:r>
    </w:p>
    <w:p w14:paraId="5C291659"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تعزيز العلاقات المهنية.</w:t>
      </w:r>
    </w:p>
    <w:p w14:paraId="2F4B404E"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تقليل الصراعات.</w:t>
      </w:r>
    </w:p>
    <w:p w14:paraId="74EEC05B"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رفع كفاءة العمل الجماعي.</w:t>
      </w:r>
    </w:p>
    <w:p w14:paraId="065662F7"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تحسين جودة التواصل.</w:t>
      </w:r>
    </w:p>
    <w:p w14:paraId="3B1F539B"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زيادة فرص النجاح المهني.</w:t>
      </w:r>
    </w:p>
    <w:p w14:paraId="3BD72BCA"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p>
    <w:p w14:paraId="53042E88" w14:textId="77777777" w:rsidR="00582F3F" w:rsidRPr="005649D0" w:rsidRDefault="00582F3F" w:rsidP="00F47026">
      <w:pPr>
        <w:spacing w:after="200" w:line="240" w:lineRule="auto"/>
        <w:rPr>
          <w:rFonts w:ascii="Sakkal Majalla" w:eastAsia="Times New Roman" w:hAnsi="Sakkal Majalla"/>
          <w:b/>
          <w:bCs/>
          <w:color w:val="auto"/>
          <w:sz w:val="48"/>
          <w:szCs w:val="36"/>
          <w:rtl/>
          <w:lang w:val="en-GB"/>
        </w:rPr>
      </w:pPr>
    </w:p>
    <w:p w14:paraId="49744020" w14:textId="627A0267" w:rsidR="00F47026" w:rsidRPr="005649D0" w:rsidRDefault="00F47026" w:rsidP="00582F3F">
      <w:pPr>
        <w:spacing w:after="200" w:line="240" w:lineRule="auto"/>
        <w:rPr>
          <w:rFonts w:ascii="Sakkal Majalla" w:eastAsia="Times New Roman" w:hAnsi="Sakkal Majalla"/>
          <w:b/>
          <w:bCs/>
          <w:color w:val="C00000"/>
          <w:sz w:val="48"/>
          <w:szCs w:val="36"/>
          <w:rtl/>
          <w:lang w:val="en-GB"/>
        </w:rPr>
      </w:pPr>
      <w:r w:rsidRPr="005649D0">
        <w:rPr>
          <w:rFonts w:ascii="Sakkal Majalla" w:eastAsia="Times New Roman" w:hAnsi="Sakkal Majalla"/>
          <w:b/>
          <w:bCs/>
          <w:color w:val="C00000"/>
          <w:sz w:val="48"/>
          <w:szCs w:val="36"/>
          <w:rtl/>
          <w:lang w:val="en-GB"/>
        </w:rPr>
        <w:lastRenderedPageBreak/>
        <w:t>خطوات التكيف مع الآخرين</w:t>
      </w:r>
    </w:p>
    <w:p w14:paraId="0BCCD9C7"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1- فهم الشخصية المقابلة</w:t>
      </w:r>
    </w:p>
    <w:p w14:paraId="4CCB6C14"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من خلال:</w:t>
      </w:r>
    </w:p>
    <w:p w14:paraId="32FE0B5D"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طريقة الحديث.</w:t>
      </w:r>
    </w:p>
    <w:p w14:paraId="5706CF4B"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ردود الأفعال.</w:t>
      </w:r>
    </w:p>
    <w:p w14:paraId="3B4B484A"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لغة الجسد.</w:t>
      </w:r>
    </w:p>
    <w:p w14:paraId="577408C5" w14:textId="7DBB11F1" w:rsidR="00F47026" w:rsidRPr="005649D0" w:rsidRDefault="00F47026" w:rsidP="00582F3F">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أسلوب اتخاذ القرار.</w:t>
      </w:r>
    </w:p>
    <w:p w14:paraId="1981592B"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2- المرونة في الأسلوب</w:t>
      </w:r>
    </w:p>
    <w:p w14:paraId="33D56D9E" w14:textId="0CAC334E" w:rsidR="00F47026" w:rsidRPr="005649D0" w:rsidRDefault="00F47026" w:rsidP="00582F3F">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فليس كل الأشخاص يناسبهم نفس الأسلوب.</w:t>
      </w:r>
    </w:p>
    <w:p w14:paraId="1DDB20B0"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3- التحكم في الانفعالات</w:t>
      </w:r>
    </w:p>
    <w:p w14:paraId="61D7611C" w14:textId="4538E86A" w:rsidR="00F47026" w:rsidRPr="005649D0" w:rsidRDefault="00F47026" w:rsidP="00582F3F">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الهدوء يساعد على إدارة المواقف الصعبة.</w:t>
      </w:r>
    </w:p>
    <w:p w14:paraId="1EB56616"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4- احترام الاختلاف</w:t>
      </w:r>
    </w:p>
    <w:p w14:paraId="740794CE" w14:textId="33390360" w:rsidR="00F47026" w:rsidRPr="005649D0" w:rsidRDefault="00F47026" w:rsidP="00582F3F">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الاختلاف أمر طبيعي داخل بيئات العمل.</w:t>
      </w:r>
    </w:p>
    <w:p w14:paraId="61E48F55"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5- التركيز على الهدف المشترك</w:t>
      </w:r>
    </w:p>
    <w:p w14:paraId="0AD6287C" w14:textId="2D433DB0" w:rsidR="00F47026" w:rsidRPr="005649D0" w:rsidRDefault="00F47026" w:rsidP="00582F3F">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بدلًا من التركيز على الخلافات الشخصية.</w:t>
      </w:r>
    </w:p>
    <w:p w14:paraId="10992DD2" w14:textId="07A24B2E" w:rsidR="00F47026" w:rsidRPr="005649D0" w:rsidRDefault="00F47026" w:rsidP="00582F3F">
      <w:pPr>
        <w:spacing w:after="200" w:line="240" w:lineRule="auto"/>
        <w:rPr>
          <w:rFonts w:ascii="Sakkal Majalla" w:eastAsia="Times New Roman" w:hAnsi="Sakkal Majalla"/>
          <w:b/>
          <w:bCs/>
          <w:color w:val="C00000"/>
          <w:sz w:val="48"/>
          <w:szCs w:val="36"/>
          <w:rtl/>
          <w:lang w:val="en-GB"/>
        </w:rPr>
      </w:pPr>
      <w:r w:rsidRPr="005649D0">
        <w:rPr>
          <w:rFonts w:ascii="Sakkal Majalla" w:eastAsia="Times New Roman" w:hAnsi="Sakkal Majalla"/>
          <w:b/>
          <w:bCs/>
          <w:color w:val="C00000"/>
          <w:sz w:val="48"/>
          <w:szCs w:val="36"/>
          <w:rtl/>
          <w:lang w:val="en-GB"/>
        </w:rPr>
        <w:t>مهارات تساعد على التكيف</w:t>
      </w:r>
    </w:p>
    <w:p w14:paraId="5F7F80DE"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الذكاء العاطفي.</w:t>
      </w:r>
    </w:p>
    <w:p w14:paraId="397FAB9A"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التعاطف.</w:t>
      </w:r>
    </w:p>
    <w:p w14:paraId="71E6FC72"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الصبر.</w:t>
      </w:r>
    </w:p>
    <w:p w14:paraId="456FA8E2"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إدارة الضغوط.</w:t>
      </w:r>
    </w:p>
    <w:p w14:paraId="385C3753" w14:textId="782AC6B3" w:rsidR="00F47026" w:rsidRPr="005649D0" w:rsidRDefault="00F47026" w:rsidP="00582F3F">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lastRenderedPageBreak/>
        <w:t>• التفكير الإيجابي.</w:t>
      </w:r>
    </w:p>
    <w:p w14:paraId="28FCFFA9" w14:textId="08A2F1C5" w:rsidR="00F47026" w:rsidRPr="005649D0" w:rsidRDefault="00F47026" w:rsidP="00582F3F">
      <w:pPr>
        <w:spacing w:after="200" w:line="240" w:lineRule="auto"/>
        <w:jc w:val="center"/>
        <w:rPr>
          <w:rFonts w:ascii="Sakkal Majalla" w:eastAsia="Times New Roman" w:hAnsi="Sakkal Majalla"/>
          <w:b/>
          <w:bCs/>
          <w:color w:val="006666"/>
          <w:sz w:val="72"/>
          <w:szCs w:val="48"/>
          <w:rtl/>
          <w:lang w:val="en-GB"/>
        </w:rPr>
      </w:pPr>
      <w:r w:rsidRPr="005649D0">
        <w:rPr>
          <w:rFonts w:ascii="Sakkal Majalla" w:eastAsia="Times New Roman" w:hAnsi="Sakkal Majalla"/>
          <w:b/>
          <w:bCs/>
          <w:color w:val="006666"/>
          <w:sz w:val="72"/>
          <w:szCs w:val="48"/>
          <w:rtl/>
          <w:lang w:val="en-GB"/>
        </w:rPr>
        <w:t>خامسًا: بناء التفاهم المهني</w:t>
      </w:r>
    </w:p>
    <w:p w14:paraId="56BDCB2E" w14:textId="1F60A78F" w:rsidR="00F47026" w:rsidRPr="005649D0" w:rsidRDefault="00F47026" w:rsidP="00582F3F">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التفاهم المهني هو الأساس الحقيقي للعلاقات الناجحة داخل المؤسسات، لأنه يساعد على خلق بيئة عمل يسودها الاحترام والتعاون والثقة المتبادلة.</w:t>
      </w:r>
    </w:p>
    <w:p w14:paraId="101A483D" w14:textId="5A08E5E6" w:rsidR="00F47026" w:rsidRPr="005649D0" w:rsidRDefault="00F47026" w:rsidP="00582F3F">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مفهوم التفاهم المهني</w:t>
      </w:r>
    </w:p>
    <w:p w14:paraId="5B5218F6"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هو:</w:t>
      </w:r>
    </w:p>
    <w:p w14:paraId="158669E7" w14:textId="2268974D" w:rsidR="00F47026" w:rsidRPr="005649D0" w:rsidRDefault="00F47026" w:rsidP="00582F3F">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“وجود حالة من الانسجام والتعاون والوضوح في العلاقات المهنية بما يساعد على تحقيق أهداف العمل بصورة إيجابية.”</w:t>
      </w:r>
    </w:p>
    <w:p w14:paraId="7A5FD25C" w14:textId="21812A49" w:rsidR="00F47026" w:rsidRPr="005649D0" w:rsidRDefault="00F47026" w:rsidP="00582F3F">
      <w:pPr>
        <w:spacing w:after="200" w:line="240" w:lineRule="auto"/>
        <w:rPr>
          <w:rFonts w:ascii="Sakkal Majalla" w:eastAsia="Times New Roman" w:hAnsi="Sakkal Majalla"/>
          <w:b/>
          <w:bCs/>
          <w:color w:val="C00000"/>
          <w:sz w:val="48"/>
          <w:szCs w:val="36"/>
          <w:rtl/>
          <w:lang w:val="en-GB"/>
        </w:rPr>
      </w:pPr>
      <w:r w:rsidRPr="005649D0">
        <w:rPr>
          <w:rFonts w:ascii="Sakkal Majalla" w:eastAsia="Times New Roman" w:hAnsi="Sakkal Majalla"/>
          <w:b/>
          <w:bCs/>
          <w:color w:val="C00000"/>
          <w:sz w:val="48"/>
          <w:szCs w:val="36"/>
          <w:rtl/>
          <w:lang w:val="en-GB"/>
        </w:rPr>
        <w:t>أهمية التفاهم المهني</w:t>
      </w:r>
    </w:p>
    <w:p w14:paraId="4916132D"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تعزيز العمل الجماعي.</w:t>
      </w:r>
    </w:p>
    <w:p w14:paraId="6EEA73A5"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تقليل الخلافات.</w:t>
      </w:r>
    </w:p>
    <w:p w14:paraId="33637A07"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رفع الإنتاجية.</w:t>
      </w:r>
    </w:p>
    <w:p w14:paraId="0A4D2667"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تحسين بيئة العمل.</w:t>
      </w:r>
    </w:p>
    <w:p w14:paraId="0830E610" w14:textId="733FE6AB" w:rsidR="00F47026" w:rsidRPr="005649D0" w:rsidRDefault="00F47026" w:rsidP="00582F3F">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زيادة الرضا الوظيفي.</w:t>
      </w:r>
    </w:p>
    <w:p w14:paraId="5184DC25" w14:textId="75811824" w:rsidR="00F47026" w:rsidRPr="005649D0" w:rsidRDefault="00F47026" w:rsidP="00582F3F">
      <w:pPr>
        <w:spacing w:after="200" w:line="240" w:lineRule="auto"/>
        <w:rPr>
          <w:rFonts w:ascii="Sakkal Majalla" w:eastAsia="Times New Roman" w:hAnsi="Sakkal Majalla"/>
          <w:b/>
          <w:bCs/>
          <w:color w:val="C00000"/>
          <w:sz w:val="48"/>
          <w:szCs w:val="36"/>
          <w:rtl/>
          <w:lang w:val="en-GB"/>
        </w:rPr>
      </w:pPr>
      <w:r w:rsidRPr="005649D0">
        <w:rPr>
          <w:rFonts w:ascii="Sakkal Majalla" w:eastAsia="Times New Roman" w:hAnsi="Sakkal Majalla"/>
          <w:b/>
          <w:bCs/>
          <w:color w:val="C00000"/>
          <w:sz w:val="48"/>
          <w:szCs w:val="36"/>
          <w:rtl/>
          <w:lang w:val="en-GB"/>
        </w:rPr>
        <w:t>أسس بناء التفاهم المهني</w:t>
      </w:r>
    </w:p>
    <w:p w14:paraId="70FE662F"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1- الاحترام المتبادل</w:t>
      </w:r>
    </w:p>
    <w:p w14:paraId="0AF9EDFB" w14:textId="74881E2D" w:rsidR="00F47026" w:rsidRPr="005649D0" w:rsidRDefault="00F47026" w:rsidP="00582F3F">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احترام الآراء والاختلافات.</w:t>
      </w:r>
    </w:p>
    <w:p w14:paraId="312B5A73"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2- التواصل الواضح</w:t>
      </w:r>
    </w:p>
    <w:p w14:paraId="6739C451"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تجنب الغموض وسوء الفهم.</w:t>
      </w:r>
    </w:p>
    <w:p w14:paraId="2E2D4FC3"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p>
    <w:p w14:paraId="1B59BABE"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lastRenderedPageBreak/>
        <w:t>3- الثقة</w:t>
      </w:r>
    </w:p>
    <w:p w14:paraId="14EBD475" w14:textId="6C0E026B" w:rsidR="00F47026" w:rsidRPr="005649D0" w:rsidRDefault="00F47026" w:rsidP="005649D0">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الثقة تُعد أساس العلاقات المهنية الناجحة.</w:t>
      </w:r>
    </w:p>
    <w:p w14:paraId="36424A65"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4- التعاون</w:t>
      </w:r>
    </w:p>
    <w:p w14:paraId="5C9596C0" w14:textId="707FC4A5" w:rsidR="00F47026" w:rsidRPr="005649D0" w:rsidRDefault="00F47026" w:rsidP="005649D0">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مشاركة المعلومات والخبرات.</w:t>
      </w:r>
    </w:p>
    <w:p w14:paraId="71C51FAF"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5- المصداقية</w:t>
      </w:r>
    </w:p>
    <w:p w14:paraId="46CDD885" w14:textId="70A7DEDB" w:rsidR="00F47026" w:rsidRPr="005649D0" w:rsidRDefault="00F47026" w:rsidP="005649D0">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الالتزام بالوعود والشفافية.</w:t>
      </w:r>
    </w:p>
    <w:p w14:paraId="61F84CF7"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6- حسن الاستماع</w:t>
      </w:r>
    </w:p>
    <w:p w14:paraId="57FD2F95" w14:textId="731D6D91" w:rsidR="00F47026" w:rsidRPr="005649D0" w:rsidRDefault="00F47026" w:rsidP="005649D0">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إعطاء الآخرين فرصة للتعبير.</w:t>
      </w:r>
    </w:p>
    <w:p w14:paraId="27174F0E"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7- تقدير الآخرين</w:t>
      </w:r>
    </w:p>
    <w:p w14:paraId="4440A374"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الاعتراف بالجهود والإنجازات.</w:t>
      </w:r>
    </w:p>
    <w:p w14:paraId="7ECB6B09"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p>
    <w:p w14:paraId="1E924A8A" w14:textId="4B01572D" w:rsidR="00F47026" w:rsidRPr="005649D0" w:rsidRDefault="00F47026" w:rsidP="005649D0">
      <w:pPr>
        <w:spacing w:after="200" w:line="240" w:lineRule="auto"/>
        <w:rPr>
          <w:rFonts w:ascii="Sakkal Majalla" w:eastAsia="Times New Roman" w:hAnsi="Sakkal Majalla"/>
          <w:b/>
          <w:bCs/>
          <w:color w:val="C00000"/>
          <w:sz w:val="48"/>
          <w:szCs w:val="36"/>
          <w:rtl/>
          <w:lang w:val="en-GB"/>
        </w:rPr>
      </w:pPr>
      <w:r w:rsidRPr="005649D0">
        <w:rPr>
          <w:rFonts w:ascii="Sakkal Majalla" w:eastAsia="Times New Roman" w:hAnsi="Sakkal Majalla"/>
          <w:b/>
          <w:bCs/>
          <w:color w:val="C00000"/>
          <w:sz w:val="48"/>
          <w:szCs w:val="36"/>
          <w:rtl/>
          <w:lang w:val="en-GB"/>
        </w:rPr>
        <w:t>معوقات التفاهم المهني</w:t>
      </w:r>
    </w:p>
    <w:p w14:paraId="6D425D02"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سوء التواصل.</w:t>
      </w:r>
    </w:p>
    <w:p w14:paraId="25F6FD81"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الأنانية.</w:t>
      </w:r>
    </w:p>
    <w:p w14:paraId="0F68075F"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التحيز.</w:t>
      </w:r>
    </w:p>
    <w:p w14:paraId="24EF8242"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ضعف الثقة.</w:t>
      </w:r>
    </w:p>
    <w:p w14:paraId="1364E10A"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الغضب والانفعال.</w:t>
      </w:r>
    </w:p>
    <w:p w14:paraId="201A05EA"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غموض الأدوار.</w:t>
      </w:r>
    </w:p>
    <w:p w14:paraId="2161AE36"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p>
    <w:p w14:paraId="22C89899" w14:textId="77777777" w:rsidR="005649D0" w:rsidRPr="005649D0" w:rsidRDefault="005649D0" w:rsidP="00F47026">
      <w:pPr>
        <w:spacing w:after="200" w:line="240" w:lineRule="auto"/>
        <w:rPr>
          <w:rFonts w:ascii="Sakkal Majalla" w:eastAsia="Times New Roman" w:hAnsi="Sakkal Majalla"/>
          <w:b/>
          <w:bCs/>
          <w:color w:val="auto"/>
          <w:sz w:val="48"/>
          <w:szCs w:val="36"/>
          <w:rtl/>
          <w:lang w:val="en-GB"/>
        </w:rPr>
      </w:pPr>
    </w:p>
    <w:p w14:paraId="3117F727" w14:textId="0492D9D0" w:rsidR="00F47026" w:rsidRPr="005649D0" w:rsidRDefault="00F47026" w:rsidP="005649D0">
      <w:pPr>
        <w:spacing w:after="200" w:line="240" w:lineRule="auto"/>
        <w:rPr>
          <w:rFonts w:ascii="Sakkal Majalla" w:eastAsia="Times New Roman" w:hAnsi="Sakkal Majalla"/>
          <w:b/>
          <w:bCs/>
          <w:color w:val="C00000"/>
          <w:sz w:val="48"/>
          <w:szCs w:val="36"/>
          <w:rtl/>
          <w:lang w:val="en-GB"/>
        </w:rPr>
      </w:pPr>
      <w:r w:rsidRPr="005649D0">
        <w:rPr>
          <w:rFonts w:ascii="Sakkal Majalla" w:eastAsia="Times New Roman" w:hAnsi="Sakkal Majalla"/>
          <w:b/>
          <w:bCs/>
          <w:color w:val="C00000"/>
          <w:sz w:val="48"/>
          <w:szCs w:val="36"/>
          <w:rtl/>
          <w:lang w:val="en-GB"/>
        </w:rPr>
        <w:lastRenderedPageBreak/>
        <w:t>طرق تعزيز التفاهم المهني</w:t>
      </w:r>
    </w:p>
    <w:p w14:paraId="7F7169EE"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نشر ثقافة الاحترام.</w:t>
      </w:r>
    </w:p>
    <w:p w14:paraId="3CF9DCB4"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تعزيز العمل الجماعي.</w:t>
      </w:r>
    </w:p>
    <w:p w14:paraId="5894A800"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تطوير مهارات التواصل.</w:t>
      </w:r>
    </w:p>
    <w:p w14:paraId="59FDF432"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إدارة الخلافات باحترافية.</w:t>
      </w:r>
    </w:p>
    <w:p w14:paraId="7E8E0717"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دعم بيئة العمل الإيجابية.</w:t>
      </w:r>
    </w:p>
    <w:p w14:paraId="3A301F17" w14:textId="29B2F0E6" w:rsidR="00FA31AF"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تشجيع الحوار المفتوح.</w:t>
      </w:r>
    </w:p>
    <w:p w14:paraId="31D6AFA4" w14:textId="77777777" w:rsidR="00FA31AF" w:rsidRPr="005649D0" w:rsidRDefault="00FA31AF" w:rsidP="00F71C4D">
      <w:pPr>
        <w:spacing w:after="200"/>
        <w:jc w:val="center"/>
        <w:rPr>
          <w:rFonts w:ascii="Sakkal Majalla" w:eastAsia="Times New Roman" w:hAnsi="Sakkal Majalla"/>
          <w:b/>
          <w:bCs/>
          <w:color w:val="008080"/>
          <w:sz w:val="72"/>
          <w:szCs w:val="48"/>
          <w:rtl/>
          <w:lang w:val="en-GB"/>
        </w:rPr>
      </w:pPr>
    </w:p>
    <w:p w14:paraId="357B1381" w14:textId="77777777" w:rsidR="00FA31AF" w:rsidRPr="005649D0" w:rsidRDefault="00FA31AF" w:rsidP="00F71C4D">
      <w:pPr>
        <w:spacing w:after="200"/>
        <w:jc w:val="center"/>
        <w:rPr>
          <w:rFonts w:ascii="Sakkal Majalla" w:eastAsia="Times New Roman" w:hAnsi="Sakkal Majalla"/>
          <w:b/>
          <w:bCs/>
          <w:color w:val="008080"/>
          <w:sz w:val="72"/>
          <w:szCs w:val="48"/>
          <w:rtl/>
          <w:lang w:val="en-GB"/>
        </w:rPr>
      </w:pPr>
    </w:p>
    <w:p w14:paraId="42BA5E8E" w14:textId="77777777" w:rsidR="00FA31AF" w:rsidRDefault="00FA31AF" w:rsidP="00F71C4D">
      <w:pPr>
        <w:spacing w:after="200"/>
        <w:jc w:val="center"/>
        <w:rPr>
          <w:rFonts w:ascii="Sakkal Majalla" w:eastAsia="Times New Roman" w:hAnsi="Sakkal Majalla"/>
          <w:b/>
          <w:bCs/>
          <w:color w:val="008080"/>
          <w:sz w:val="72"/>
          <w:szCs w:val="48"/>
          <w:rtl/>
          <w:lang w:val="en-GB"/>
        </w:rPr>
      </w:pPr>
    </w:p>
    <w:p w14:paraId="7DE6AC5A" w14:textId="77777777" w:rsidR="00B3246A" w:rsidRDefault="00B3246A" w:rsidP="00F71C4D">
      <w:pPr>
        <w:spacing w:after="200"/>
        <w:jc w:val="center"/>
        <w:rPr>
          <w:rFonts w:ascii="Sakkal Majalla" w:eastAsia="Times New Roman" w:hAnsi="Sakkal Majalla"/>
          <w:b/>
          <w:bCs/>
          <w:color w:val="008080"/>
          <w:sz w:val="72"/>
          <w:szCs w:val="48"/>
          <w:rtl/>
          <w:lang w:val="en-GB"/>
        </w:rPr>
      </w:pPr>
    </w:p>
    <w:p w14:paraId="5F016DD9" w14:textId="77777777" w:rsidR="00B3246A" w:rsidRDefault="00B3246A" w:rsidP="00F71C4D">
      <w:pPr>
        <w:spacing w:after="200"/>
        <w:jc w:val="center"/>
        <w:rPr>
          <w:rFonts w:ascii="Sakkal Majalla" w:eastAsia="Times New Roman" w:hAnsi="Sakkal Majalla"/>
          <w:b/>
          <w:bCs/>
          <w:color w:val="008080"/>
          <w:sz w:val="72"/>
          <w:szCs w:val="48"/>
          <w:rtl/>
          <w:lang w:val="en-GB"/>
        </w:rPr>
      </w:pPr>
    </w:p>
    <w:p w14:paraId="2FEDEA7E" w14:textId="77777777" w:rsidR="00B3246A" w:rsidRDefault="00B3246A" w:rsidP="00F71C4D">
      <w:pPr>
        <w:spacing w:after="200"/>
        <w:jc w:val="center"/>
        <w:rPr>
          <w:rFonts w:ascii="Sakkal Majalla" w:eastAsia="Times New Roman" w:hAnsi="Sakkal Majalla"/>
          <w:b/>
          <w:bCs/>
          <w:color w:val="008080"/>
          <w:sz w:val="72"/>
          <w:szCs w:val="48"/>
          <w:rtl/>
          <w:lang w:val="en-GB"/>
        </w:rPr>
      </w:pPr>
    </w:p>
    <w:p w14:paraId="07C86F8C" w14:textId="77777777" w:rsidR="00B3246A" w:rsidRDefault="00B3246A" w:rsidP="00F71C4D">
      <w:pPr>
        <w:spacing w:after="200"/>
        <w:jc w:val="center"/>
        <w:rPr>
          <w:rFonts w:ascii="Sakkal Majalla" w:eastAsia="Times New Roman" w:hAnsi="Sakkal Majalla"/>
          <w:b/>
          <w:bCs/>
          <w:color w:val="008080"/>
          <w:sz w:val="72"/>
          <w:szCs w:val="48"/>
          <w:rtl/>
          <w:lang w:val="en-GB"/>
        </w:rPr>
      </w:pPr>
    </w:p>
    <w:p w14:paraId="604211F8" w14:textId="77777777" w:rsidR="00B3246A" w:rsidRDefault="00B3246A" w:rsidP="00F71C4D">
      <w:pPr>
        <w:spacing w:after="200"/>
        <w:jc w:val="center"/>
        <w:rPr>
          <w:rFonts w:ascii="Sakkal Majalla" w:eastAsia="Times New Roman" w:hAnsi="Sakkal Majalla"/>
          <w:b/>
          <w:bCs/>
          <w:color w:val="008080"/>
          <w:sz w:val="72"/>
          <w:szCs w:val="48"/>
          <w:rtl/>
          <w:lang w:val="en-GB"/>
        </w:rPr>
      </w:pPr>
    </w:p>
    <w:p w14:paraId="74D7D45C" w14:textId="10BAA4D5" w:rsidR="00B3246A" w:rsidRDefault="00B3246A" w:rsidP="00F71C4D">
      <w:pPr>
        <w:spacing w:after="200"/>
        <w:jc w:val="center"/>
        <w:rPr>
          <w:rFonts w:ascii="Sakkal Majalla" w:eastAsia="Times New Roman" w:hAnsi="Sakkal Majalla"/>
          <w:b/>
          <w:bCs/>
          <w:color w:val="008080"/>
          <w:sz w:val="72"/>
          <w:szCs w:val="48"/>
          <w:rtl/>
          <w:lang w:val="en-GB"/>
        </w:rPr>
      </w:pPr>
    </w:p>
    <w:p w14:paraId="1697796D" w14:textId="09EE24D1" w:rsidR="00D013E3" w:rsidRDefault="002664DD" w:rsidP="00D013E3">
      <w:pPr>
        <w:spacing w:after="200"/>
        <w:jc w:val="left"/>
        <w:rPr>
          <w:rFonts w:ascii="Sakkal Majalla" w:eastAsia="Times New Roman" w:hAnsi="Sakkal Majalla"/>
          <w:b/>
          <w:bCs/>
          <w:color w:val="auto"/>
          <w:sz w:val="48"/>
          <w:szCs w:val="36"/>
          <w:rtl/>
        </w:rPr>
      </w:pPr>
      <w:r w:rsidRPr="002664DD">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09600" behindDoc="0" locked="0" layoutInCell="1" allowOverlap="1" wp14:anchorId="100716C8" wp14:editId="58146AF2">
                <wp:simplePos x="0" y="0"/>
                <wp:positionH relativeFrom="margin">
                  <wp:align>center</wp:align>
                </wp:positionH>
                <wp:positionV relativeFrom="paragraph">
                  <wp:posOffset>9525</wp:posOffset>
                </wp:positionV>
                <wp:extent cx="6790690" cy="9876608"/>
                <wp:effectExtent l="0" t="0" r="0" b="0"/>
                <wp:wrapNone/>
                <wp:docPr id="1245629145" name="Group 503"/>
                <wp:cNvGraphicFramePr/>
                <a:graphic xmlns:a="http://schemas.openxmlformats.org/drawingml/2006/main">
                  <a:graphicData uri="http://schemas.microsoft.com/office/word/2010/wordprocessingGroup">
                    <wpg:wgp>
                      <wpg:cNvGrpSpPr/>
                      <wpg:grpSpPr>
                        <a:xfrm>
                          <a:off x="0" y="0"/>
                          <a:ext cx="6790690" cy="9876608"/>
                          <a:chOff x="-152400" y="-218258"/>
                          <a:chExt cx="6790690" cy="9876608"/>
                        </a:xfrm>
                      </wpg:grpSpPr>
                      <wpg:grpSp>
                        <wpg:cNvPr id="1826497776" name="Group 1826497776"/>
                        <wpg:cNvGrpSpPr/>
                        <wpg:grpSpPr>
                          <a:xfrm>
                            <a:off x="-152400" y="-218258"/>
                            <a:ext cx="6790690" cy="9876608"/>
                            <a:chOff x="-561978" y="-523058"/>
                            <a:chExt cx="6790802" cy="9876608"/>
                          </a:xfrm>
                        </wpg:grpSpPr>
                        <wpg:grpSp>
                          <wpg:cNvPr id="1537056216" name="Group 1537056216"/>
                          <wpg:cNvGrpSpPr/>
                          <wpg:grpSpPr>
                            <a:xfrm>
                              <a:off x="-561978" y="2571750"/>
                              <a:ext cx="6496156" cy="6781800"/>
                              <a:chOff x="-723914" y="0"/>
                              <a:chExt cx="6496242" cy="6782280"/>
                            </a:xfrm>
                          </wpg:grpSpPr>
                          <wpg:grpSp>
                            <wpg:cNvPr id="1243657097" name="Group 25"/>
                            <wpg:cNvGrpSpPr/>
                            <wpg:grpSpPr>
                              <a:xfrm>
                                <a:off x="3129967" y="0"/>
                                <a:ext cx="2262402" cy="610212"/>
                                <a:chOff x="3849593" y="0"/>
                                <a:chExt cx="2262402" cy="610212"/>
                              </a:xfrm>
                            </wpg:grpSpPr>
                            <wpg:grpSp>
                              <wpg:cNvPr id="1581352889" name="Group 1581352889"/>
                              <wpg:cNvGrpSpPr/>
                              <wpg:grpSpPr>
                                <a:xfrm>
                                  <a:off x="5606227" y="0"/>
                                  <a:ext cx="505768" cy="515506"/>
                                  <a:chOff x="5606227" y="0"/>
                                  <a:chExt cx="505768" cy="515506"/>
                                </a:xfrm>
                              </wpg:grpSpPr>
                              <wps:wsp>
                                <wps:cNvPr id="698500328" name="Oval 698500328"/>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1754953" name="Picture 11754953" descr="Target "/>
                                  <pic:cNvPicPr>
                                    <a:picLocks noChangeAspect="1" noChangeArrowheads="1"/>
                                  </pic:cNvPicPr>
                                </pic:nvPicPr>
                                <pic:blipFill>
                                  <a:blip r:embed="rId1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90152960" name="TextBox 34"/>
                              <wps:cNvSpPr txBox="1"/>
                              <wps:spPr>
                                <a:xfrm>
                                  <a:off x="3849593" y="69789"/>
                                  <a:ext cx="1755192" cy="540423"/>
                                </a:xfrm>
                                <a:prstGeom prst="rect">
                                  <a:avLst/>
                                </a:prstGeom>
                                <a:noFill/>
                              </wps:spPr>
                              <wps:txbx>
                                <w:txbxContent>
                                  <w:p w14:paraId="3073D46D" w14:textId="77777777" w:rsidR="002664DD" w:rsidRPr="00DE31C3" w:rsidRDefault="002664DD" w:rsidP="002664DD">
                                    <w:pPr>
                                      <w:jc w:val="center"/>
                                      <w:rPr>
                                        <w:rFonts w:ascii="Sakkal Majalla" w:eastAsia="GE Dinar One" w:hAnsi="Sakkal Majalla"/>
                                        <w:b/>
                                        <w:bCs/>
                                        <w:color w:val="000000"/>
                                        <w:kern w:val="24"/>
                                        <w:sz w:val="44"/>
                                        <w:szCs w:val="44"/>
                                        <w:lang w:bidi="ar-SY"/>
                                      </w:rPr>
                                    </w:pPr>
                                    <w:r w:rsidRPr="00DE31C3">
                                      <w:rPr>
                                        <w:rFonts w:ascii="Sakkal Majalla" w:eastAsia="GE Dinar One" w:hAnsi="Sakkal Majalla"/>
                                        <w:b/>
                                        <w:bCs/>
                                        <w:color w:val="000000"/>
                                        <w:kern w:val="24"/>
                                        <w:sz w:val="44"/>
                                        <w:szCs w:val="44"/>
                                        <w:rtl/>
                                        <w:lang w:bidi="ar-SY"/>
                                      </w:rPr>
                                      <w:t>أهداف الجلسة</w:t>
                                    </w:r>
                                  </w:p>
                                </w:txbxContent>
                              </wps:txbx>
                              <wps:bodyPr wrap="square" rtlCol="0">
                                <a:spAutoFit/>
                              </wps:bodyPr>
                            </wps:wsp>
                          </wpg:grpSp>
                          <wpg:grpSp>
                            <wpg:cNvPr id="1463802843" name="Group 26"/>
                            <wpg:cNvGrpSpPr/>
                            <wpg:grpSpPr>
                              <a:xfrm>
                                <a:off x="-27" y="9939"/>
                                <a:ext cx="2261262" cy="610142"/>
                                <a:chOff x="-27" y="0"/>
                                <a:chExt cx="2261570" cy="610759"/>
                              </a:xfrm>
                            </wpg:grpSpPr>
                            <wps:wsp>
                              <wps:cNvPr id="183048812" name="Oval 183048812"/>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852852527" name="TextBox 34"/>
                              <wps:cNvSpPr txBox="1"/>
                              <wps:spPr>
                                <a:xfrm>
                                  <a:off x="-27" y="69789"/>
                                  <a:ext cx="1756066" cy="540970"/>
                                </a:xfrm>
                                <a:prstGeom prst="rect">
                                  <a:avLst/>
                                </a:prstGeom>
                                <a:noFill/>
                              </wps:spPr>
                              <wps:txbx>
                                <w:txbxContent>
                                  <w:p w14:paraId="66A93469" w14:textId="77777777" w:rsidR="002664DD" w:rsidRPr="00DE31C3" w:rsidRDefault="002664DD" w:rsidP="002664DD">
                                    <w:pPr>
                                      <w:jc w:val="center"/>
                                      <w:rPr>
                                        <w:rFonts w:ascii="Sakkal Majalla" w:eastAsia="GE Dinar One" w:hAnsi="Sakkal Majalla"/>
                                        <w:b/>
                                        <w:bCs/>
                                        <w:color w:val="000000"/>
                                        <w:kern w:val="24"/>
                                        <w:sz w:val="44"/>
                                        <w:szCs w:val="44"/>
                                        <w:lang w:bidi="ar-SY"/>
                                      </w:rPr>
                                    </w:pPr>
                                    <w:r w:rsidRPr="00DE31C3">
                                      <w:rPr>
                                        <w:rFonts w:ascii="Sakkal Majalla" w:eastAsia="GE Dinar One" w:hAnsi="Sakkal Majalla"/>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384978237" name="Picture 1384978237" descr="Note "/>
                                <pic:cNvPicPr>
                                  <a:picLocks noChangeAspect="1" noChangeArrowheads="1"/>
                                </pic:cNvPicPr>
                              </pic:nvPicPr>
                              <pic:blipFill>
                                <a:blip r:embed="rId1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936451950" name="Text Box 1936451950"/>
                            <wps:cNvSpPr txBox="1"/>
                            <wps:spPr>
                              <a:xfrm>
                                <a:off x="2720955" y="874272"/>
                                <a:ext cx="3051373" cy="5908008"/>
                              </a:xfrm>
                              <a:prstGeom prst="rect">
                                <a:avLst/>
                              </a:prstGeom>
                              <a:noFill/>
                              <a:ln w="6350">
                                <a:noFill/>
                              </a:ln>
                            </wps:spPr>
                            <wps:txbx>
                              <w:txbxContent>
                                <w:p w14:paraId="044C7FAF" w14:textId="77777777" w:rsidR="002664DD" w:rsidRPr="00B14716" w:rsidRDefault="002664DD" w:rsidP="002664DD">
                                  <w:pPr>
                                    <w:pStyle w:val="ad"/>
                                    <w:spacing w:line="276" w:lineRule="auto"/>
                                    <w:jc w:val="lowKashida"/>
                                    <w:rPr>
                                      <w:rFonts w:ascii="Sakkal Majalla" w:hAnsi="Sakkal Majalla" w:cs="Sakkal Majalla"/>
                                    </w:rPr>
                                  </w:pPr>
                                  <w:r w:rsidRPr="00B14716">
                                    <w:rPr>
                                      <w:rFonts w:ascii="Sakkal Majalla" w:hAnsi="Sakkal Majalla" w:cs="Sakkal Majalla"/>
                                      <w:rtl/>
                                    </w:rPr>
                                    <w:t>بعد الانتهاء من تنفيذ أنشطة هذه الجلسة، سيتمكّن المُشارِك من:</w:t>
                                  </w:r>
                                </w:p>
                                <w:p w14:paraId="05CB0065" w14:textId="77777777" w:rsidR="002664DD" w:rsidRPr="001078A6" w:rsidRDefault="002664DD" w:rsidP="002664DD">
                                  <w:pPr>
                                    <w:jc w:val="left"/>
                                    <w:rPr>
                                      <w:rFonts w:ascii="Sakkal Majalla" w:eastAsia="GE Dinar One" w:hAnsi="Sakkal Majalla"/>
                                      <w:color w:val="000000"/>
                                      <w:kern w:val="24"/>
                                      <w:sz w:val="36"/>
                                      <w:szCs w:val="36"/>
                                      <w:lang w:bidi="ar-SY"/>
                                    </w:rPr>
                                  </w:pPr>
                                  <w:r w:rsidRPr="001078A6">
                                    <w:rPr>
                                      <w:rFonts w:ascii="Sakkal Majalla" w:eastAsia="GE Dinar One" w:hAnsi="Sakkal Majalla"/>
                                      <w:color w:val="000000"/>
                                      <w:kern w:val="24"/>
                                      <w:sz w:val="36"/>
                                      <w:szCs w:val="36"/>
                                      <w:rtl/>
                                      <w:lang w:bidi="ar-SY"/>
                                    </w:rPr>
                                    <w:t xml:space="preserve">تحديد </w:t>
                                  </w:r>
                                  <w:r w:rsidRPr="000B47C9">
                                    <w:rPr>
                                      <w:rFonts w:ascii="Sakkal Majalla" w:eastAsia="GE Dinar One" w:hAnsi="Sakkal Majalla"/>
                                      <w:color w:val="000000"/>
                                      <w:kern w:val="24"/>
                                      <w:sz w:val="36"/>
                                      <w:szCs w:val="36"/>
                                      <w:rtl/>
                                      <w:lang w:bidi="ar-SY"/>
                                    </w:rPr>
                                    <w:tab/>
                                    <w:t>مهارات الحديث المؤثر</w:t>
                                  </w:r>
                                  <w:r w:rsidRPr="001078A6">
                                    <w:rPr>
                                      <w:rFonts w:ascii="Sakkal Majalla" w:eastAsia="GE Dinar One" w:hAnsi="Sakkal Majalla"/>
                                      <w:color w:val="000000"/>
                                      <w:kern w:val="24"/>
                                      <w:sz w:val="36"/>
                                      <w:szCs w:val="36"/>
                                      <w:lang w:bidi="ar-SY"/>
                                    </w:rPr>
                                    <w:t>.</w:t>
                                  </w:r>
                                </w:p>
                                <w:p w14:paraId="57DACF6C" w14:textId="77777777" w:rsidR="002664DD" w:rsidRPr="00F81EFE" w:rsidRDefault="002664DD" w:rsidP="002664DD">
                                  <w:pPr>
                                    <w:pStyle w:val="a5"/>
                                    <w:ind w:left="576"/>
                                    <w:rPr>
                                      <w:rFonts w:ascii="Sakkal Majalla" w:eastAsia="GE Dinar One" w:hAnsi="Sakkal Majalla" w:cs="Sakkal Majalla"/>
                                      <w:b/>
                                      <w:bCs/>
                                      <w:color w:val="000000"/>
                                      <w:kern w:val="24"/>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73619398" name="Text Box 1773619398"/>
                            <wps:cNvSpPr txBox="1"/>
                            <wps:spPr>
                              <a:xfrm>
                                <a:off x="-723914" y="817180"/>
                                <a:ext cx="2743236" cy="5203047"/>
                              </a:xfrm>
                              <a:prstGeom prst="rect">
                                <a:avLst/>
                              </a:prstGeom>
                              <a:noFill/>
                              <a:ln w="6350">
                                <a:noFill/>
                              </a:ln>
                            </wps:spPr>
                            <wps:txbx>
                              <w:txbxContent>
                                <w:p w14:paraId="00544CF0" w14:textId="77777777" w:rsidR="002664DD" w:rsidRPr="000B47C9" w:rsidRDefault="002664DD">
                                  <w:pPr>
                                    <w:pStyle w:val="a5"/>
                                    <w:numPr>
                                      <w:ilvl w:val="0"/>
                                      <w:numId w:val="5"/>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مهارات الحديث المؤثر.</w:t>
                                  </w:r>
                                </w:p>
                                <w:p w14:paraId="3D18397A" w14:textId="77777777" w:rsidR="002664DD" w:rsidRPr="000B47C9" w:rsidRDefault="002664DD">
                                  <w:pPr>
                                    <w:pStyle w:val="a5"/>
                                    <w:numPr>
                                      <w:ilvl w:val="0"/>
                                      <w:numId w:val="5"/>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اختيار الكلمات المناسبة.</w:t>
                                  </w:r>
                                </w:p>
                                <w:p w14:paraId="6561D031" w14:textId="77777777" w:rsidR="002664DD" w:rsidRPr="000B47C9" w:rsidRDefault="002664DD">
                                  <w:pPr>
                                    <w:pStyle w:val="a5"/>
                                    <w:numPr>
                                      <w:ilvl w:val="0"/>
                                      <w:numId w:val="5"/>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لغة الجسد وأثرها في التواصل.</w:t>
                                  </w:r>
                                </w:p>
                                <w:p w14:paraId="747CCBFA" w14:textId="77777777" w:rsidR="002664DD" w:rsidRPr="000B47C9" w:rsidRDefault="002664DD">
                                  <w:pPr>
                                    <w:pStyle w:val="a5"/>
                                    <w:numPr>
                                      <w:ilvl w:val="0"/>
                                      <w:numId w:val="5"/>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تعبيرات الوجه والإشارات غير اللفظية.</w:t>
                                  </w:r>
                                </w:p>
                                <w:p w14:paraId="72AA3066" w14:textId="77777777" w:rsidR="002664DD" w:rsidRPr="00056680" w:rsidRDefault="002664DD">
                                  <w:pPr>
                                    <w:pStyle w:val="a5"/>
                                    <w:numPr>
                                      <w:ilvl w:val="0"/>
                                      <w:numId w:val="5"/>
                                    </w:numPr>
                                    <w:spacing w:line="240" w:lineRule="auto"/>
                                    <w:rPr>
                                      <w:rFonts w:ascii="Sakkal Majalla" w:eastAsia="GE Dinar One" w:hAnsi="Sakkal Majalla" w:cs="Sakkal Majalla"/>
                                      <w:kern w:val="24"/>
                                      <w:sz w:val="36"/>
                                      <w:szCs w:val="36"/>
                                      <w:lang w:bidi="ar-SY"/>
                                    </w:rPr>
                                  </w:pPr>
                                  <w:r w:rsidRPr="000B47C9">
                                    <w:rPr>
                                      <w:rFonts w:ascii="Sakkal Majalla" w:eastAsia="GE Dinar One" w:hAnsi="Sakkal Majalla" w:cs="Sakkal Majalla"/>
                                      <w:kern w:val="24"/>
                                      <w:sz w:val="36"/>
                                      <w:szCs w:val="36"/>
                                      <w:rtl/>
                                    </w:rPr>
                                    <w:t>تطبيقات عملية على التواصل الفعال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522318232" name="Group 1522318232"/>
                          <wpg:cNvGrpSpPr/>
                          <wpg:grpSpPr>
                            <a:xfrm>
                              <a:off x="-228620" y="-523058"/>
                              <a:ext cx="6457444" cy="2080032"/>
                              <a:chOff x="-228620" y="-523058"/>
                              <a:chExt cx="6457444" cy="2080032"/>
                            </a:xfrm>
                          </wpg:grpSpPr>
                          <pic:pic xmlns:pic="http://schemas.openxmlformats.org/drawingml/2006/picture">
                            <pic:nvPicPr>
                              <pic:cNvPr id="2102860459" name="Picture 2102860459" descr="Calendar "/>
                              <pic:cNvPicPr>
                                <a:picLocks noChangeAspect="1"/>
                              </pic:cNvPicPr>
                            </pic:nvPicPr>
                            <pic:blipFill>
                              <a:blip r:embed="rId18"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535736621" name="TextBox 34"/>
                            <wps:cNvSpPr txBox="1"/>
                            <wps:spPr>
                              <a:xfrm>
                                <a:off x="5162006" y="690834"/>
                                <a:ext cx="1066818" cy="866140"/>
                              </a:xfrm>
                              <a:prstGeom prst="rect">
                                <a:avLst/>
                              </a:prstGeom>
                              <a:noFill/>
                            </wps:spPr>
                            <wps:txbx>
                              <w:txbxContent>
                                <w:p w14:paraId="060FBF8E" w14:textId="77777777" w:rsidR="002664DD" w:rsidRPr="002664DD" w:rsidRDefault="002664DD" w:rsidP="002664DD">
                                  <w:pPr>
                                    <w:spacing w:line="240" w:lineRule="auto"/>
                                    <w:jc w:val="center"/>
                                    <w:rPr>
                                      <w:rFonts w:ascii="Adobe Arabic" w:eastAsia="GE Dinar One" w:hAnsi="Adobe Arabic" w:cs="Adobe Arabic"/>
                                      <w:b/>
                                      <w:bCs/>
                                      <w:color w:val="C00000"/>
                                      <w:kern w:val="24"/>
                                      <w:sz w:val="56"/>
                                      <w:szCs w:val="56"/>
                                      <w:lang w:bidi="ar-SY"/>
                                    </w:rPr>
                                  </w:pPr>
                                  <w:r w:rsidRPr="002664DD">
                                    <w:rPr>
                                      <w:rFonts w:ascii="Adobe Arabic" w:eastAsia="GE Dinar One" w:hAnsi="Adobe Arabic" w:cs="Adobe Arabic" w:hint="cs"/>
                                      <w:b/>
                                      <w:bCs/>
                                      <w:color w:val="C00000"/>
                                      <w:kern w:val="24"/>
                                      <w:sz w:val="56"/>
                                      <w:szCs w:val="56"/>
                                      <w:rtl/>
                                      <w:lang w:bidi="ar-SY"/>
                                    </w:rPr>
                                    <w:t xml:space="preserve">اليوم الاول </w:t>
                                  </w:r>
                                </w:p>
                              </w:txbxContent>
                            </wps:txbx>
                            <wps:bodyPr wrap="square" rtlCol="0">
                              <a:spAutoFit/>
                            </wps:bodyPr>
                          </wps:wsp>
                          <wps:wsp>
                            <wps:cNvPr id="1259804007" name="TextBox 34"/>
                            <wps:cNvSpPr txBox="1"/>
                            <wps:spPr>
                              <a:xfrm>
                                <a:off x="2494573" y="-523058"/>
                                <a:ext cx="2430185" cy="536575"/>
                              </a:xfrm>
                              <a:prstGeom prst="rect">
                                <a:avLst/>
                              </a:prstGeom>
                              <a:noFill/>
                            </wps:spPr>
                            <wps:txbx>
                              <w:txbxContent>
                                <w:p w14:paraId="25345FDD" w14:textId="77777777" w:rsidR="002664DD" w:rsidRPr="00316596" w:rsidRDefault="002664DD" w:rsidP="002664DD">
                                  <w:pPr>
                                    <w:jc w:val="center"/>
                                    <w:rPr>
                                      <w:rFonts w:ascii="Adobe Arabic" w:eastAsia="GE Dinar One" w:hAnsi="Adobe Arabic" w:cs="Adobe Arabic"/>
                                      <w:b/>
                                      <w:bCs/>
                                      <w:color w:val="C00000"/>
                                      <w:kern w:val="24"/>
                                      <w:sz w:val="56"/>
                                      <w:szCs w:val="56"/>
                                      <w:lang w:bidi="ar-SY"/>
                                    </w:rPr>
                                  </w:pPr>
                                  <w:r w:rsidRPr="00316596">
                                    <w:rPr>
                                      <w:rFonts w:ascii="Adobe Arabic" w:eastAsia="GE Dinar One" w:hAnsi="Adobe Arabic" w:cs="Adobe Arabic"/>
                                      <w:b/>
                                      <w:bCs/>
                                      <w:color w:val="C00000"/>
                                      <w:kern w:val="24"/>
                                      <w:sz w:val="56"/>
                                      <w:szCs w:val="56"/>
                                      <w:rtl/>
                                      <w:lang w:bidi="ar-SY"/>
                                    </w:rPr>
                                    <w:t xml:space="preserve">الجلسة </w:t>
                                  </w:r>
                                  <w:r w:rsidRPr="00316596">
                                    <w:rPr>
                                      <w:rFonts w:ascii="Adobe Arabic" w:eastAsia="GE Dinar One" w:hAnsi="Adobe Arabic" w:cs="Adobe Arabic" w:hint="cs"/>
                                      <w:b/>
                                      <w:bCs/>
                                      <w:color w:val="C00000"/>
                                      <w:kern w:val="24"/>
                                      <w:sz w:val="56"/>
                                      <w:szCs w:val="56"/>
                                      <w:rtl/>
                                      <w:lang w:bidi="ar-SY"/>
                                    </w:rPr>
                                    <w:t>ال</w:t>
                                  </w:r>
                                  <w:r>
                                    <w:rPr>
                                      <w:rFonts w:ascii="Adobe Arabic" w:eastAsia="GE Dinar One" w:hAnsi="Adobe Arabic" w:cs="Adobe Arabic" w:hint="cs"/>
                                      <w:b/>
                                      <w:bCs/>
                                      <w:color w:val="C00000"/>
                                      <w:kern w:val="24"/>
                                      <w:sz w:val="56"/>
                                      <w:szCs w:val="56"/>
                                      <w:rtl/>
                                      <w:lang w:bidi="ar-SY"/>
                                    </w:rPr>
                                    <w:t>ثالثة</w:t>
                                  </w:r>
                                </w:p>
                              </w:txbxContent>
                            </wps:txbx>
                            <wps:bodyPr wrap="square" rtlCol="0">
                              <a:spAutoFit/>
                            </wps:bodyPr>
                          </wps:wsp>
                          <wps:wsp>
                            <wps:cNvPr id="1576136215" name="TextBox 34"/>
                            <wps:cNvSpPr txBox="1"/>
                            <wps:spPr>
                              <a:xfrm>
                                <a:off x="-228620" y="812128"/>
                                <a:ext cx="5134060" cy="525780"/>
                              </a:xfrm>
                              <a:prstGeom prst="rect">
                                <a:avLst/>
                              </a:prstGeom>
                              <a:noFill/>
                            </wps:spPr>
                            <wps:txbx>
                              <w:txbxContent>
                                <w:p w14:paraId="654E5A61" w14:textId="77777777" w:rsidR="002664DD" w:rsidRPr="0075673C" w:rsidRDefault="002664DD" w:rsidP="002664DD">
                                  <w:pPr>
                                    <w:spacing w:line="240" w:lineRule="auto"/>
                                    <w:jc w:val="center"/>
                                    <w:rPr>
                                      <w:rFonts w:asciiTheme="majorHAnsi" w:eastAsia="GE Dinar One" w:hAnsiTheme="majorHAnsi" w:cstheme="majorHAnsi"/>
                                      <w:b/>
                                      <w:bCs/>
                                      <w:kern w:val="24"/>
                                      <w:sz w:val="56"/>
                                      <w:szCs w:val="56"/>
                                      <w:lang w:bidi="ar-SY"/>
                                    </w:rPr>
                                  </w:pPr>
                                  <w:r w:rsidRPr="000B47C9">
                                    <w:rPr>
                                      <w:rFonts w:asciiTheme="majorHAnsi" w:eastAsia="GE Dinar One" w:hAnsiTheme="majorHAnsi" w:cs="Calibri Light"/>
                                      <w:b/>
                                      <w:bCs/>
                                      <w:kern w:val="24"/>
                                      <w:sz w:val="56"/>
                                      <w:szCs w:val="56"/>
                                      <w:rtl/>
                                    </w:rPr>
                                    <w:t>التواصل اللفظي وغير اللفظي</w:t>
                                  </w:r>
                                </w:p>
                              </w:txbxContent>
                            </wps:txbx>
                            <wps:bodyPr wrap="square" rtlCol="0">
                              <a:spAutoFit/>
                            </wps:bodyPr>
                          </wps:wsp>
                        </wpg:grpSp>
                      </wpg:grpSp>
                      <pic:pic xmlns:pic="http://schemas.openxmlformats.org/drawingml/2006/picture">
                        <pic:nvPicPr>
                          <pic:cNvPr id="600522380" name="Picture 9"/>
                          <pic:cNvPicPr>
                            <a:picLocks noChangeAspect="1"/>
                          </pic:cNvPicPr>
                        </pic:nvPicPr>
                        <pic:blipFill rotWithShape="1">
                          <a:blip r:embed="rId22">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581400" y="60960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00716C8" id="Group 503" o:spid="_x0000_s1082" style="position:absolute;left:0;text-align:left;margin-left:0;margin-top:.75pt;width:534.7pt;height:777.7pt;z-index:253209600;mso-position-horizontal:center;mso-position-horizontal-relative:margin;mso-width-relative:margin;mso-height-relative:margin" coordorigin="-1524,-2182" coordsize="67906,9876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">
                <v:group id="Group 1826497776" o:spid="_x0000_s1083" style="position:absolute;left:-1524;top:-2182;width:67906;height:98765" coordorigin="-5619,-5230" coordsize="67908,98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">
                  <v:group id="Group 1537056216" o:spid="_x0000_s1084" style="position:absolute;left:-5619;top:25717;width:64960;height:67818" coordorigin="-7239" coordsize="64962,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">
                    <v:group id="Group 25" o:spid="_x0000_s1085" style="position:absolute;left:31299;width:22624;height:6102" coordorigin="38495" coordsize="22624,6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">
                      <v:group id="Group 1581352889" o:spid="_x0000_s108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">
                        <v:oval id="Oval 698500328" o:spid="_x0000_s108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" fillcolor="#168489" stroked="f" strokeweight="1pt">
                          <v:fill opacity="49087f"/>
                          <v:stroke joinstyle="miter"/>
                        </v:oval>
                        <v:shape id="Picture 11754953" o:spid="_x0000_s108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">
                          <v:imagedata r:id="rId19" o:title="Target " gain="19661f" blacklevel="22938f"/>
                        </v:shape>
                      </v:group>
                      <v:shape id="TextBox 34" o:spid="_x0000_s1089" type="#_x0000_t202" style="position:absolute;left:38495;top:697;width:17552;height:5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" filled="f" stroked="f">
                        <v:textbox style="mso-fit-shape-to-text:t">
                          <w:txbxContent>
                            <w:p w14:paraId="3073D46D" w14:textId="77777777" w:rsidR="002664DD" w:rsidRPr="00DE31C3" w:rsidRDefault="002664DD" w:rsidP="002664DD">
                              <w:pPr>
                                <w:jc w:val="center"/>
                                <w:rPr>
                                  <w:rFonts w:ascii="Sakkal Majalla" w:eastAsia="GE Dinar One" w:hAnsi="Sakkal Majalla"/>
                                  <w:b/>
                                  <w:bCs/>
                                  <w:color w:val="000000"/>
                                  <w:kern w:val="24"/>
                                  <w:sz w:val="44"/>
                                  <w:szCs w:val="44"/>
                                  <w:lang w:bidi="ar-SY"/>
                                </w:rPr>
                              </w:pPr>
                              <w:r w:rsidRPr="00DE31C3">
                                <w:rPr>
                                  <w:rFonts w:ascii="Sakkal Majalla" w:eastAsia="GE Dinar One" w:hAnsi="Sakkal Majalla"/>
                                  <w:b/>
                                  <w:bCs/>
                                  <w:color w:val="000000"/>
                                  <w:kern w:val="24"/>
                                  <w:sz w:val="44"/>
                                  <w:szCs w:val="44"/>
                                  <w:rtl/>
                                  <w:lang w:bidi="ar-SY"/>
                                </w:rPr>
                                <w:t>أهداف الجلسة</w:t>
                              </w:r>
                            </w:p>
                          </w:txbxContent>
                        </v:textbox>
                      </v:shape>
                    </v:group>
                    <v:group id="Group 26" o:spid="_x0000_s1090" style="position:absolute;top:99;width:22612;height:6101" coordorigin="" coordsize="22615,6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">
                      <v:oval id="Oval 183048812" o:spid="_x0000_s109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" fillcolor="#168489" stroked="f" strokeweight="1pt">
                        <v:fill opacity="49087f"/>
                        <v:stroke joinstyle="miter"/>
                      </v:oval>
                      <v:shape id="TextBox 34" o:spid="_x0000_s1092" type="#_x0000_t202" style="position:absolute;top:697;width:17560;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" filled="f" stroked="f">
                        <v:textbox style="mso-fit-shape-to-text:t">
                          <w:txbxContent>
                            <w:p w14:paraId="66A93469" w14:textId="77777777" w:rsidR="002664DD" w:rsidRPr="00DE31C3" w:rsidRDefault="002664DD" w:rsidP="002664DD">
                              <w:pPr>
                                <w:jc w:val="center"/>
                                <w:rPr>
                                  <w:rFonts w:ascii="Sakkal Majalla" w:eastAsia="GE Dinar One" w:hAnsi="Sakkal Majalla"/>
                                  <w:b/>
                                  <w:bCs/>
                                  <w:color w:val="000000"/>
                                  <w:kern w:val="24"/>
                                  <w:sz w:val="44"/>
                                  <w:szCs w:val="44"/>
                                  <w:lang w:bidi="ar-SY"/>
                                </w:rPr>
                              </w:pPr>
                              <w:r w:rsidRPr="00DE31C3">
                                <w:rPr>
                                  <w:rFonts w:ascii="Sakkal Majalla" w:eastAsia="GE Dinar One" w:hAnsi="Sakkal Majalla"/>
                                  <w:b/>
                                  <w:bCs/>
                                  <w:color w:val="000000"/>
                                  <w:kern w:val="24"/>
                                  <w:sz w:val="44"/>
                                  <w:szCs w:val="44"/>
                                  <w:rtl/>
                                  <w:lang w:bidi="ar-SY"/>
                                </w:rPr>
                                <w:t>محاور الجلسة</w:t>
                              </w:r>
                            </w:p>
                          </w:txbxContent>
                        </v:textbox>
                      </v:shape>
                      <v:shape id="Picture 1384978237" o:spid="_x0000_s109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">
                        <v:imagedata r:id="rId20" o:title="Note " gain="19661f" blacklevel="22938f"/>
                      </v:shape>
                    </v:group>
                    <v:shape id="Text Box 1936451950" o:spid="_x0000_s1094" type="#_x0000_t202" style="position:absolute;left:27209;top:8742;width:30514;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" filled="f" stroked="f" strokeweight=".5pt">
                      <v:textbox>
                        <w:txbxContent>
                          <w:p w14:paraId="044C7FAF" w14:textId="77777777" w:rsidR="002664DD" w:rsidRPr="00B14716" w:rsidRDefault="002664DD" w:rsidP="002664DD">
                            <w:pPr>
                              <w:pStyle w:val="ad"/>
                              <w:spacing w:line="276" w:lineRule="auto"/>
                              <w:jc w:val="lowKashida"/>
                              <w:rPr>
                                <w:rFonts w:ascii="Sakkal Majalla" w:hAnsi="Sakkal Majalla" w:cs="Sakkal Majalla"/>
                              </w:rPr>
                            </w:pPr>
                            <w:r w:rsidRPr="00B14716">
                              <w:rPr>
                                <w:rFonts w:ascii="Sakkal Majalla" w:hAnsi="Sakkal Majalla" w:cs="Sakkal Majalla"/>
                                <w:rtl/>
                              </w:rPr>
                              <w:t>بعد الانتهاء من تنفيذ أنشطة هذه الجلسة، سيتمكّن المُشارِك من:</w:t>
                            </w:r>
                          </w:p>
                          <w:p w14:paraId="05CB0065" w14:textId="77777777" w:rsidR="002664DD" w:rsidRPr="001078A6" w:rsidRDefault="002664DD" w:rsidP="002664DD">
                            <w:pPr>
                              <w:jc w:val="left"/>
                              <w:rPr>
                                <w:rFonts w:ascii="Sakkal Majalla" w:eastAsia="GE Dinar One" w:hAnsi="Sakkal Majalla"/>
                                <w:color w:val="000000"/>
                                <w:kern w:val="24"/>
                                <w:sz w:val="36"/>
                                <w:szCs w:val="36"/>
                                <w:lang w:bidi="ar-SY"/>
                              </w:rPr>
                            </w:pPr>
                            <w:r w:rsidRPr="001078A6">
                              <w:rPr>
                                <w:rFonts w:ascii="Sakkal Majalla" w:eastAsia="GE Dinar One" w:hAnsi="Sakkal Majalla"/>
                                <w:color w:val="000000"/>
                                <w:kern w:val="24"/>
                                <w:sz w:val="36"/>
                                <w:szCs w:val="36"/>
                                <w:rtl/>
                                <w:lang w:bidi="ar-SY"/>
                              </w:rPr>
                              <w:t xml:space="preserve">تحديد </w:t>
                            </w:r>
                            <w:r w:rsidRPr="000B47C9">
                              <w:rPr>
                                <w:rFonts w:ascii="Sakkal Majalla" w:eastAsia="GE Dinar One" w:hAnsi="Sakkal Majalla"/>
                                <w:color w:val="000000"/>
                                <w:kern w:val="24"/>
                                <w:sz w:val="36"/>
                                <w:szCs w:val="36"/>
                                <w:rtl/>
                                <w:lang w:bidi="ar-SY"/>
                              </w:rPr>
                              <w:tab/>
                              <w:t>مهارات الحديث المؤثر</w:t>
                            </w:r>
                            <w:r w:rsidRPr="001078A6">
                              <w:rPr>
                                <w:rFonts w:ascii="Sakkal Majalla" w:eastAsia="GE Dinar One" w:hAnsi="Sakkal Majalla"/>
                                <w:color w:val="000000"/>
                                <w:kern w:val="24"/>
                                <w:sz w:val="36"/>
                                <w:szCs w:val="36"/>
                                <w:lang w:bidi="ar-SY"/>
                              </w:rPr>
                              <w:t>.</w:t>
                            </w:r>
                          </w:p>
                          <w:p w14:paraId="57DACF6C" w14:textId="77777777" w:rsidR="002664DD" w:rsidRPr="00F81EFE" w:rsidRDefault="002664DD" w:rsidP="002664DD">
                            <w:pPr>
                              <w:pStyle w:val="a5"/>
                              <w:ind w:left="576"/>
                              <w:rPr>
                                <w:rFonts w:ascii="Sakkal Majalla" w:eastAsia="GE Dinar One" w:hAnsi="Sakkal Majalla" w:cs="Sakkal Majalla"/>
                                <w:b/>
                                <w:bCs/>
                                <w:color w:val="000000"/>
                                <w:kern w:val="24"/>
                                <w:sz w:val="36"/>
                                <w:szCs w:val="36"/>
                              </w:rPr>
                            </w:pPr>
                          </w:p>
                        </w:txbxContent>
                      </v:textbox>
                    </v:shape>
                    <v:shape id="Text Box 1773619398" o:spid="_x0000_s1095" type="#_x0000_t202" style="position:absolute;left:-7239;top:8171;width:27432;height:5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" filled="f" stroked="f" strokeweight=".5pt">
                      <v:textbox>
                        <w:txbxContent>
                          <w:p w14:paraId="00544CF0" w14:textId="77777777" w:rsidR="002664DD" w:rsidRPr="000B47C9" w:rsidRDefault="002664DD">
                            <w:pPr>
                              <w:pStyle w:val="a5"/>
                              <w:numPr>
                                <w:ilvl w:val="0"/>
                                <w:numId w:val="5"/>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مهارات الحديث المؤثر.</w:t>
                            </w:r>
                          </w:p>
                          <w:p w14:paraId="3D18397A" w14:textId="77777777" w:rsidR="002664DD" w:rsidRPr="000B47C9" w:rsidRDefault="002664DD">
                            <w:pPr>
                              <w:pStyle w:val="a5"/>
                              <w:numPr>
                                <w:ilvl w:val="0"/>
                                <w:numId w:val="5"/>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اختيار الكلمات المناسبة.</w:t>
                            </w:r>
                          </w:p>
                          <w:p w14:paraId="6561D031" w14:textId="77777777" w:rsidR="002664DD" w:rsidRPr="000B47C9" w:rsidRDefault="002664DD">
                            <w:pPr>
                              <w:pStyle w:val="a5"/>
                              <w:numPr>
                                <w:ilvl w:val="0"/>
                                <w:numId w:val="5"/>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لغة الجسد وأثرها في التواصل.</w:t>
                            </w:r>
                          </w:p>
                          <w:p w14:paraId="747CCBFA" w14:textId="77777777" w:rsidR="002664DD" w:rsidRPr="000B47C9" w:rsidRDefault="002664DD">
                            <w:pPr>
                              <w:pStyle w:val="a5"/>
                              <w:numPr>
                                <w:ilvl w:val="0"/>
                                <w:numId w:val="5"/>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تعبيرات الوجه والإشارات غير اللفظية.</w:t>
                            </w:r>
                          </w:p>
                          <w:p w14:paraId="72AA3066" w14:textId="77777777" w:rsidR="002664DD" w:rsidRPr="00056680" w:rsidRDefault="002664DD">
                            <w:pPr>
                              <w:pStyle w:val="a5"/>
                              <w:numPr>
                                <w:ilvl w:val="0"/>
                                <w:numId w:val="5"/>
                              </w:numPr>
                              <w:spacing w:line="240" w:lineRule="auto"/>
                              <w:rPr>
                                <w:rFonts w:ascii="Sakkal Majalla" w:eastAsia="GE Dinar One" w:hAnsi="Sakkal Majalla" w:cs="Sakkal Majalla"/>
                                <w:kern w:val="24"/>
                                <w:sz w:val="36"/>
                                <w:szCs w:val="36"/>
                                <w:lang w:bidi="ar-SY"/>
                              </w:rPr>
                            </w:pPr>
                            <w:r w:rsidRPr="000B47C9">
                              <w:rPr>
                                <w:rFonts w:ascii="Sakkal Majalla" w:eastAsia="GE Dinar One" w:hAnsi="Sakkal Majalla" w:cs="Sakkal Majalla"/>
                                <w:kern w:val="24"/>
                                <w:sz w:val="36"/>
                                <w:szCs w:val="36"/>
                                <w:rtl/>
                              </w:rPr>
                              <w:t>تطبيقات عملية على التواصل الفعال</w:t>
                            </w:r>
                          </w:p>
                        </w:txbxContent>
                      </v:textbox>
                    </v:shape>
                  </v:group>
                  <v:group id="Group 1522318232" o:spid="_x0000_s1096" style="position:absolute;left:-2286;top:-5230;width:64574;height:20799" coordorigin="-2286,-5230" coordsize="64574,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">
                    <v:shape id="Picture 2102860459" o:spid="_x0000_s1097"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">
                      <v:imagedata r:id="rId21" o:title="Calendar " recolortarget="black"/>
                    </v:shape>
                    <v:shape id="TextBox 34" o:spid="_x0000_s1098" type="#_x0000_t202" style="position:absolute;left:51620;top:6908;width:10668;height:8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" filled="f" stroked="f">
                      <v:textbox style="mso-fit-shape-to-text:t">
                        <w:txbxContent>
                          <w:p w14:paraId="060FBF8E" w14:textId="77777777" w:rsidR="002664DD" w:rsidRPr="002664DD" w:rsidRDefault="002664DD" w:rsidP="002664DD">
                            <w:pPr>
                              <w:spacing w:line="240" w:lineRule="auto"/>
                              <w:jc w:val="center"/>
                              <w:rPr>
                                <w:rFonts w:ascii="Adobe Arabic" w:eastAsia="GE Dinar One" w:hAnsi="Adobe Arabic" w:cs="Adobe Arabic"/>
                                <w:b/>
                                <w:bCs/>
                                <w:color w:val="C00000"/>
                                <w:kern w:val="24"/>
                                <w:sz w:val="56"/>
                                <w:szCs w:val="56"/>
                                <w:lang w:bidi="ar-SY"/>
                              </w:rPr>
                            </w:pPr>
                            <w:r w:rsidRPr="002664DD">
                              <w:rPr>
                                <w:rFonts w:ascii="Adobe Arabic" w:eastAsia="GE Dinar One" w:hAnsi="Adobe Arabic" w:cs="Adobe Arabic" w:hint="cs"/>
                                <w:b/>
                                <w:bCs/>
                                <w:color w:val="C00000"/>
                                <w:kern w:val="24"/>
                                <w:sz w:val="56"/>
                                <w:szCs w:val="56"/>
                                <w:rtl/>
                                <w:lang w:bidi="ar-SY"/>
                              </w:rPr>
                              <w:t xml:space="preserve">اليوم الاول </w:t>
                            </w:r>
                          </w:p>
                        </w:txbxContent>
                      </v:textbox>
                    </v:shape>
                    <v:shape id="TextBox 34" o:spid="_x0000_s1099" type="#_x0000_t202" style="position:absolute;left:24945;top:-5230;width:24302;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" filled="f" stroked="f">
                      <v:textbox style="mso-fit-shape-to-text:t">
                        <w:txbxContent>
                          <w:p w14:paraId="25345FDD" w14:textId="77777777" w:rsidR="002664DD" w:rsidRPr="00316596" w:rsidRDefault="002664DD" w:rsidP="002664DD">
                            <w:pPr>
                              <w:jc w:val="center"/>
                              <w:rPr>
                                <w:rFonts w:ascii="Adobe Arabic" w:eastAsia="GE Dinar One" w:hAnsi="Adobe Arabic" w:cs="Adobe Arabic"/>
                                <w:b/>
                                <w:bCs/>
                                <w:color w:val="C00000"/>
                                <w:kern w:val="24"/>
                                <w:sz w:val="56"/>
                                <w:szCs w:val="56"/>
                                <w:lang w:bidi="ar-SY"/>
                              </w:rPr>
                            </w:pPr>
                            <w:r w:rsidRPr="00316596">
                              <w:rPr>
                                <w:rFonts w:ascii="Adobe Arabic" w:eastAsia="GE Dinar One" w:hAnsi="Adobe Arabic" w:cs="Adobe Arabic"/>
                                <w:b/>
                                <w:bCs/>
                                <w:color w:val="C00000"/>
                                <w:kern w:val="24"/>
                                <w:sz w:val="56"/>
                                <w:szCs w:val="56"/>
                                <w:rtl/>
                                <w:lang w:bidi="ar-SY"/>
                              </w:rPr>
                              <w:t xml:space="preserve">الجلسة </w:t>
                            </w:r>
                            <w:r w:rsidRPr="00316596">
                              <w:rPr>
                                <w:rFonts w:ascii="Adobe Arabic" w:eastAsia="GE Dinar One" w:hAnsi="Adobe Arabic" w:cs="Adobe Arabic" w:hint="cs"/>
                                <w:b/>
                                <w:bCs/>
                                <w:color w:val="C00000"/>
                                <w:kern w:val="24"/>
                                <w:sz w:val="56"/>
                                <w:szCs w:val="56"/>
                                <w:rtl/>
                                <w:lang w:bidi="ar-SY"/>
                              </w:rPr>
                              <w:t>ال</w:t>
                            </w:r>
                            <w:r>
                              <w:rPr>
                                <w:rFonts w:ascii="Adobe Arabic" w:eastAsia="GE Dinar One" w:hAnsi="Adobe Arabic" w:cs="Adobe Arabic" w:hint="cs"/>
                                <w:b/>
                                <w:bCs/>
                                <w:color w:val="C00000"/>
                                <w:kern w:val="24"/>
                                <w:sz w:val="56"/>
                                <w:szCs w:val="56"/>
                                <w:rtl/>
                                <w:lang w:bidi="ar-SY"/>
                              </w:rPr>
                              <w:t>ثالثة</w:t>
                            </w:r>
                          </w:p>
                        </w:txbxContent>
                      </v:textbox>
                    </v:shape>
                    <v:shape id="TextBox 34" o:spid="_x0000_s1100" type="#_x0000_t202" style="position:absolute;left:-2286;top:8121;width:5134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" filled="f" stroked="f">
                      <v:textbox style="mso-fit-shape-to-text:t">
                        <w:txbxContent>
                          <w:p w14:paraId="654E5A61" w14:textId="77777777" w:rsidR="002664DD" w:rsidRPr="0075673C" w:rsidRDefault="002664DD" w:rsidP="002664DD">
                            <w:pPr>
                              <w:spacing w:line="240" w:lineRule="auto"/>
                              <w:jc w:val="center"/>
                              <w:rPr>
                                <w:rFonts w:asciiTheme="majorHAnsi" w:eastAsia="GE Dinar One" w:hAnsiTheme="majorHAnsi" w:cstheme="majorHAnsi"/>
                                <w:b/>
                                <w:bCs/>
                                <w:kern w:val="24"/>
                                <w:sz w:val="56"/>
                                <w:szCs w:val="56"/>
                                <w:lang w:bidi="ar-SY"/>
                              </w:rPr>
                            </w:pPr>
                            <w:r w:rsidRPr="000B47C9">
                              <w:rPr>
                                <w:rFonts w:asciiTheme="majorHAnsi" w:eastAsia="GE Dinar One" w:hAnsiTheme="majorHAnsi" w:cs="Calibri Light"/>
                                <w:b/>
                                <w:bCs/>
                                <w:kern w:val="24"/>
                                <w:sz w:val="56"/>
                                <w:szCs w:val="56"/>
                                <w:rtl/>
                              </w:rPr>
                              <w:t>التواصل اللفظي وغير اللفظي</w:t>
                            </w:r>
                          </w:p>
                        </w:txbxContent>
                      </v:textbox>
                    </v:shape>
                  </v:group>
                </v:group>
                <v:shape id="Picture 9" o:spid="_x0000_s1101" type="#_x0000_t75" style="position:absolute;left:35814;top:60960;width:25717;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">
                  <v:imagedata r:id="rId28" o:title="" croptop="8759f" cropbottom="38800f" cropleft=".5" cropright="5314f" chromakey="#ebe9ec"/>
                </v:shape>
                <w10:wrap anchorx="margin"/>
              </v:group>
            </w:pict>
          </mc:Fallback>
        </mc:AlternateContent>
      </w:r>
    </w:p>
    <w:p w14:paraId="76F0601B" w14:textId="77777777" w:rsidR="005649D0" w:rsidRDefault="005649D0" w:rsidP="00D013E3">
      <w:pPr>
        <w:spacing w:after="200"/>
        <w:jc w:val="left"/>
        <w:rPr>
          <w:rFonts w:ascii="Sakkal Majalla" w:eastAsia="Times New Roman" w:hAnsi="Sakkal Majalla"/>
          <w:b/>
          <w:bCs/>
          <w:color w:val="auto"/>
          <w:sz w:val="48"/>
          <w:szCs w:val="36"/>
          <w:rtl/>
        </w:rPr>
      </w:pPr>
    </w:p>
    <w:p w14:paraId="72F251A1" w14:textId="77777777" w:rsidR="005649D0" w:rsidRDefault="005649D0" w:rsidP="00D013E3">
      <w:pPr>
        <w:spacing w:after="200"/>
        <w:jc w:val="left"/>
        <w:rPr>
          <w:rFonts w:ascii="Sakkal Majalla" w:eastAsia="Times New Roman" w:hAnsi="Sakkal Majalla"/>
          <w:b/>
          <w:bCs/>
          <w:color w:val="auto"/>
          <w:sz w:val="48"/>
          <w:szCs w:val="36"/>
          <w:rtl/>
        </w:rPr>
      </w:pPr>
    </w:p>
    <w:p w14:paraId="0C1FB755" w14:textId="77777777" w:rsidR="005649D0" w:rsidRDefault="005649D0" w:rsidP="00D013E3">
      <w:pPr>
        <w:spacing w:after="200"/>
        <w:jc w:val="left"/>
        <w:rPr>
          <w:rFonts w:ascii="Sakkal Majalla" w:eastAsia="Times New Roman" w:hAnsi="Sakkal Majalla"/>
          <w:b/>
          <w:bCs/>
          <w:color w:val="auto"/>
          <w:sz w:val="48"/>
          <w:szCs w:val="36"/>
          <w:rtl/>
        </w:rPr>
      </w:pPr>
    </w:p>
    <w:p w14:paraId="31C8F5EE" w14:textId="77777777" w:rsidR="005649D0" w:rsidRDefault="005649D0" w:rsidP="00D013E3">
      <w:pPr>
        <w:spacing w:after="200"/>
        <w:jc w:val="left"/>
        <w:rPr>
          <w:rFonts w:ascii="Sakkal Majalla" w:eastAsia="Times New Roman" w:hAnsi="Sakkal Majalla"/>
          <w:b/>
          <w:bCs/>
          <w:color w:val="auto"/>
          <w:sz w:val="48"/>
          <w:szCs w:val="36"/>
          <w:rtl/>
        </w:rPr>
      </w:pPr>
    </w:p>
    <w:p w14:paraId="6CE898EE" w14:textId="77777777" w:rsidR="005649D0" w:rsidRDefault="005649D0" w:rsidP="00D013E3">
      <w:pPr>
        <w:spacing w:after="200"/>
        <w:jc w:val="left"/>
        <w:rPr>
          <w:rFonts w:ascii="Sakkal Majalla" w:eastAsia="Times New Roman" w:hAnsi="Sakkal Majalla"/>
          <w:b/>
          <w:bCs/>
          <w:color w:val="auto"/>
          <w:sz w:val="48"/>
          <w:szCs w:val="36"/>
          <w:rtl/>
        </w:rPr>
      </w:pPr>
    </w:p>
    <w:p w14:paraId="53443AFE" w14:textId="77777777" w:rsidR="005649D0" w:rsidRDefault="005649D0" w:rsidP="00D013E3">
      <w:pPr>
        <w:spacing w:after="200"/>
        <w:jc w:val="left"/>
        <w:rPr>
          <w:rFonts w:ascii="Sakkal Majalla" w:eastAsia="Times New Roman" w:hAnsi="Sakkal Majalla"/>
          <w:b/>
          <w:bCs/>
          <w:color w:val="auto"/>
          <w:sz w:val="48"/>
          <w:szCs w:val="36"/>
          <w:rtl/>
        </w:rPr>
      </w:pPr>
    </w:p>
    <w:p w14:paraId="0F0EE8F6" w14:textId="77777777" w:rsidR="005649D0" w:rsidRDefault="005649D0" w:rsidP="00D013E3">
      <w:pPr>
        <w:spacing w:after="200"/>
        <w:jc w:val="left"/>
        <w:rPr>
          <w:rFonts w:ascii="Sakkal Majalla" w:eastAsia="Times New Roman" w:hAnsi="Sakkal Majalla"/>
          <w:b/>
          <w:bCs/>
          <w:color w:val="auto"/>
          <w:sz w:val="48"/>
          <w:szCs w:val="36"/>
          <w:rtl/>
        </w:rPr>
      </w:pPr>
    </w:p>
    <w:p w14:paraId="46CC42A3" w14:textId="77777777" w:rsidR="005649D0" w:rsidRDefault="005649D0" w:rsidP="00D013E3">
      <w:pPr>
        <w:spacing w:after="200"/>
        <w:jc w:val="left"/>
        <w:rPr>
          <w:rFonts w:ascii="Sakkal Majalla" w:eastAsia="Times New Roman" w:hAnsi="Sakkal Majalla"/>
          <w:b/>
          <w:bCs/>
          <w:color w:val="auto"/>
          <w:sz w:val="48"/>
          <w:szCs w:val="36"/>
          <w:rtl/>
        </w:rPr>
      </w:pPr>
    </w:p>
    <w:p w14:paraId="204C12A0" w14:textId="77777777" w:rsidR="005649D0" w:rsidRDefault="005649D0" w:rsidP="00D013E3">
      <w:pPr>
        <w:spacing w:after="200"/>
        <w:jc w:val="left"/>
        <w:rPr>
          <w:rFonts w:ascii="Sakkal Majalla" w:eastAsia="Times New Roman" w:hAnsi="Sakkal Majalla"/>
          <w:b/>
          <w:bCs/>
          <w:color w:val="auto"/>
          <w:sz w:val="48"/>
          <w:szCs w:val="36"/>
          <w:rtl/>
        </w:rPr>
      </w:pPr>
    </w:p>
    <w:p w14:paraId="5C3A1FD7" w14:textId="77777777" w:rsidR="005649D0" w:rsidRDefault="005649D0" w:rsidP="00D013E3">
      <w:pPr>
        <w:spacing w:after="200"/>
        <w:jc w:val="left"/>
        <w:rPr>
          <w:rFonts w:ascii="Sakkal Majalla" w:eastAsia="Times New Roman" w:hAnsi="Sakkal Majalla"/>
          <w:b/>
          <w:bCs/>
          <w:color w:val="auto"/>
          <w:sz w:val="48"/>
          <w:szCs w:val="36"/>
          <w:rtl/>
        </w:rPr>
      </w:pPr>
    </w:p>
    <w:p w14:paraId="209582D4" w14:textId="77777777" w:rsidR="005649D0" w:rsidRDefault="005649D0" w:rsidP="00D013E3">
      <w:pPr>
        <w:spacing w:after="200"/>
        <w:jc w:val="left"/>
        <w:rPr>
          <w:rFonts w:ascii="Sakkal Majalla" w:eastAsia="Times New Roman" w:hAnsi="Sakkal Majalla"/>
          <w:b/>
          <w:bCs/>
          <w:color w:val="auto"/>
          <w:sz w:val="48"/>
          <w:szCs w:val="36"/>
          <w:rtl/>
        </w:rPr>
      </w:pPr>
    </w:p>
    <w:p w14:paraId="08ED1804" w14:textId="77777777" w:rsidR="005649D0" w:rsidRDefault="005649D0" w:rsidP="00D013E3">
      <w:pPr>
        <w:spacing w:after="200"/>
        <w:jc w:val="left"/>
        <w:rPr>
          <w:rFonts w:ascii="Sakkal Majalla" w:eastAsia="Times New Roman" w:hAnsi="Sakkal Majalla"/>
          <w:b/>
          <w:bCs/>
          <w:color w:val="auto"/>
          <w:sz w:val="48"/>
          <w:szCs w:val="36"/>
          <w:rtl/>
        </w:rPr>
      </w:pPr>
    </w:p>
    <w:p w14:paraId="5FEA5093" w14:textId="77777777" w:rsidR="005649D0" w:rsidRDefault="005649D0" w:rsidP="00D013E3">
      <w:pPr>
        <w:spacing w:after="200"/>
        <w:jc w:val="left"/>
        <w:rPr>
          <w:rFonts w:ascii="Sakkal Majalla" w:eastAsia="Times New Roman" w:hAnsi="Sakkal Majalla"/>
          <w:b/>
          <w:bCs/>
          <w:color w:val="auto"/>
          <w:sz w:val="48"/>
          <w:szCs w:val="36"/>
          <w:rtl/>
        </w:rPr>
      </w:pPr>
    </w:p>
    <w:p w14:paraId="24A8B5BA" w14:textId="77777777" w:rsidR="005649D0" w:rsidRDefault="005649D0" w:rsidP="00D013E3">
      <w:pPr>
        <w:spacing w:after="200"/>
        <w:jc w:val="left"/>
        <w:rPr>
          <w:rFonts w:ascii="Sakkal Majalla" w:eastAsia="Times New Roman" w:hAnsi="Sakkal Majalla"/>
          <w:b/>
          <w:bCs/>
          <w:color w:val="auto"/>
          <w:sz w:val="48"/>
          <w:szCs w:val="36"/>
          <w:rtl/>
        </w:rPr>
      </w:pPr>
    </w:p>
    <w:p w14:paraId="610E1283" w14:textId="77777777" w:rsidR="005649D0" w:rsidRDefault="005649D0" w:rsidP="00D013E3">
      <w:pPr>
        <w:spacing w:after="200"/>
        <w:jc w:val="left"/>
        <w:rPr>
          <w:rFonts w:ascii="Sakkal Majalla" w:eastAsia="Times New Roman" w:hAnsi="Sakkal Majalla"/>
          <w:b/>
          <w:bCs/>
          <w:color w:val="auto"/>
          <w:sz w:val="48"/>
          <w:szCs w:val="36"/>
          <w:rtl/>
        </w:rPr>
      </w:pPr>
    </w:p>
    <w:p w14:paraId="4E1797E8" w14:textId="77777777" w:rsidR="005649D0" w:rsidRDefault="005649D0" w:rsidP="00D013E3">
      <w:pPr>
        <w:spacing w:after="200"/>
        <w:jc w:val="left"/>
        <w:rPr>
          <w:rFonts w:ascii="Sakkal Majalla" w:eastAsia="Times New Roman" w:hAnsi="Sakkal Majalla"/>
          <w:b/>
          <w:bCs/>
          <w:color w:val="auto"/>
          <w:sz w:val="48"/>
          <w:szCs w:val="36"/>
          <w:rtl/>
        </w:rPr>
      </w:pPr>
    </w:p>
    <w:p w14:paraId="73285108" w14:textId="77777777" w:rsidR="005649D0" w:rsidRDefault="005649D0" w:rsidP="00D013E3">
      <w:pPr>
        <w:spacing w:after="200"/>
        <w:jc w:val="left"/>
        <w:rPr>
          <w:rFonts w:ascii="Sakkal Majalla" w:eastAsia="Times New Roman" w:hAnsi="Sakkal Majalla"/>
          <w:b/>
          <w:bCs/>
          <w:color w:val="auto"/>
          <w:sz w:val="48"/>
          <w:szCs w:val="36"/>
          <w:rtl/>
        </w:rPr>
      </w:pPr>
    </w:p>
    <w:p w14:paraId="035AB4B8" w14:textId="77777777" w:rsidR="002C45FC" w:rsidRPr="002C45FC" w:rsidRDefault="002C45FC" w:rsidP="002C45FC">
      <w:pPr>
        <w:spacing w:after="200" w:line="240" w:lineRule="auto"/>
        <w:jc w:val="center"/>
        <w:rPr>
          <w:rFonts w:ascii="Sakkal Majalla" w:eastAsia="Times New Roman" w:hAnsi="Sakkal Majalla"/>
          <w:b/>
          <w:bCs/>
          <w:color w:val="006666"/>
          <w:sz w:val="72"/>
          <w:szCs w:val="48"/>
          <w:rtl/>
        </w:rPr>
      </w:pPr>
      <w:r w:rsidRPr="002C45FC">
        <w:rPr>
          <w:rFonts w:ascii="Sakkal Majalla" w:eastAsia="Times New Roman" w:hAnsi="Sakkal Majalla"/>
          <w:b/>
          <w:bCs/>
          <w:color w:val="006666"/>
          <w:sz w:val="72"/>
          <w:szCs w:val="48"/>
          <w:rtl/>
        </w:rPr>
        <w:lastRenderedPageBreak/>
        <w:t>أولاً: مهارات الحديث المؤثر</w:t>
      </w:r>
    </w:p>
    <w:p w14:paraId="44D38D65" w14:textId="681F4C2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يُعد الحديث المؤثر من أهم المهارات الأساسية في التواصل الفعّال، حيث لا تقتصر عملية التواصل الناجح على نقل المعلومات فقط، بل تمتد إلى القدرة على التأثير في الآخرين وإقناعهم وتحفيزهم وتوجيههم نحو تحقيق أهداف معينة. وفي بيئة العمل الحديثة أصبحت القدرة على الحديث المؤثر من المهارات الضرورية للقيادات والمديرين والمشرفين والموظفين على حد سواء، لما لها من دور كبير في بناء العلاقات المهنية، وقيادة فرق العمل، وعرض الأفكار والمقترحات، وإدارة الاجتماعات، والتفاوض، وحل المشكلات.</w:t>
      </w:r>
    </w:p>
    <w:p w14:paraId="09172660" w14:textId="13BA32B1"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فالحديث المؤثر هو ذلك الحديث الذي يترك أثرًا إيجابيًا لدى المستمع، ويجعل الرسالة أكثر وضوحًا وقبولًا وإقناعًا، ويُسهم في بناء الثقة وتعزيز التفاعل الإيجابي بين أطراف الاتصال.</w:t>
      </w:r>
    </w:p>
    <w:p w14:paraId="0B25D3BF" w14:textId="693769B2"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مفهوم الحديث المؤثر</w:t>
      </w:r>
    </w:p>
    <w:p w14:paraId="3760333D" w14:textId="0DDEB0C0"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الحديث المؤثر هو:</w:t>
      </w:r>
    </w:p>
    <w:p w14:paraId="447CB0B2" w14:textId="1533BFDF"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"القدرة على إيصال الأفكار والمعلومات والرسائل بطريقة واضحة وجذابة ومقنعة تؤثر في أفكار الآخرين أو مشاعرهم أو سلوكهم وتدفعهم إلى التفاعل الإيجابي مع الرسالة."</w:t>
      </w:r>
    </w:p>
    <w:p w14:paraId="7A896C3F" w14:textId="7D547EF0"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ويختلف الحديث المؤثر عن الحديث العادي في أنه لا يركز فقط على ما يُقال، بل يهتم أيضًا بكيفية قوله، وأسلوب عرضه، ومدى تأثيره على المستمع.</w:t>
      </w:r>
    </w:p>
    <w:p w14:paraId="050AA035" w14:textId="77777777"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أهمية الحديث المؤثر في بيئة العمل</w:t>
      </w:r>
    </w:p>
    <w:p w14:paraId="2CDD299C" w14:textId="2D96AE7B"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1- تعزيز الثقة والمصداقية</w:t>
      </w:r>
    </w:p>
    <w:p w14:paraId="6F4B7C35" w14:textId="08B070BD"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كلما كان المتحدث واثقًا وواضحًا في حديثه زادت ثقة الآخرين به.</w:t>
      </w:r>
    </w:p>
    <w:p w14:paraId="2DE8C7E8" w14:textId="73E1C425"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2- تحسين العلاقات المهنية</w:t>
      </w:r>
    </w:p>
    <w:p w14:paraId="6CB7B979" w14:textId="372EB634"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الحديث الإيجابي يساعد على بناء علاقات قائمة على الاحترام والتقدير.</w:t>
      </w:r>
    </w:p>
    <w:p w14:paraId="5F53552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3- زيادة القدرة على الإقناع</w:t>
      </w:r>
    </w:p>
    <w:p w14:paraId="1AF5F510" w14:textId="77777777" w:rsidR="002C45FC" w:rsidRPr="002C45FC" w:rsidRDefault="002C45FC" w:rsidP="002C45FC">
      <w:pPr>
        <w:spacing w:after="200" w:line="240" w:lineRule="auto"/>
        <w:rPr>
          <w:rFonts w:ascii="Sakkal Majalla" w:eastAsia="Times New Roman" w:hAnsi="Sakkal Majalla"/>
          <w:b/>
          <w:bCs/>
          <w:color w:val="auto"/>
          <w:sz w:val="48"/>
          <w:szCs w:val="36"/>
          <w:rtl/>
        </w:rPr>
      </w:pPr>
    </w:p>
    <w:p w14:paraId="38A481ED" w14:textId="1610BEF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يساعد الحديث المؤثر على كسب تأييد الآخرين للأفكار والمقترحات.</w:t>
      </w:r>
    </w:p>
    <w:p w14:paraId="559AB37D" w14:textId="1B7B9813"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4- دعم القيادة الفعالة</w:t>
      </w:r>
    </w:p>
    <w:p w14:paraId="1E84BDD9" w14:textId="6F85D22A"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القادة الناجحون يمتلكون مهارات حديث قوية تمكنهم من توجيه فرق العمل وتحفيزهم.</w:t>
      </w:r>
    </w:p>
    <w:p w14:paraId="2BE4AADC" w14:textId="7BDC771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5- تحسين جودة الاجتماعات</w:t>
      </w:r>
    </w:p>
    <w:p w14:paraId="65AF93B5" w14:textId="53D27611"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يساعد على عرض الأفكار بصورة منظمة وواضحة.</w:t>
      </w:r>
    </w:p>
    <w:p w14:paraId="0FB202D6" w14:textId="4C083E9F"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6- تقليل سوء الفهم</w:t>
      </w:r>
    </w:p>
    <w:p w14:paraId="5C52D353" w14:textId="7357286F"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كلما كانت الرسالة واضحة ومؤثرة زادت فرص فهمها بصورة صحيحة.</w:t>
      </w:r>
    </w:p>
    <w:p w14:paraId="7081FB07" w14:textId="77777777"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عناصر الحديث المؤثر</w:t>
      </w:r>
    </w:p>
    <w:p w14:paraId="1723B7A8" w14:textId="71B71FE2"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أولاً: وضوح الهدف</w:t>
      </w:r>
    </w:p>
    <w:p w14:paraId="2950FB83" w14:textId="194F2128"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يجب أن يعرف المتحدث الهدف من حديثه قبل البدء فيه.</w:t>
      </w:r>
    </w:p>
    <w:p w14:paraId="452485BF" w14:textId="0BB7BF58"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مثل:</w:t>
      </w:r>
    </w:p>
    <w:p w14:paraId="252BD7F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نقل معلومة.</w:t>
      </w:r>
    </w:p>
    <w:p w14:paraId="1E07ED14"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تقديم اقتراح.</w:t>
      </w:r>
    </w:p>
    <w:p w14:paraId="311ED868"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إقناع الآخرين.</w:t>
      </w:r>
    </w:p>
    <w:p w14:paraId="0760D3D8"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تحفيز فريق العمل.</w:t>
      </w:r>
    </w:p>
    <w:p w14:paraId="28ABB294"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حل مشكلة.</w:t>
      </w:r>
    </w:p>
    <w:p w14:paraId="2560442D" w14:textId="23345535"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ثانياً: الثقة بالنفس</w:t>
      </w:r>
    </w:p>
    <w:p w14:paraId="7FC827E6" w14:textId="29B59B9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الثقة بالنفس تظهر من خلال:</w:t>
      </w:r>
    </w:p>
    <w:p w14:paraId="3CAFAE26"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نبرة الصوت.</w:t>
      </w:r>
    </w:p>
    <w:p w14:paraId="3AB8AA9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طريقة الوقوف.</w:t>
      </w:r>
    </w:p>
    <w:p w14:paraId="5974507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التواصل البصري.</w:t>
      </w:r>
    </w:p>
    <w:p w14:paraId="5E3F0219"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اختيار الكلمات.</w:t>
      </w:r>
    </w:p>
    <w:p w14:paraId="6CB0ABC0" w14:textId="371F82D8"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ثالثاً: التنظيم الجيد للأفكار</w:t>
      </w:r>
    </w:p>
    <w:p w14:paraId="06F5D1F1" w14:textId="4EEB63C5"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يتضمن:</w:t>
      </w:r>
    </w:p>
    <w:p w14:paraId="1F83AE5E"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مقدمة واضحة.</w:t>
      </w:r>
    </w:p>
    <w:p w14:paraId="19C51F3F"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عرض الأفكار الرئيسية.</w:t>
      </w:r>
    </w:p>
    <w:p w14:paraId="3A4C7839"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أمثلة داعمة.</w:t>
      </w:r>
    </w:p>
    <w:p w14:paraId="22ACEF5C"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خاتمة مؤثرة.</w:t>
      </w:r>
    </w:p>
    <w:p w14:paraId="1E25660B" w14:textId="375F6B76"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رابعاً: التفاعل مع المستمعين</w:t>
      </w:r>
    </w:p>
    <w:p w14:paraId="7216C00C" w14:textId="62AA611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من خلال:</w:t>
      </w:r>
    </w:p>
    <w:p w14:paraId="6DD29314"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طرح الأسئلة.</w:t>
      </w:r>
    </w:p>
    <w:p w14:paraId="426156E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الاستماع للملاحظات.</w:t>
      </w:r>
    </w:p>
    <w:p w14:paraId="2B4EF63E"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تشجيع المشاركة.</w:t>
      </w:r>
    </w:p>
    <w:p w14:paraId="0F4F3BAA" w14:textId="3D5C67CF"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خامساً: استخدام الأمثلة والقصص</w:t>
      </w:r>
    </w:p>
    <w:p w14:paraId="29E26CEE" w14:textId="1D07349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الأمثلة تجعل الرسالة:</w:t>
      </w:r>
    </w:p>
    <w:p w14:paraId="6E79ACD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أكثر وضوحًا.</w:t>
      </w:r>
    </w:p>
    <w:p w14:paraId="4CE7BD45"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أكثر واقعية.</w:t>
      </w:r>
    </w:p>
    <w:p w14:paraId="7154D6E8"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أسهل في التذكر.</w:t>
      </w:r>
    </w:p>
    <w:p w14:paraId="5EC57020"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صفات المتحدث المؤثر</w:t>
      </w:r>
    </w:p>
    <w:p w14:paraId="576B608D"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واثق من نفسه.</w:t>
      </w:r>
    </w:p>
    <w:p w14:paraId="4D63F4C3"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مستمع جيد.</w:t>
      </w:r>
    </w:p>
    <w:p w14:paraId="0EB1BA2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إيجابي.</w:t>
      </w:r>
    </w:p>
    <w:p w14:paraId="533E3CEF"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منظم.</w:t>
      </w:r>
    </w:p>
    <w:p w14:paraId="15B47877"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مرن.</w:t>
      </w:r>
    </w:p>
    <w:p w14:paraId="477E2653"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متزن انفعاليًا.</w:t>
      </w:r>
    </w:p>
    <w:p w14:paraId="4D9127BA"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يمتلك ذكاءً عاطفيًا.</w:t>
      </w:r>
    </w:p>
    <w:p w14:paraId="54ADE1C9"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يحترم الآخرين.</w:t>
      </w:r>
    </w:p>
    <w:p w14:paraId="2DBBC658" w14:textId="77777777" w:rsidR="002C45FC" w:rsidRPr="002C45FC" w:rsidRDefault="002C45FC" w:rsidP="002C45FC">
      <w:pPr>
        <w:spacing w:after="200" w:line="240" w:lineRule="auto"/>
        <w:jc w:val="center"/>
        <w:rPr>
          <w:rFonts w:ascii="Sakkal Majalla" w:eastAsia="Times New Roman" w:hAnsi="Sakkal Majalla"/>
          <w:b/>
          <w:bCs/>
          <w:color w:val="006666"/>
          <w:sz w:val="56"/>
          <w:szCs w:val="44"/>
          <w:rtl/>
        </w:rPr>
      </w:pPr>
      <w:r w:rsidRPr="002C45FC">
        <w:rPr>
          <w:rFonts w:ascii="Sakkal Majalla" w:eastAsia="Times New Roman" w:hAnsi="Sakkal Majalla"/>
          <w:b/>
          <w:bCs/>
          <w:color w:val="006666"/>
          <w:sz w:val="56"/>
          <w:szCs w:val="44"/>
          <w:rtl/>
        </w:rPr>
        <w:t>ثانياً: اختيار الكلمات المناسبة</w:t>
      </w:r>
    </w:p>
    <w:p w14:paraId="7878607C" w14:textId="3F02C3FF"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الكلمات هي الأداة الأساسية للتواصل، وهي التي تحمل المعاني والأفكار والمشاعر من شخص إلى آخر. وقد تؤدي كلمة واحدة إلى بناء علاقة قوية أو إفساد علاقة قائمة، لذلك فإن اختيار الكلمات المناسبة يُعد من أهم مهارات التواصل الناجح.</w:t>
      </w:r>
    </w:p>
    <w:p w14:paraId="380E8CA8" w14:textId="6825E3CD"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وفي بيئة العمل تؤثر الكلمات بصورة مباشرة على:</w:t>
      </w:r>
    </w:p>
    <w:p w14:paraId="2136E14D"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العلاقات المهنية.</w:t>
      </w:r>
    </w:p>
    <w:p w14:paraId="516DF966"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الروح المعنوية.</w:t>
      </w:r>
    </w:p>
    <w:p w14:paraId="0305A144"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مستوى التعاون.</w:t>
      </w:r>
    </w:p>
    <w:p w14:paraId="0A084DB3"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جودة الأداء.</w:t>
      </w:r>
    </w:p>
    <w:p w14:paraId="7B99950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ثقافة المؤسسة.</w:t>
      </w:r>
    </w:p>
    <w:p w14:paraId="4DF65B69" w14:textId="77777777"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أهمية اختيار الكلمات المناسبة</w:t>
      </w:r>
    </w:p>
    <w:p w14:paraId="7F1DB936"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1- تعزيز الفهم</w:t>
      </w:r>
    </w:p>
    <w:p w14:paraId="3257464D" w14:textId="77777777" w:rsidR="002C45FC" w:rsidRPr="002C45FC" w:rsidRDefault="002C45FC" w:rsidP="002C45FC">
      <w:pPr>
        <w:spacing w:after="200" w:line="240" w:lineRule="auto"/>
        <w:rPr>
          <w:rFonts w:ascii="Sakkal Majalla" w:eastAsia="Times New Roman" w:hAnsi="Sakkal Majalla"/>
          <w:b/>
          <w:bCs/>
          <w:color w:val="auto"/>
          <w:sz w:val="48"/>
          <w:szCs w:val="36"/>
          <w:rtl/>
        </w:rPr>
      </w:pPr>
    </w:p>
    <w:p w14:paraId="40D6EB45" w14:textId="3424FBC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الكلمات الواضحة تقلل من احتمالات سوء الفهم.</w:t>
      </w:r>
    </w:p>
    <w:p w14:paraId="4C19530A" w14:textId="09DBD66A"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2- بناء العلاقات الإيجابية</w:t>
      </w:r>
    </w:p>
    <w:p w14:paraId="71D0DB50" w14:textId="51BD612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اللغة المهذبة تعزز الاحترام المتبادل.</w:t>
      </w:r>
    </w:p>
    <w:p w14:paraId="1B334317" w14:textId="6945A575"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3- تقليل الخلافات</w:t>
      </w:r>
    </w:p>
    <w:p w14:paraId="070DBFBE" w14:textId="2FE9567E"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الكلمات المناسبة تقلل من التوتر والصراعات.</w:t>
      </w:r>
    </w:p>
    <w:p w14:paraId="47E0A25C" w14:textId="25A7E336"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4- رفع مستوى التأثير</w:t>
      </w:r>
    </w:p>
    <w:p w14:paraId="0D11C377" w14:textId="34C45460"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كلما كانت الكلمات مناسبة كان تأثير الرسالة أقوى.</w:t>
      </w:r>
    </w:p>
    <w:p w14:paraId="7D84542A" w14:textId="77777777"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خصائص الكلمات الفعالة</w:t>
      </w:r>
    </w:p>
    <w:p w14:paraId="381B9FD3" w14:textId="6AE5C4D5"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الوضوح</w:t>
      </w:r>
    </w:p>
    <w:p w14:paraId="2846B5A5" w14:textId="0BBD170B"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يجب أن تكون الكلمات:</w:t>
      </w:r>
    </w:p>
    <w:p w14:paraId="3BB33BFB"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مباشرة.</w:t>
      </w:r>
    </w:p>
    <w:p w14:paraId="6610D92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مفهومة.</w:t>
      </w:r>
    </w:p>
    <w:p w14:paraId="2F66DC19"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بعيدة عن التعقيد.</w:t>
      </w:r>
    </w:p>
    <w:p w14:paraId="2FE286D8" w14:textId="7029B79E"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الدقة</w:t>
      </w:r>
    </w:p>
    <w:p w14:paraId="7D4C5CA6" w14:textId="0B761233"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يجب استخدام كلمات تعبر عن المعنى المقصود بدقة.</w:t>
      </w:r>
    </w:p>
    <w:p w14:paraId="7AC6B732" w14:textId="4BA4F449"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الإيجابية</w:t>
      </w:r>
    </w:p>
    <w:p w14:paraId="20501DAC" w14:textId="123C727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مثل:</w:t>
      </w:r>
    </w:p>
    <w:p w14:paraId="3C8F2235"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أحسنت.</w:t>
      </w:r>
    </w:p>
    <w:p w14:paraId="5A20131C"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شكراً لك.</w:t>
      </w:r>
    </w:p>
    <w:p w14:paraId="1B89FA6E"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أقدر جهودك.</w:t>
      </w:r>
    </w:p>
    <w:p w14:paraId="17591EF6"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اقتراح ممتاز.</w:t>
      </w:r>
    </w:p>
    <w:p w14:paraId="5BB556BB" w14:textId="3400A9FB"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الاحترام</w:t>
      </w:r>
    </w:p>
    <w:p w14:paraId="191E0286" w14:textId="1885DF19"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احترام الطرف الآخر مهما اختلفت الآراء.</w:t>
      </w:r>
    </w:p>
    <w:p w14:paraId="31CEE90A" w14:textId="62CC7E8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الملاءمة</w:t>
      </w:r>
    </w:p>
    <w:p w14:paraId="4524D835" w14:textId="5A1FB11A"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اختيار الكلمات المناسبة للموقف وللشخص المتلقي.</w:t>
      </w:r>
    </w:p>
    <w:p w14:paraId="2C092E32" w14:textId="0CDA1009"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أمثلة عملية</w:t>
      </w:r>
    </w:p>
    <w:p w14:paraId="773DFF8A"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بدلاً من:</w:t>
      </w:r>
    </w:p>
    <w:p w14:paraId="1A8D73D7" w14:textId="24A5D7BA"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"أنت دائمًا مخطئ"</w:t>
      </w:r>
    </w:p>
    <w:p w14:paraId="3FA1B25B"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يفضل:</w:t>
      </w:r>
    </w:p>
    <w:p w14:paraId="07F98732" w14:textId="0951C5BA"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"هناك بعض النقاط التي يمكن تطويرها."</w:t>
      </w:r>
    </w:p>
    <w:p w14:paraId="0AC42FE8"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بدلاً من:</w:t>
      </w:r>
    </w:p>
    <w:p w14:paraId="6246EC3A" w14:textId="211B2B2B"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"هذا الاقتراح سيئ"</w:t>
      </w:r>
    </w:p>
    <w:p w14:paraId="55E14855"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يفضل:</w:t>
      </w:r>
    </w:p>
    <w:p w14:paraId="39201ABD" w14:textId="2A53C5BF"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"يمكن تحسين هذا الاقتراح ليصبح أكثر فاعلية."</w:t>
      </w:r>
    </w:p>
    <w:p w14:paraId="1FAE9A0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بدلاً من:</w:t>
      </w:r>
    </w:p>
    <w:p w14:paraId="09F2ADF0" w14:textId="6AD601E8"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"أنت لا تفهم"</w:t>
      </w:r>
    </w:p>
    <w:p w14:paraId="3E0787EF"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يفضل:</w:t>
      </w:r>
    </w:p>
    <w:p w14:paraId="3173031F" w14:textId="2F141319"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"دعنا نوضح الفكرة بصورة أكبر."</w:t>
      </w:r>
    </w:p>
    <w:p w14:paraId="244B797B" w14:textId="77777777"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الكلمات التي يجب تجنبها</w:t>
      </w:r>
    </w:p>
    <w:p w14:paraId="7E802684"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كلمات السخرية.</w:t>
      </w:r>
    </w:p>
    <w:p w14:paraId="1552970F"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التهديد.</w:t>
      </w:r>
    </w:p>
    <w:p w14:paraId="1C79CCBB"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الإهانة.</w:t>
      </w:r>
    </w:p>
    <w:p w14:paraId="07AFD0D8"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التعميمات السلبية.</w:t>
      </w:r>
    </w:p>
    <w:p w14:paraId="7EEB96B4"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الانتقادات الشخصية.</w:t>
      </w:r>
    </w:p>
    <w:p w14:paraId="2F0165FC" w14:textId="77777777" w:rsidR="002C45FC" w:rsidRPr="002C45FC" w:rsidRDefault="002C45FC" w:rsidP="002C45FC">
      <w:pPr>
        <w:spacing w:after="200" w:line="240" w:lineRule="auto"/>
        <w:jc w:val="center"/>
        <w:rPr>
          <w:rFonts w:ascii="Sakkal Majalla" w:eastAsia="Times New Roman" w:hAnsi="Sakkal Majalla"/>
          <w:b/>
          <w:bCs/>
          <w:color w:val="006666"/>
          <w:sz w:val="56"/>
          <w:szCs w:val="44"/>
          <w:rtl/>
        </w:rPr>
      </w:pPr>
      <w:r w:rsidRPr="002C45FC">
        <w:rPr>
          <w:rFonts w:ascii="Sakkal Majalla" w:eastAsia="Times New Roman" w:hAnsi="Sakkal Majalla"/>
          <w:b/>
          <w:bCs/>
          <w:color w:val="006666"/>
          <w:sz w:val="56"/>
          <w:szCs w:val="44"/>
          <w:rtl/>
        </w:rPr>
        <w:t>ثالثاً: لغة الجسد وأثرها في التواصل</w:t>
      </w:r>
    </w:p>
    <w:p w14:paraId="00FF6615" w14:textId="3AF6A7DB"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تشير الدراسات الحديثة إلى أن جزءًا كبيرًا من الرسائل التي نتبادلها لا يتم من خلال الكلمات فقط، بل من خلال الإشارات غير اللفظية التي تُعرف بلغة الجسد.</w:t>
      </w:r>
    </w:p>
    <w:p w14:paraId="3A0ED1CB" w14:textId="2392447E"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ولغة الجسد هي اللغة الصامتة التي يستخدمها الإنسان للتعبير عن أفكاره ومشاعره واتجاهاته من خلال حركات الجسم وتعابير الوجه ونبرة الصوت ووضعية الجسد.</w:t>
      </w:r>
    </w:p>
    <w:p w14:paraId="5B2814BD" w14:textId="3D5A57A3"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مفهوم لغة الجسد</w:t>
      </w:r>
    </w:p>
    <w:p w14:paraId="2F7BDAC3" w14:textId="4DE0D51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هي:</w:t>
      </w:r>
    </w:p>
    <w:p w14:paraId="1420D1D8" w14:textId="455BBB22"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"مجموعة الحركات والإشارات والتعبيرات غير اللفظية التي يستخدمها الإنسان بصورة واعية أو غير واعية لنقل الرسائل للآخرين."</w:t>
      </w:r>
    </w:p>
    <w:p w14:paraId="4A1F1A98"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أهمية لغة الجسد</w:t>
      </w:r>
    </w:p>
    <w:p w14:paraId="4E700489" w14:textId="6B26D0C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1- تعزيز مصداقية الرسالة</w:t>
      </w:r>
    </w:p>
    <w:p w14:paraId="314C3F6E" w14:textId="4B2462CB"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عندما تتوافق الكلمات مع لغة الجسد تزداد الثقة في المتحدث.</w:t>
      </w:r>
    </w:p>
    <w:p w14:paraId="4CA186DF" w14:textId="4DEEF35E"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2- نقل المشاعر</w:t>
      </w:r>
    </w:p>
    <w:p w14:paraId="40AE8605" w14:textId="62FB2D05"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كثير من المشاعر تُفهم من خلال لغة الجسد أكثر من الكلمات.</w:t>
      </w:r>
    </w:p>
    <w:p w14:paraId="02583C45"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3- تحسين التفاعل</w:t>
      </w:r>
    </w:p>
    <w:p w14:paraId="0E0CDD5D" w14:textId="77777777" w:rsidR="002C45FC" w:rsidRPr="002C45FC" w:rsidRDefault="002C45FC" w:rsidP="002C45FC">
      <w:pPr>
        <w:spacing w:after="200" w:line="240" w:lineRule="auto"/>
        <w:rPr>
          <w:rFonts w:ascii="Sakkal Majalla" w:eastAsia="Times New Roman" w:hAnsi="Sakkal Majalla"/>
          <w:b/>
          <w:bCs/>
          <w:color w:val="auto"/>
          <w:sz w:val="48"/>
          <w:szCs w:val="36"/>
          <w:rtl/>
        </w:rPr>
      </w:pPr>
    </w:p>
    <w:p w14:paraId="540A5A10" w14:textId="58FB0AC8"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تساعد على بناء التواصل الإيجابي.</w:t>
      </w:r>
    </w:p>
    <w:p w14:paraId="7B9EEE30" w14:textId="31D97F10"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4- فهم الآخرين</w:t>
      </w:r>
    </w:p>
    <w:p w14:paraId="66DE8028" w14:textId="7FEC4B92"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تمكن الشخص من قراءة مشاعر واتجاهات الآخرين.</w:t>
      </w:r>
    </w:p>
    <w:p w14:paraId="00E76018" w14:textId="77777777"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عناصر لغة الجسد</w:t>
      </w:r>
    </w:p>
    <w:p w14:paraId="7FECAD33" w14:textId="271C1A2D"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التواصل البصري</w:t>
      </w:r>
    </w:p>
    <w:p w14:paraId="4190207A" w14:textId="7C24E6D1"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النظر إلى المتحدث أو المستمع بطريقة طبيعية.</w:t>
      </w:r>
    </w:p>
    <w:p w14:paraId="55881874" w14:textId="1441ACB0"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فوائده:</w:t>
      </w:r>
    </w:p>
    <w:p w14:paraId="611F08BC"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إظهار الاهتمام.</w:t>
      </w:r>
    </w:p>
    <w:p w14:paraId="7E9EF207"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بناء الثقة.</w:t>
      </w:r>
    </w:p>
    <w:p w14:paraId="32B7FFAA"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تعزيز التركيز.</w:t>
      </w:r>
    </w:p>
    <w:p w14:paraId="0FB24492" w14:textId="368A9FE6"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وضعية الجسد</w:t>
      </w:r>
    </w:p>
    <w:p w14:paraId="478856F3" w14:textId="7F250AB9"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الوضعية المستقيمة تدل على:</w:t>
      </w:r>
    </w:p>
    <w:p w14:paraId="547C706F"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الثقة.</w:t>
      </w:r>
    </w:p>
    <w:p w14:paraId="44F22917"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الاهتمام.</w:t>
      </w:r>
    </w:p>
    <w:p w14:paraId="5EA34655" w14:textId="4B19690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الجدية.</w:t>
      </w:r>
    </w:p>
    <w:p w14:paraId="544CC4DB" w14:textId="28DFC55B"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أما الانحناء المستمر فقد يدل على:</w:t>
      </w:r>
    </w:p>
    <w:p w14:paraId="2028F8BA"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الملل.</w:t>
      </w:r>
    </w:p>
    <w:p w14:paraId="5EDAB203"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ضعف الثقة.</w:t>
      </w:r>
    </w:p>
    <w:p w14:paraId="06EC110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حركة اليدين</w:t>
      </w:r>
    </w:p>
    <w:p w14:paraId="29552D2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p>
    <w:p w14:paraId="7B9A04CF" w14:textId="2BA2FF4A"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lastRenderedPageBreak/>
        <w:t>تساعد على:</w:t>
      </w:r>
    </w:p>
    <w:p w14:paraId="5EB76D69"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توضيح الأفكار.</w:t>
      </w:r>
    </w:p>
    <w:p w14:paraId="3DED4ADB"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زيادة التفاعل.</w:t>
      </w:r>
    </w:p>
    <w:p w14:paraId="535D9B1C"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دعم الرسالة.</w:t>
      </w:r>
    </w:p>
    <w:p w14:paraId="2D1C91F4" w14:textId="27287B72"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نبرة الصوت</w:t>
      </w:r>
    </w:p>
    <w:p w14:paraId="0052BD80" w14:textId="57149BC8"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تشمل:</w:t>
      </w:r>
    </w:p>
    <w:p w14:paraId="013C985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سرعة الحديث.</w:t>
      </w:r>
    </w:p>
    <w:p w14:paraId="0CAC137A"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ارتفاع الصوت.</w:t>
      </w:r>
    </w:p>
    <w:p w14:paraId="3A346F44" w14:textId="4CA9198D"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التنغيم.</w:t>
      </w:r>
    </w:p>
    <w:p w14:paraId="1870AB4A" w14:textId="0E462485"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وتؤثر بشكل كبير في فهم الرسالة.</w:t>
      </w:r>
    </w:p>
    <w:p w14:paraId="356806BB" w14:textId="77777777"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أخطاء شائعة في لغة الجسد</w:t>
      </w:r>
    </w:p>
    <w:p w14:paraId="72D70D65"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تجنب التواصل البصري.</w:t>
      </w:r>
    </w:p>
    <w:p w14:paraId="3F29D740"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عقد الذراعين بصورة مستمرة.</w:t>
      </w:r>
    </w:p>
    <w:p w14:paraId="433379F5"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العبث بالأدوات.</w:t>
      </w:r>
    </w:p>
    <w:p w14:paraId="28DA7F53"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التوتر الزائد.</w:t>
      </w:r>
    </w:p>
    <w:p w14:paraId="61536C64"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الوقوف بطريقة سلبية.</w:t>
      </w:r>
    </w:p>
    <w:p w14:paraId="29B9E597" w14:textId="77777777" w:rsidR="002C45FC" w:rsidRDefault="002C45FC" w:rsidP="002C45FC">
      <w:pPr>
        <w:spacing w:after="200" w:line="240" w:lineRule="auto"/>
        <w:rPr>
          <w:rFonts w:ascii="Sakkal Majalla" w:eastAsia="Times New Roman" w:hAnsi="Sakkal Majalla"/>
          <w:b/>
          <w:bCs/>
          <w:color w:val="auto"/>
          <w:sz w:val="48"/>
          <w:szCs w:val="36"/>
          <w:rtl/>
        </w:rPr>
      </w:pPr>
    </w:p>
    <w:p w14:paraId="13838780" w14:textId="77777777" w:rsidR="002C45FC" w:rsidRDefault="002C45FC" w:rsidP="002C45FC">
      <w:pPr>
        <w:spacing w:after="200" w:line="240" w:lineRule="auto"/>
        <w:rPr>
          <w:rFonts w:ascii="Sakkal Majalla" w:eastAsia="Times New Roman" w:hAnsi="Sakkal Majalla"/>
          <w:b/>
          <w:bCs/>
          <w:color w:val="auto"/>
          <w:sz w:val="48"/>
          <w:szCs w:val="36"/>
          <w:rtl/>
        </w:rPr>
      </w:pPr>
    </w:p>
    <w:p w14:paraId="572883F9" w14:textId="77777777" w:rsidR="002C45FC" w:rsidRDefault="002C45FC" w:rsidP="002C45FC">
      <w:pPr>
        <w:spacing w:after="200" w:line="240" w:lineRule="auto"/>
        <w:rPr>
          <w:rFonts w:ascii="Sakkal Majalla" w:eastAsia="Times New Roman" w:hAnsi="Sakkal Majalla"/>
          <w:b/>
          <w:bCs/>
          <w:color w:val="auto"/>
          <w:sz w:val="48"/>
          <w:szCs w:val="36"/>
          <w:rtl/>
        </w:rPr>
      </w:pPr>
    </w:p>
    <w:p w14:paraId="06496D4C" w14:textId="77777777" w:rsidR="002C45FC" w:rsidRDefault="002C45FC" w:rsidP="002C45FC">
      <w:pPr>
        <w:spacing w:after="200" w:line="240" w:lineRule="auto"/>
        <w:rPr>
          <w:rFonts w:ascii="Sakkal Majalla" w:eastAsia="Times New Roman" w:hAnsi="Sakkal Majalla"/>
          <w:b/>
          <w:bCs/>
          <w:color w:val="auto"/>
          <w:sz w:val="48"/>
          <w:szCs w:val="36"/>
          <w:rtl/>
        </w:rPr>
      </w:pPr>
    </w:p>
    <w:p w14:paraId="0CEC4AF1" w14:textId="2A5096D5" w:rsidR="002C45FC" w:rsidRPr="002C45FC" w:rsidRDefault="002C45FC" w:rsidP="002C45FC">
      <w:pPr>
        <w:spacing w:after="200" w:line="240" w:lineRule="auto"/>
        <w:jc w:val="center"/>
        <w:rPr>
          <w:rFonts w:ascii="Sakkal Majalla" w:eastAsia="Times New Roman" w:hAnsi="Sakkal Majalla"/>
          <w:b/>
          <w:bCs/>
          <w:color w:val="006666"/>
          <w:sz w:val="56"/>
          <w:szCs w:val="44"/>
          <w:rtl/>
        </w:rPr>
      </w:pPr>
      <w:r w:rsidRPr="002C45FC">
        <w:rPr>
          <w:rFonts w:ascii="Sakkal Majalla" w:eastAsia="Times New Roman" w:hAnsi="Sakkal Majalla"/>
          <w:b/>
          <w:bCs/>
          <w:color w:val="006666"/>
          <w:sz w:val="56"/>
          <w:szCs w:val="44"/>
          <w:rtl/>
        </w:rPr>
        <w:lastRenderedPageBreak/>
        <w:t>رابعاً: تعبيرات الوجه والإشارات غير اللفظية</w:t>
      </w:r>
    </w:p>
    <w:p w14:paraId="0B144CE8" w14:textId="70B73DD2"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يُعد الوجه أكثر أجزاء الجسم قدرة على التعبير عن المشاعر والانفعالات، ولذلك يُطلق عليه أحيانًا "مرآة المشاعر". وتُعتبر تعبيرات الوجه والإشارات غير اللفظية من أهم وسائل التواصل التي تساعد على فهم الرسائل بصورة أعمق.</w:t>
      </w:r>
    </w:p>
    <w:p w14:paraId="24D70BD1" w14:textId="77777777"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أهمية تعبيرات الوجه</w:t>
      </w:r>
    </w:p>
    <w:p w14:paraId="6ADF71C8" w14:textId="6C6CFDBF"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نقل المشاعر</w:t>
      </w:r>
    </w:p>
    <w:p w14:paraId="0785511F" w14:textId="2C4F824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مثل:</w:t>
      </w:r>
    </w:p>
    <w:p w14:paraId="2085C344"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السعادة.</w:t>
      </w:r>
    </w:p>
    <w:p w14:paraId="46A0D99A"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الحزن.</w:t>
      </w:r>
    </w:p>
    <w:p w14:paraId="23C8B0E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الغضب.</w:t>
      </w:r>
    </w:p>
    <w:p w14:paraId="65366999"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الدهشة.</w:t>
      </w:r>
    </w:p>
    <w:p w14:paraId="737E05D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القلق.</w:t>
      </w:r>
    </w:p>
    <w:p w14:paraId="031122AF" w14:textId="5821F768"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تعزيز الرسالة</w:t>
      </w:r>
    </w:p>
    <w:p w14:paraId="2D0562DB" w14:textId="01466578"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عندما تتوافق تعبيرات الوجه مع الكلمات تصبح الرسالة أكثر تأثيرًا.</w:t>
      </w:r>
    </w:p>
    <w:p w14:paraId="2DE0A2D2" w14:textId="04AF677E"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فهم الآخرين</w:t>
      </w:r>
    </w:p>
    <w:p w14:paraId="47E0D037" w14:textId="2A1D43AE"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تساعد على اكتشاف مشاعر الأشخاص وردود أفعالهم.</w:t>
      </w:r>
    </w:p>
    <w:p w14:paraId="16A09DC8" w14:textId="77777777"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أهم تعبيرات الوجه</w:t>
      </w:r>
    </w:p>
    <w:p w14:paraId="4CB0ED68" w14:textId="3FBA3E35"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الابتسامة</w:t>
      </w:r>
    </w:p>
    <w:p w14:paraId="3A909788"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تدل على:</w:t>
      </w:r>
    </w:p>
    <w:p w14:paraId="581213B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p>
    <w:p w14:paraId="488A84F5"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الود.</w:t>
      </w:r>
    </w:p>
    <w:p w14:paraId="051B770F"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الترحيب.</w:t>
      </w:r>
    </w:p>
    <w:p w14:paraId="09B33BF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الإيجابية.</w:t>
      </w:r>
    </w:p>
    <w:p w14:paraId="3C0F3696"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رفع الحاجبين</w:t>
      </w:r>
    </w:p>
    <w:p w14:paraId="2EADEE83" w14:textId="77777777" w:rsidR="002C45FC" w:rsidRPr="002C45FC" w:rsidRDefault="002C45FC" w:rsidP="002C45FC">
      <w:pPr>
        <w:spacing w:after="200" w:line="240" w:lineRule="auto"/>
        <w:rPr>
          <w:rFonts w:ascii="Sakkal Majalla" w:eastAsia="Times New Roman" w:hAnsi="Sakkal Majalla"/>
          <w:b/>
          <w:bCs/>
          <w:color w:val="auto"/>
          <w:sz w:val="48"/>
          <w:szCs w:val="36"/>
          <w:rtl/>
        </w:rPr>
      </w:pPr>
    </w:p>
    <w:p w14:paraId="66B47A30" w14:textId="66F1427B"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قد يدل على:</w:t>
      </w:r>
    </w:p>
    <w:p w14:paraId="34C064EC"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الدهشة.</w:t>
      </w:r>
    </w:p>
    <w:p w14:paraId="53EC7146"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الاهتمام.</w:t>
      </w:r>
    </w:p>
    <w:p w14:paraId="2CBB7AAC" w14:textId="5090509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العبوس</w:t>
      </w:r>
    </w:p>
    <w:p w14:paraId="3DF31C31" w14:textId="4B71480A"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قد يدل على:</w:t>
      </w:r>
    </w:p>
    <w:p w14:paraId="328D63EF"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عدم الرضا.</w:t>
      </w:r>
    </w:p>
    <w:p w14:paraId="753FA36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الغضب.</w:t>
      </w:r>
    </w:p>
    <w:p w14:paraId="374E80E9" w14:textId="53E5798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التواصل البصري</w:t>
      </w:r>
    </w:p>
    <w:p w14:paraId="744C73DD" w14:textId="25741E57"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يساعد على:</w:t>
      </w:r>
    </w:p>
    <w:p w14:paraId="3405CA70"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بناء الثقة.</w:t>
      </w:r>
    </w:p>
    <w:p w14:paraId="5D340CEB"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زيادة الانتباه.</w:t>
      </w:r>
    </w:p>
    <w:p w14:paraId="30E0723B"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الإشارات غير اللفظية الأخرى</w:t>
      </w:r>
    </w:p>
    <w:p w14:paraId="4C62E0F2" w14:textId="72BCB1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المسافة الشخصية</w:t>
      </w:r>
    </w:p>
    <w:p w14:paraId="085C8B3E"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الاقتراب الشديد قد يسبب انزعاجًا.</w:t>
      </w:r>
    </w:p>
    <w:p w14:paraId="61568F8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p>
    <w:p w14:paraId="45F5DCDE" w14:textId="4BF11578"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والابتعاد المبالغ فيه قد يوحي بعدم الاهتمام.</w:t>
      </w:r>
    </w:p>
    <w:p w14:paraId="696B27D6" w14:textId="7AD18484"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المصافحة</w:t>
      </w:r>
    </w:p>
    <w:p w14:paraId="24DAA366" w14:textId="52D5B9AF"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المصافحة المهنية تعكس:</w:t>
      </w:r>
    </w:p>
    <w:p w14:paraId="72BB4669"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الثقة.</w:t>
      </w:r>
    </w:p>
    <w:p w14:paraId="1589197E"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الاحترام.</w:t>
      </w:r>
    </w:p>
    <w:p w14:paraId="47A3A740"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الاحترافية.</w:t>
      </w:r>
    </w:p>
    <w:p w14:paraId="74C5ED7F" w14:textId="1E58E9A2"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الإيماءات</w:t>
      </w:r>
    </w:p>
    <w:p w14:paraId="55534622" w14:textId="6C41409E"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مثل:</w:t>
      </w:r>
    </w:p>
    <w:p w14:paraId="76B667C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هز الرأس.</w:t>
      </w:r>
    </w:p>
    <w:p w14:paraId="4EB75C69"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الإشارة باليد.</w:t>
      </w:r>
    </w:p>
    <w:p w14:paraId="6B610760"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رفع الإبهام.</w:t>
      </w:r>
    </w:p>
    <w:p w14:paraId="0464E8E9"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تأثير الإشارات غير اللفظية على بيئة العمل</w:t>
      </w:r>
    </w:p>
    <w:p w14:paraId="2E47F003"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تحسين العلاقات المهنية.</w:t>
      </w:r>
    </w:p>
    <w:p w14:paraId="18CF73DE"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تعزيز الثقة.</w:t>
      </w:r>
    </w:p>
    <w:p w14:paraId="699CB7C7"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دعم العمل الجماعي.</w:t>
      </w:r>
    </w:p>
    <w:p w14:paraId="3C434CF9"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تقليل سوء الفهم.</w:t>
      </w:r>
    </w:p>
    <w:p w14:paraId="4469A053" w14:textId="77777777" w:rsidR="002C45FC" w:rsidRDefault="002C45FC" w:rsidP="002C45FC">
      <w:pPr>
        <w:spacing w:after="200" w:line="240" w:lineRule="auto"/>
        <w:rPr>
          <w:rFonts w:ascii="Sakkal Majalla" w:eastAsia="Times New Roman" w:hAnsi="Sakkal Majalla"/>
          <w:b/>
          <w:bCs/>
          <w:color w:val="auto"/>
          <w:sz w:val="48"/>
          <w:szCs w:val="36"/>
          <w:rtl/>
        </w:rPr>
      </w:pPr>
    </w:p>
    <w:p w14:paraId="46134946" w14:textId="77777777" w:rsidR="002C45FC" w:rsidRDefault="002C45FC" w:rsidP="002C45FC">
      <w:pPr>
        <w:spacing w:after="200" w:line="240" w:lineRule="auto"/>
        <w:rPr>
          <w:rFonts w:ascii="Sakkal Majalla" w:eastAsia="Times New Roman" w:hAnsi="Sakkal Majalla"/>
          <w:b/>
          <w:bCs/>
          <w:color w:val="auto"/>
          <w:sz w:val="48"/>
          <w:szCs w:val="36"/>
          <w:rtl/>
        </w:rPr>
      </w:pPr>
    </w:p>
    <w:p w14:paraId="221219EA" w14:textId="77777777" w:rsidR="002C45FC" w:rsidRDefault="002C45FC" w:rsidP="002C45FC">
      <w:pPr>
        <w:spacing w:after="200" w:line="240" w:lineRule="auto"/>
        <w:rPr>
          <w:rFonts w:ascii="Sakkal Majalla" w:eastAsia="Times New Roman" w:hAnsi="Sakkal Majalla"/>
          <w:b/>
          <w:bCs/>
          <w:color w:val="auto"/>
          <w:sz w:val="48"/>
          <w:szCs w:val="36"/>
          <w:rtl/>
        </w:rPr>
      </w:pPr>
    </w:p>
    <w:p w14:paraId="57E5A894" w14:textId="77777777" w:rsidR="002C45FC" w:rsidRDefault="002C45FC" w:rsidP="002C45FC">
      <w:pPr>
        <w:spacing w:after="200" w:line="240" w:lineRule="auto"/>
        <w:rPr>
          <w:rFonts w:ascii="Sakkal Majalla" w:eastAsia="Times New Roman" w:hAnsi="Sakkal Majalla"/>
          <w:b/>
          <w:bCs/>
          <w:color w:val="auto"/>
          <w:sz w:val="48"/>
          <w:szCs w:val="36"/>
          <w:rtl/>
        </w:rPr>
      </w:pPr>
    </w:p>
    <w:p w14:paraId="549FC5CF" w14:textId="4FE01BCA" w:rsidR="002C45FC" w:rsidRPr="002C45FC" w:rsidRDefault="002C45FC" w:rsidP="002C45FC">
      <w:pPr>
        <w:spacing w:after="200" w:line="240" w:lineRule="auto"/>
        <w:jc w:val="center"/>
        <w:rPr>
          <w:rFonts w:ascii="Sakkal Majalla" w:eastAsia="Times New Roman" w:hAnsi="Sakkal Majalla"/>
          <w:b/>
          <w:bCs/>
          <w:color w:val="006666"/>
          <w:sz w:val="56"/>
          <w:szCs w:val="44"/>
          <w:rtl/>
        </w:rPr>
      </w:pPr>
      <w:r w:rsidRPr="002C45FC">
        <w:rPr>
          <w:rFonts w:ascii="Sakkal Majalla" w:eastAsia="Times New Roman" w:hAnsi="Sakkal Majalla"/>
          <w:b/>
          <w:bCs/>
          <w:color w:val="006666"/>
          <w:sz w:val="56"/>
          <w:szCs w:val="44"/>
          <w:rtl/>
        </w:rPr>
        <w:lastRenderedPageBreak/>
        <w:t>خامساً: تطبيقات عملية على التواصل الفعال</w:t>
      </w:r>
    </w:p>
    <w:p w14:paraId="61A6F703" w14:textId="54E63C8A"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لا تكتمل مهارات التواصل بمجرد فهم المفاهيم النظرية، بل تحتاج إلى التدريب والممارسة العملية حتى تصبح جزءًا من السلوك المهني اليومي.</w:t>
      </w:r>
    </w:p>
    <w:p w14:paraId="26B3AE1A" w14:textId="6396EEE5"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التطبيق الأول: تقديم تعليمات العمل</w:t>
      </w:r>
    </w:p>
    <w:p w14:paraId="562AE686"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الموقف:</w:t>
      </w:r>
    </w:p>
    <w:p w14:paraId="46ED8BBB" w14:textId="3057B13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مدير يريد تكليف موظف بمهمة جديدة.</w:t>
      </w:r>
    </w:p>
    <w:p w14:paraId="4DF1329A" w14:textId="2F3665A5"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الخطوات:</w:t>
      </w:r>
    </w:p>
    <w:p w14:paraId="392F2905"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شرح المهمة بوضوح.</w:t>
      </w:r>
    </w:p>
    <w:p w14:paraId="61456DF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تحديد النتائج المطلوبة.</w:t>
      </w:r>
    </w:p>
    <w:p w14:paraId="3F97C18B"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التأكد من الفهم.</w:t>
      </w:r>
    </w:p>
    <w:p w14:paraId="3BE8C92A"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إتاحة الفرصة للأسئلة.</w:t>
      </w:r>
    </w:p>
    <w:p w14:paraId="6C7A17A9"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تقديم التغذية الراجعة.</w:t>
      </w:r>
    </w:p>
    <w:p w14:paraId="20D14E67" w14:textId="356C2D05"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التطبيق الثاني: إدارة اجتماع</w:t>
      </w:r>
    </w:p>
    <w:p w14:paraId="2011C756" w14:textId="1207DA88"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المهارات المستخدمة:</w:t>
      </w:r>
    </w:p>
    <w:p w14:paraId="6518FF2A"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الحديث المؤثر.</w:t>
      </w:r>
    </w:p>
    <w:p w14:paraId="0B01CEB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لغة الجسد.</w:t>
      </w:r>
    </w:p>
    <w:p w14:paraId="5F632D5F"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الاستماع الفعّال.</w:t>
      </w:r>
    </w:p>
    <w:p w14:paraId="2C603DEF" w14:textId="52575258" w:rsid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إدارة الحوار.</w:t>
      </w:r>
    </w:p>
    <w:p w14:paraId="20635798" w14:textId="77777777" w:rsidR="002C45FC" w:rsidRDefault="002C45FC" w:rsidP="002C45FC">
      <w:pPr>
        <w:spacing w:after="200" w:line="240" w:lineRule="auto"/>
        <w:rPr>
          <w:rFonts w:ascii="Sakkal Majalla" w:eastAsia="Times New Roman" w:hAnsi="Sakkal Majalla"/>
          <w:b/>
          <w:bCs/>
          <w:color w:val="auto"/>
          <w:sz w:val="48"/>
          <w:szCs w:val="36"/>
          <w:rtl/>
        </w:rPr>
      </w:pPr>
    </w:p>
    <w:p w14:paraId="6A809267" w14:textId="77777777" w:rsidR="002C45FC" w:rsidRPr="002C45FC" w:rsidRDefault="002C45FC" w:rsidP="002C45FC">
      <w:pPr>
        <w:spacing w:after="200" w:line="240" w:lineRule="auto"/>
        <w:rPr>
          <w:rFonts w:ascii="Sakkal Majalla" w:eastAsia="Times New Roman" w:hAnsi="Sakkal Majalla"/>
          <w:b/>
          <w:bCs/>
          <w:color w:val="auto"/>
          <w:sz w:val="48"/>
          <w:szCs w:val="36"/>
          <w:rtl/>
        </w:rPr>
      </w:pPr>
    </w:p>
    <w:p w14:paraId="1A198FEB" w14:textId="617D5CB2"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lastRenderedPageBreak/>
        <w:t>خطوات التنفيذ:</w:t>
      </w:r>
    </w:p>
    <w:p w14:paraId="61B2F048"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تحديد الهدف.</w:t>
      </w:r>
    </w:p>
    <w:p w14:paraId="28B8D6B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عرض جدول الأعمال.</w:t>
      </w:r>
    </w:p>
    <w:p w14:paraId="56112AA7"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إدارة النقاش.</w:t>
      </w:r>
    </w:p>
    <w:p w14:paraId="6B9E2726"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تلخيص النتائج.</w:t>
      </w:r>
    </w:p>
    <w:p w14:paraId="2D50DEE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تحديد الإجراءات اللاحقة.</w:t>
      </w:r>
    </w:p>
    <w:p w14:paraId="50DAE4B6" w14:textId="215A0C5B"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التطبيق الثالث: التعامل مع عميل غاضب</w:t>
      </w:r>
    </w:p>
    <w:p w14:paraId="1F39938F" w14:textId="1698C3E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الخطوات:</w:t>
      </w:r>
    </w:p>
    <w:p w14:paraId="7EDE9084"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الاستماع الكامل.</w:t>
      </w:r>
    </w:p>
    <w:p w14:paraId="3B5B014E"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عدم المقاطعة.</w:t>
      </w:r>
    </w:p>
    <w:p w14:paraId="2D4DCFCC"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إظهار التعاطف.</w:t>
      </w:r>
    </w:p>
    <w:p w14:paraId="1D29A35F"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الاعتذار عند الحاجة.</w:t>
      </w:r>
    </w:p>
    <w:p w14:paraId="616D3A5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تقديم الحلول المناسبة.</w:t>
      </w:r>
    </w:p>
    <w:p w14:paraId="150AAA50" w14:textId="7DA0E56F"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التطبيق الرابع: حل خلاف بين زملاء العمل</w:t>
      </w:r>
    </w:p>
    <w:p w14:paraId="5959FB73" w14:textId="208ED614"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الخطوات:</w:t>
      </w:r>
    </w:p>
    <w:p w14:paraId="6C104716"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الاستماع للطرفين.</w:t>
      </w:r>
    </w:p>
    <w:p w14:paraId="47840ECD"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التركيز على الحقائق.</w:t>
      </w:r>
    </w:p>
    <w:p w14:paraId="3038B966"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تجنب اللوم.</w:t>
      </w:r>
    </w:p>
    <w:p w14:paraId="0B2D3940"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البحث عن المصالح المشتركة.</w:t>
      </w:r>
    </w:p>
    <w:p w14:paraId="60FA12C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الاتفاق على الحل.</w:t>
      </w:r>
    </w:p>
    <w:p w14:paraId="638DB824" w14:textId="22B76F65"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lastRenderedPageBreak/>
        <w:t>التطبيق الخامس: تقديم عرض شفهي مؤثر</w:t>
      </w:r>
    </w:p>
    <w:p w14:paraId="3A2A7B25" w14:textId="72393D05"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يشمل:</w:t>
      </w:r>
    </w:p>
    <w:p w14:paraId="0AC31855"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التحضير المسبق.</w:t>
      </w:r>
    </w:p>
    <w:p w14:paraId="798918D7"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تنظيم الأفكار.</w:t>
      </w:r>
    </w:p>
    <w:p w14:paraId="1B8AF78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استخدام لغة جسد إيجابية.</w:t>
      </w:r>
    </w:p>
    <w:p w14:paraId="3D45CC08"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التواصل البصري.</w:t>
      </w:r>
    </w:p>
    <w:p w14:paraId="39B12347"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إدارة الوقت.</w:t>
      </w:r>
    </w:p>
    <w:p w14:paraId="263ABB33" w14:textId="5BA3227F" w:rsidR="005649D0"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إنهاء العرض برسالة قوية.</w:t>
      </w:r>
    </w:p>
    <w:p w14:paraId="5BF3EB0A" w14:textId="77777777" w:rsidR="002664DD" w:rsidRDefault="002664DD" w:rsidP="00D013E3">
      <w:pPr>
        <w:spacing w:after="200"/>
        <w:jc w:val="left"/>
        <w:rPr>
          <w:rFonts w:ascii="Sakkal Majalla" w:eastAsia="Times New Roman" w:hAnsi="Sakkal Majalla"/>
          <w:b/>
          <w:bCs/>
          <w:color w:val="auto"/>
          <w:sz w:val="48"/>
          <w:szCs w:val="36"/>
          <w:rtl/>
        </w:rPr>
      </w:pPr>
    </w:p>
    <w:p w14:paraId="2D87E061" w14:textId="77777777" w:rsidR="002664DD" w:rsidRDefault="002664DD" w:rsidP="00D013E3">
      <w:pPr>
        <w:spacing w:after="200"/>
        <w:jc w:val="left"/>
        <w:rPr>
          <w:rFonts w:ascii="Sakkal Majalla" w:eastAsia="Times New Roman" w:hAnsi="Sakkal Majalla"/>
          <w:b/>
          <w:bCs/>
          <w:color w:val="auto"/>
          <w:sz w:val="48"/>
          <w:szCs w:val="36"/>
          <w:rtl/>
        </w:rPr>
      </w:pPr>
    </w:p>
    <w:p w14:paraId="32B59F9B" w14:textId="77777777" w:rsidR="002664DD" w:rsidRDefault="002664DD" w:rsidP="00D013E3">
      <w:pPr>
        <w:spacing w:after="200"/>
        <w:jc w:val="left"/>
        <w:rPr>
          <w:rFonts w:ascii="Sakkal Majalla" w:eastAsia="Times New Roman" w:hAnsi="Sakkal Majalla"/>
          <w:b/>
          <w:bCs/>
          <w:color w:val="auto"/>
          <w:sz w:val="48"/>
          <w:szCs w:val="36"/>
          <w:rtl/>
        </w:rPr>
      </w:pPr>
    </w:p>
    <w:p w14:paraId="581A55E2" w14:textId="77777777" w:rsidR="002664DD" w:rsidRDefault="002664DD" w:rsidP="00D013E3">
      <w:pPr>
        <w:spacing w:after="200"/>
        <w:jc w:val="left"/>
        <w:rPr>
          <w:rFonts w:ascii="Sakkal Majalla" w:eastAsia="Times New Roman" w:hAnsi="Sakkal Majalla"/>
          <w:b/>
          <w:bCs/>
          <w:color w:val="auto"/>
          <w:sz w:val="48"/>
          <w:szCs w:val="36"/>
          <w:rtl/>
        </w:rPr>
      </w:pPr>
    </w:p>
    <w:p w14:paraId="753F4A82" w14:textId="77777777" w:rsidR="002664DD" w:rsidRDefault="002664DD" w:rsidP="00D013E3">
      <w:pPr>
        <w:spacing w:after="200"/>
        <w:jc w:val="left"/>
        <w:rPr>
          <w:rFonts w:ascii="Sakkal Majalla" w:eastAsia="Times New Roman" w:hAnsi="Sakkal Majalla"/>
          <w:b/>
          <w:bCs/>
          <w:color w:val="auto"/>
          <w:sz w:val="48"/>
          <w:szCs w:val="36"/>
          <w:rtl/>
        </w:rPr>
      </w:pPr>
    </w:p>
    <w:p w14:paraId="474E0D65" w14:textId="77777777" w:rsidR="002664DD" w:rsidRDefault="002664DD" w:rsidP="00D013E3">
      <w:pPr>
        <w:spacing w:after="200"/>
        <w:jc w:val="left"/>
        <w:rPr>
          <w:rFonts w:ascii="Sakkal Majalla" w:eastAsia="Times New Roman" w:hAnsi="Sakkal Majalla"/>
          <w:b/>
          <w:bCs/>
          <w:color w:val="auto"/>
          <w:sz w:val="48"/>
          <w:szCs w:val="36"/>
          <w:rtl/>
        </w:rPr>
      </w:pPr>
    </w:p>
    <w:p w14:paraId="6D15F73C" w14:textId="77777777" w:rsidR="002664DD" w:rsidRDefault="002664DD" w:rsidP="00D013E3">
      <w:pPr>
        <w:spacing w:after="200"/>
        <w:jc w:val="left"/>
        <w:rPr>
          <w:rFonts w:ascii="Sakkal Majalla" w:eastAsia="Times New Roman" w:hAnsi="Sakkal Majalla"/>
          <w:b/>
          <w:bCs/>
          <w:color w:val="auto"/>
          <w:sz w:val="48"/>
          <w:szCs w:val="36"/>
          <w:rtl/>
        </w:rPr>
      </w:pPr>
    </w:p>
    <w:p w14:paraId="5C88E479" w14:textId="77777777" w:rsidR="002664DD" w:rsidRDefault="002664DD" w:rsidP="00D013E3">
      <w:pPr>
        <w:spacing w:after="200"/>
        <w:jc w:val="left"/>
        <w:rPr>
          <w:rFonts w:ascii="Sakkal Majalla" w:eastAsia="Times New Roman" w:hAnsi="Sakkal Majalla"/>
          <w:b/>
          <w:bCs/>
          <w:color w:val="auto"/>
          <w:sz w:val="48"/>
          <w:szCs w:val="36"/>
          <w:rtl/>
        </w:rPr>
      </w:pPr>
    </w:p>
    <w:p w14:paraId="636F0BEA" w14:textId="77777777" w:rsidR="002664DD" w:rsidRDefault="002664DD" w:rsidP="00D013E3">
      <w:pPr>
        <w:spacing w:after="200"/>
        <w:jc w:val="left"/>
        <w:rPr>
          <w:rFonts w:ascii="Sakkal Majalla" w:eastAsia="Times New Roman" w:hAnsi="Sakkal Majalla"/>
          <w:b/>
          <w:bCs/>
          <w:color w:val="auto"/>
          <w:sz w:val="48"/>
          <w:szCs w:val="36"/>
          <w:rtl/>
        </w:rPr>
      </w:pPr>
    </w:p>
    <w:p w14:paraId="602BFB9E" w14:textId="77777777" w:rsidR="002664DD" w:rsidRDefault="002664DD" w:rsidP="00D013E3">
      <w:pPr>
        <w:spacing w:after="200"/>
        <w:jc w:val="left"/>
        <w:rPr>
          <w:rFonts w:ascii="Sakkal Majalla" w:eastAsia="Times New Roman" w:hAnsi="Sakkal Majalla"/>
          <w:b/>
          <w:bCs/>
          <w:color w:val="auto"/>
          <w:sz w:val="48"/>
          <w:szCs w:val="36"/>
          <w:rtl/>
        </w:rPr>
      </w:pPr>
    </w:p>
    <w:p w14:paraId="22C91902" w14:textId="77777777" w:rsidR="002664DD" w:rsidRDefault="002664DD" w:rsidP="00D013E3">
      <w:pPr>
        <w:spacing w:after="200"/>
        <w:jc w:val="left"/>
        <w:rPr>
          <w:rFonts w:ascii="Sakkal Majalla" w:eastAsia="Times New Roman" w:hAnsi="Sakkal Majalla"/>
          <w:b/>
          <w:bCs/>
          <w:color w:val="auto"/>
          <w:sz w:val="48"/>
          <w:szCs w:val="36"/>
          <w:rtl/>
        </w:rPr>
      </w:pPr>
    </w:p>
    <w:p w14:paraId="4CCAEAAE" w14:textId="0426B11F" w:rsidR="002664DD" w:rsidRDefault="002C45FC" w:rsidP="00D013E3">
      <w:pPr>
        <w:spacing w:after="200"/>
        <w:jc w:val="left"/>
        <w:rPr>
          <w:rFonts w:ascii="Sakkal Majalla" w:eastAsia="Times New Roman" w:hAnsi="Sakkal Majalla"/>
          <w:b/>
          <w:bCs/>
          <w:color w:val="auto"/>
          <w:sz w:val="48"/>
          <w:szCs w:val="36"/>
          <w:rtl/>
        </w:rPr>
      </w:pPr>
      <w:r w:rsidRPr="002C45FC">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11648" behindDoc="0" locked="0" layoutInCell="1" allowOverlap="1" wp14:anchorId="5B659F71" wp14:editId="536A1D43">
                <wp:simplePos x="0" y="0"/>
                <wp:positionH relativeFrom="column">
                  <wp:posOffset>-57150</wp:posOffset>
                </wp:positionH>
                <wp:positionV relativeFrom="paragraph">
                  <wp:posOffset>-9525</wp:posOffset>
                </wp:positionV>
                <wp:extent cx="6500534" cy="10346934"/>
                <wp:effectExtent l="0" t="0" r="0" b="0"/>
                <wp:wrapNone/>
                <wp:docPr id="994240322" name="Group 522"/>
                <wp:cNvGraphicFramePr/>
                <a:graphic xmlns:a="http://schemas.openxmlformats.org/drawingml/2006/main">
                  <a:graphicData uri="http://schemas.microsoft.com/office/word/2010/wordprocessingGroup">
                    <wpg:wgp>
                      <wpg:cNvGrpSpPr/>
                      <wpg:grpSpPr>
                        <a:xfrm>
                          <a:off x="0" y="0"/>
                          <a:ext cx="6500534" cy="10346934"/>
                          <a:chOff x="0" y="-218258"/>
                          <a:chExt cx="6500534" cy="10346934"/>
                        </a:xfrm>
                      </wpg:grpSpPr>
                      <wpg:grpSp>
                        <wpg:cNvPr id="2045320667" name="Group 2045320667"/>
                        <wpg:cNvGrpSpPr/>
                        <wpg:grpSpPr>
                          <a:xfrm>
                            <a:off x="0" y="-218258"/>
                            <a:ext cx="6500534" cy="10346934"/>
                            <a:chOff x="-409575" y="-523058"/>
                            <a:chExt cx="6500640" cy="10346934"/>
                          </a:xfrm>
                        </wpg:grpSpPr>
                        <wpg:grpSp>
                          <wpg:cNvPr id="24034650" name="Group 24034650"/>
                          <wpg:cNvGrpSpPr/>
                          <wpg:grpSpPr>
                            <a:xfrm>
                              <a:off x="-409575" y="2571750"/>
                              <a:ext cx="5995322" cy="7252126"/>
                              <a:chOff x="-571509" y="0"/>
                              <a:chExt cx="5995401" cy="7252639"/>
                            </a:xfrm>
                          </wpg:grpSpPr>
                          <wpg:grpSp>
                            <wpg:cNvPr id="1916588679" name="Group 25"/>
                            <wpg:cNvGrpSpPr/>
                            <wpg:grpSpPr>
                              <a:xfrm>
                                <a:off x="3129687" y="0"/>
                                <a:ext cx="2262682" cy="610158"/>
                                <a:chOff x="3849313" y="0"/>
                                <a:chExt cx="2262682" cy="610158"/>
                              </a:xfrm>
                            </wpg:grpSpPr>
                            <wpg:grpSp>
                              <wpg:cNvPr id="661024385" name="Group 661024385"/>
                              <wpg:cNvGrpSpPr/>
                              <wpg:grpSpPr>
                                <a:xfrm>
                                  <a:off x="5606227" y="0"/>
                                  <a:ext cx="505768" cy="515506"/>
                                  <a:chOff x="5606227" y="0"/>
                                  <a:chExt cx="505768" cy="515506"/>
                                </a:xfrm>
                              </wpg:grpSpPr>
                              <wps:wsp>
                                <wps:cNvPr id="549456991" name="Oval 549456991"/>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2050787162" name="Picture 2050787162" descr="Target "/>
                                  <pic:cNvPicPr>
                                    <a:picLocks noChangeAspect="1" noChangeArrowheads="1"/>
                                  </pic:cNvPicPr>
                                </pic:nvPicPr>
                                <pic:blipFill>
                                  <a:blip r:embed="rId1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158344638" name="TextBox 34"/>
                              <wps:cNvSpPr txBox="1"/>
                              <wps:spPr>
                                <a:xfrm>
                                  <a:off x="3849313" y="69735"/>
                                  <a:ext cx="1755192" cy="540423"/>
                                </a:xfrm>
                                <a:prstGeom prst="rect">
                                  <a:avLst/>
                                </a:prstGeom>
                                <a:noFill/>
                              </wps:spPr>
                              <wps:txbx>
                                <w:txbxContent>
                                  <w:p w14:paraId="675EA78F" w14:textId="77777777" w:rsidR="002C45FC" w:rsidRPr="00987C24" w:rsidRDefault="002C45FC" w:rsidP="002C45FC">
                                    <w:pPr>
                                      <w:jc w:val="center"/>
                                      <w:rPr>
                                        <w:rFonts w:ascii="Sakkal Majalla" w:eastAsia="GE Dinar One" w:hAnsi="Sakkal Majalla"/>
                                        <w:b/>
                                        <w:bCs/>
                                        <w:color w:val="000000"/>
                                        <w:kern w:val="24"/>
                                        <w:sz w:val="44"/>
                                        <w:szCs w:val="44"/>
                                        <w:lang w:bidi="ar-SY"/>
                                      </w:rPr>
                                    </w:pPr>
                                    <w:r w:rsidRPr="00987C24">
                                      <w:rPr>
                                        <w:rFonts w:ascii="Sakkal Majalla" w:eastAsia="GE Dinar One" w:hAnsi="Sakkal Majalla" w:hint="cs"/>
                                        <w:b/>
                                        <w:bCs/>
                                        <w:color w:val="000000"/>
                                        <w:kern w:val="24"/>
                                        <w:sz w:val="44"/>
                                        <w:szCs w:val="44"/>
                                        <w:rtl/>
                                        <w:lang w:bidi="ar-SY"/>
                                      </w:rPr>
                                      <w:t>أهداف الجلسة</w:t>
                                    </w:r>
                                  </w:p>
                                </w:txbxContent>
                              </wps:txbx>
                              <wps:bodyPr wrap="square" rtlCol="0">
                                <a:spAutoFit/>
                              </wps:bodyPr>
                            </wps:wsp>
                          </wpg:grpSp>
                          <wpg:grpSp>
                            <wpg:cNvPr id="26054933" name="Group 26"/>
                            <wpg:cNvGrpSpPr/>
                            <wpg:grpSpPr>
                              <a:xfrm>
                                <a:off x="-71" y="9939"/>
                                <a:ext cx="2261306" cy="610089"/>
                                <a:chOff x="-71" y="0"/>
                                <a:chExt cx="2261614" cy="610707"/>
                              </a:xfrm>
                            </wpg:grpSpPr>
                            <wps:wsp>
                              <wps:cNvPr id="1139554617" name="Oval 1139554617"/>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526392200" name="TextBox 34"/>
                              <wps:cNvSpPr txBox="1"/>
                              <wps:spPr>
                                <a:xfrm>
                                  <a:off x="-71" y="69736"/>
                                  <a:ext cx="1756066" cy="540971"/>
                                </a:xfrm>
                                <a:prstGeom prst="rect">
                                  <a:avLst/>
                                </a:prstGeom>
                                <a:noFill/>
                              </wps:spPr>
                              <wps:txbx>
                                <w:txbxContent>
                                  <w:p w14:paraId="354F0453" w14:textId="77777777" w:rsidR="002C45FC" w:rsidRPr="00987C24" w:rsidRDefault="002C45FC" w:rsidP="002C45FC">
                                    <w:pPr>
                                      <w:jc w:val="center"/>
                                      <w:rPr>
                                        <w:rFonts w:ascii="Sakkal Majalla" w:eastAsia="GE Dinar One" w:hAnsi="Sakkal Majalla"/>
                                        <w:b/>
                                        <w:bCs/>
                                        <w:color w:val="000000"/>
                                        <w:kern w:val="24"/>
                                        <w:sz w:val="44"/>
                                        <w:szCs w:val="44"/>
                                        <w:lang w:bidi="ar-SY"/>
                                      </w:rPr>
                                    </w:pPr>
                                    <w:r w:rsidRPr="00987C24">
                                      <w:rPr>
                                        <w:rFonts w:ascii="Sakkal Majalla" w:eastAsia="GE Dinar One" w:hAnsi="Sakkal Majalla"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50440397" name="Picture 50440397" descr="Note "/>
                                <pic:cNvPicPr>
                                  <a:picLocks noChangeAspect="1" noChangeArrowheads="1"/>
                                </pic:cNvPicPr>
                              </pic:nvPicPr>
                              <pic:blipFill>
                                <a:blip r:embed="rId1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31116017" name="Text Box 1231116017"/>
                            <wps:cNvSpPr txBox="1"/>
                            <wps:spPr>
                              <a:xfrm>
                                <a:off x="2720955" y="874272"/>
                                <a:ext cx="2702937" cy="5908008"/>
                              </a:xfrm>
                              <a:prstGeom prst="rect">
                                <a:avLst/>
                              </a:prstGeom>
                              <a:noFill/>
                              <a:ln w="6350">
                                <a:noFill/>
                              </a:ln>
                            </wps:spPr>
                            <wps:txbx>
                              <w:txbxContent>
                                <w:p w14:paraId="3365A2CB" w14:textId="77777777" w:rsidR="002C45FC" w:rsidRPr="00DE31C3" w:rsidRDefault="002C45FC" w:rsidP="002C45FC">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5D2319E4" w14:textId="77777777" w:rsidR="002C45FC" w:rsidRPr="001078A6" w:rsidRDefault="002C45FC">
                                  <w:pPr>
                                    <w:pStyle w:val="a5"/>
                                    <w:numPr>
                                      <w:ilvl w:val="0"/>
                                      <w:numId w:val="7"/>
                                    </w:numPr>
                                    <w:rPr>
                                      <w:rFonts w:ascii="Sakkal Majalla" w:eastAsia="GE Dinar One" w:hAnsi="Sakkal Majalla" w:cs="Sakkal Majalla"/>
                                      <w:color w:val="000000"/>
                                      <w:kern w:val="24"/>
                                      <w:sz w:val="36"/>
                                      <w:szCs w:val="36"/>
                                      <w:lang w:bidi="ar-SY"/>
                                    </w:rPr>
                                  </w:pPr>
                                  <w:r w:rsidRPr="00056680">
                                    <w:rPr>
                                      <w:rFonts w:ascii="Sakkal Majalla" w:eastAsia="GE Dinar One" w:hAnsi="Sakkal Majalla" w:cs="Sakkal Majalla" w:hint="cs"/>
                                      <w:color w:val="000000"/>
                                      <w:kern w:val="24"/>
                                      <w:sz w:val="36"/>
                                      <w:szCs w:val="36"/>
                                      <w:rtl/>
                                      <w:lang w:bidi="ar-EG"/>
                                    </w:rPr>
                                    <w:t xml:space="preserve">فهم </w:t>
                                  </w:r>
                                  <w:r w:rsidRPr="000B47C9">
                                    <w:rPr>
                                      <w:rFonts w:ascii="Sakkal Majalla" w:eastAsia="GE Dinar One" w:hAnsi="Sakkal Majalla" w:cs="Sakkal Majalla"/>
                                      <w:color w:val="000000"/>
                                      <w:kern w:val="24"/>
                                      <w:sz w:val="36"/>
                                      <w:szCs w:val="36"/>
                                      <w:rtl/>
                                    </w:rPr>
                                    <w:t>الفرق بين السماع والاستماع</w:t>
                                  </w:r>
                                  <w:r>
                                    <w:rPr>
                                      <w:rFonts w:ascii="Sakkal Majalla" w:eastAsia="GE Dinar One" w:hAnsi="Sakkal Majalla" w:cs="Sakkal Majalla" w:hint="cs"/>
                                      <w:color w:val="000000"/>
                                      <w:kern w:val="24"/>
                                      <w:sz w:val="36"/>
                                      <w:szCs w:val="36"/>
                                      <w:rtl/>
                                    </w:rPr>
                                    <w:t>.</w:t>
                                  </w:r>
                                </w:p>
                                <w:p w14:paraId="26A518FF" w14:textId="77777777" w:rsidR="002C45FC" w:rsidRPr="00F81EFE" w:rsidRDefault="002C45FC" w:rsidP="002C45FC">
                                  <w:pPr>
                                    <w:pStyle w:val="a5"/>
                                    <w:ind w:left="576"/>
                                    <w:rPr>
                                      <w:rFonts w:ascii="Sakkal Majalla" w:eastAsia="GE Dinar One" w:hAnsi="Sakkal Majalla" w:cs="Sakkal Majalla"/>
                                      <w:color w:val="000000"/>
                                      <w:kern w:val="24"/>
                                      <w:sz w:val="36"/>
                                      <w:szCs w:val="36"/>
                                    </w:rPr>
                                  </w:pPr>
                                </w:p>
                                <w:p w14:paraId="26BCA7F5" w14:textId="77777777" w:rsidR="002C45FC" w:rsidRPr="003E089A" w:rsidRDefault="002C45FC" w:rsidP="002C45FC">
                                  <w:pPr>
                                    <w:pStyle w:val="a5"/>
                                    <w:ind w:left="576"/>
                                    <w:rPr>
                                      <w:rFonts w:ascii="Sakkal Majalla" w:eastAsia="GE Dinar One" w:hAnsi="Sakkal Majalla" w:cs="Sakkal Majalla"/>
                                      <w:color w:val="000000"/>
                                      <w:kern w:val="24"/>
                                      <w:sz w:val="36"/>
                                      <w:szCs w:val="36"/>
                                      <w:lang w:bidi="ar-SY"/>
                                    </w:rPr>
                                  </w:pPr>
                                </w:p>
                                <w:p w14:paraId="2E843A1F" w14:textId="77777777" w:rsidR="002C45FC" w:rsidRPr="007611FA" w:rsidRDefault="002C45FC" w:rsidP="002C45FC">
                                  <w:pPr>
                                    <w:pStyle w:val="a5"/>
                                    <w:spacing w:line="240" w:lineRule="auto"/>
                                    <w:ind w:left="576"/>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19275472" name="Text Box 1519275472"/>
                            <wps:cNvSpPr txBox="1"/>
                            <wps:spPr>
                              <a:xfrm>
                                <a:off x="-571509" y="817180"/>
                                <a:ext cx="3057615" cy="6435459"/>
                              </a:xfrm>
                              <a:prstGeom prst="rect">
                                <a:avLst/>
                              </a:prstGeom>
                              <a:noFill/>
                              <a:ln w="6350">
                                <a:noFill/>
                              </a:ln>
                            </wps:spPr>
                            <wps:txbx>
                              <w:txbxContent>
                                <w:p w14:paraId="21B6821E" w14:textId="77777777" w:rsidR="002C45FC" w:rsidRPr="000B47C9" w:rsidRDefault="002C45FC">
                                  <w:pPr>
                                    <w:pStyle w:val="a5"/>
                                    <w:numPr>
                                      <w:ilvl w:val="0"/>
                                      <w:numId w:val="6"/>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مفهوم الاستماع الفعال.</w:t>
                                  </w:r>
                                </w:p>
                                <w:p w14:paraId="71AA7DFB" w14:textId="77777777" w:rsidR="002C45FC" w:rsidRPr="000B47C9" w:rsidRDefault="002C45FC">
                                  <w:pPr>
                                    <w:pStyle w:val="a5"/>
                                    <w:numPr>
                                      <w:ilvl w:val="0"/>
                                      <w:numId w:val="6"/>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الفرق بين السماع والاستماع.</w:t>
                                  </w:r>
                                </w:p>
                                <w:p w14:paraId="34AFF228" w14:textId="77777777" w:rsidR="002C45FC" w:rsidRPr="000B47C9" w:rsidRDefault="002C45FC">
                                  <w:pPr>
                                    <w:pStyle w:val="a5"/>
                                    <w:numPr>
                                      <w:ilvl w:val="0"/>
                                      <w:numId w:val="6"/>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مهارات الإنصات المهني.</w:t>
                                  </w:r>
                                </w:p>
                                <w:p w14:paraId="5CE9B8A1" w14:textId="77777777" w:rsidR="002C45FC" w:rsidRPr="000B47C9" w:rsidRDefault="002C45FC">
                                  <w:pPr>
                                    <w:pStyle w:val="a5"/>
                                    <w:numPr>
                                      <w:ilvl w:val="0"/>
                                      <w:numId w:val="6"/>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ab/>
                                    <w:t>فهم الرسائل الضمنية.</w:t>
                                  </w:r>
                                </w:p>
                                <w:p w14:paraId="0D5CD900" w14:textId="77777777" w:rsidR="002C45FC" w:rsidRPr="00056680" w:rsidRDefault="002C45FC">
                                  <w:pPr>
                                    <w:pStyle w:val="a5"/>
                                    <w:numPr>
                                      <w:ilvl w:val="0"/>
                                      <w:numId w:val="6"/>
                                    </w:numPr>
                                    <w:spacing w:line="240" w:lineRule="auto"/>
                                    <w:rPr>
                                      <w:rFonts w:ascii="Sakkal Majalla" w:eastAsia="GE Dinar One" w:hAnsi="Sakkal Majalla" w:cs="Sakkal Majalla"/>
                                      <w:kern w:val="24"/>
                                      <w:sz w:val="36"/>
                                      <w:szCs w:val="36"/>
                                      <w:lang w:bidi="ar-SY"/>
                                    </w:rPr>
                                  </w:pPr>
                                  <w:r w:rsidRPr="000B47C9">
                                    <w:rPr>
                                      <w:rFonts w:ascii="Sakkal Majalla" w:eastAsia="GE Dinar One" w:hAnsi="Sakkal Majalla" w:cs="Sakkal Majalla"/>
                                      <w:kern w:val="24"/>
                                      <w:sz w:val="36"/>
                                      <w:szCs w:val="36"/>
                                      <w:rtl/>
                                    </w:rPr>
                                    <w:t>التغذية الراجعة الفعالة.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50600602" name="Group 350600602"/>
                          <wpg:cNvGrpSpPr/>
                          <wpg:grpSpPr>
                            <a:xfrm>
                              <a:off x="104721" y="-523058"/>
                              <a:ext cx="5986344" cy="2042072"/>
                              <a:chOff x="104721" y="-523058"/>
                              <a:chExt cx="5986344" cy="2042072"/>
                            </a:xfrm>
                          </wpg:grpSpPr>
                          <pic:pic xmlns:pic="http://schemas.openxmlformats.org/drawingml/2006/picture">
                            <pic:nvPicPr>
                              <pic:cNvPr id="2049531538" name="Picture 2049531538" descr="Calendar "/>
                              <pic:cNvPicPr>
                                <a:picLocks noChangeAspect="1"/>
                              </pic:cNvPicPr>
                            </pic:nvPicPr>
                            <pic:blipFill>
                              <a:blip r:embed="rId18"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1219724009" name="TextBox 34"/>
                            <wps:cNvSpPr txBox="1"/>
                            <wps:spPr>
                              <a:xfrm>
                                <a:off x="5066793" y="652874"/>
                                <a:ext cx="1024272" cy="866140"/>
                              </a:xfrm>
                              <a:prstGeom prst="rect">
                                <a:avLst/>
                              </a:prstGeom>
                              <a:noFill/>
                            </wps:spPr>
                            <wps:txbx>
                              <w:txbxContent>
                                <w:p w14:paraId="3DFD86AE" w14:textId="77777777" w:rsidR="002C45FC" w:rsidRPr="002C45FC" w:rsidRDefault="002C45FC" w:rsidP="002C45FC">
                                  <w:pPr>
                                    <w:spacing w:line="240" w:lineRule="auto"/>
                                    <w:jc w:val="center"/>
                                    <w:rPr>
                                      <w:rFonts w:ascii="Adobe Arabic" w:eastAsia="GE Dinar One" w:hAnsi="Adobe Arabic" w:cs="Adobe Arabic"/>
                                      <w:b/>
                                      <w:bCs/>
                                      <w:color w:val="C00000"/>
                                      <w:kern w:val="24"/>
                                      <w:sz w:val="56"/>
                                      <w:szCs w:val="56"/>
                                      <w:lang w:bidi="ar-SY"/>
                                    </w:rPr>
                                  </w:pPr>
                                  <w:r w:rsidRPr="002C45FC">
                                    <w:rPr>
                                      <w:rFonts w:ascii="Adobe Arabic" w:eastAsia="GE Dinar One" w:hAnsi="Adobe Arabic" w:cs="Adobe Arabic" w:hint="cs"/>
                                      <w:b/>
                                      <w:bCs/>
                                      <w:color w:val="C00000"/>
                                      <w:kern w:val="24"/>
                                      <w:sz w:val="56"/>
                                      <w:szCs w:val="56"/>
                                      <w:rtl/>
                                      <w:lang w:bidi="ar-SY"/>
                                    </w:rPr>
                                    <w:t xml:space="preserve">اليوم الثاني </w:t>
                                  </w:r>
                                </w:p>
                              </w:txbxContent>
                            </wps:txbx>
                            <wps:bodyPr wrap="square" rtlCol="0">
                              <a:spAutoFit/>
                            </wps:bodyPr>
                          </wps:wsp>
                          <wps:wsp>
                            <wps:cNvPr id="1705182353" name="TextBox 34"/>
                            <wps:cNvSpPr txBox="1"/>
                            <wps:spPr>
                              <a:xfrm>
                                <a:off x="2532563" y="-523058"/>
                                <a:ext cx="2430185" cy="662305"/>
                              </a:xfrm>
                              <a:prstGeom prst="rect">
                                <a:avLst/>
                              </a:prstGeom>
                              <a:noFill/>
                            </wps:spPr>
                            <wps:txbx>
                              <w:txbxContent>
                                <w:p w14:paraId="42248519" w14:textId="77777777" w:rsidR="002C45FC" w:rsidRPr="00CA7C57" w:rsidRDefault="002C45FC" w:rsidP="002C45FC">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الجلسة ال</w:t>
                                  </w:r>
                                  <w:r>
                                    <w:rPr>
                                      <w:rFonts w:ascii="Sakkal Majalla" w:eastAsia="GE Dinar One" w:hAnsi="Sakkal Majalla" w:hint="cs"/>
                                      <w:b/>
                                      <w:bCs/>
                                      <w:color w:val="EE0000"/>
                                      <w:kern w:val="24"/>
                                      <w:sz w:val="56"/>
                                      <w:szCs w:val="56"/>
                                      <w:rtl/>
                                      <w:lang w:bidi="ar-SY"/>
                                    </w:rPr>
                                    <w:t>اولى</w:t>
                                  </w:r>
                                </w:p>
                              </w:txbxContent>
                            </wps:txbx>
                            <wps:bodyPr wrap="square" rtlCol="0">
                              <a:spAutoFit/>
                            </wps:bodyPr>
                          </wps:wsp>
                          <wps:wsp>
                            <wps:cNvPr id="840578496" name="TextBox 34"/>
                            <wps:cNvSpPr txBox="1"/>
                            <wps:spPr>
                              <a:xfrm>
                                <a:off x="104721" y="862412"/>
                                <a:ext cx="4567629" cy="494665"/>
                              </a:xfrm>
                              <a:prstGeom prst="rect">
                                <a:avLst/>
                              </a:prstGeom>
                              <a:noFill/>
                            </wps:spPr>
                            <wps:txbx>
                              <w:txbxContent>
                                <w:p w14:paraId="0E12D94A" w14:textId="77777777" w:rsidR="002C45FC" w:rsidRPr="0075673C" w:rsidRDefault="002C45FC" w:rsidP="002C45FC">
                                  <w:pPr>
                                    <w:spacing w:line="240" w:lineRule="auto"/>
                                    <w:jc w:val="center"/>
                                    <w:rPr>
                                      <w:rFonts w:asciiTheme="majorHAnsi" w:eastAsia="GE Dinar One" w:hAnsiTheme="majorHAnsi" w:cstheme="majorHAnsi"/>
                                      <w:b/>
                                      <w:bCs/>
                                      <w:kern w:val="24"/>
                                      <w:sz w:val="52"/>
                                      <w:szCs w:val="52"/>
                                      <w:lang w:bidi="ar-SY"/>
                                    </w:rPr>
                                  </w:pPr>
                                  <w:r w:rsidRPr="000B47C9">
                                    <w:rPr>
                                      <w:rFonts w:asciiTheme="majorHAnsi" w:eastAsia="GE Dinar One" w:hAnsiTheme="majorHAnsi" w:cs="Calibri Light"/>
                                      <w:b/>
                                      <w:bCs/>
                                      <w:kern w:val="24"/>
                                      <w:sz w:val="52"/>
                                      <w:szCs w:val="52"/>
                                      <w:rtl/>
                                      <w:lang w:bidi="ar-SY"/>
                                    </w:rPr>
                                    <w:t>مهارات الاستماع والحوار المهني</w:t>
                                  </w:r>
                                </w:p>
                              </w:txbxContent>
                            </wps:txbx>
                            <wps:bodyPr wrap="square" rtlCol="0">
                              <a:spAutoFit/>
                            </wps:bodyPr>
                          </wps:wsp>
                        </wpg:grpSp>
                      </wpg:grpSp>
                      <pic:pic xmlns:pic="http://schemas.openxmlformats.org/drawingml/2006/picture">
                        <pic:nvPicPr>
                          <pic:cNvPr id="2100696702" name="Picture 9"/>
                          <pic:cNvPicPr>
                            <a:picLocks noChangeAspect="1"/>
                          </pic:cNvPicPr>
                        </pic:nvPicPr>
                        <pic:blipFill rotWithShape="1">
                          <a:blip r:embed="rId22">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619500" y="649605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B659F71" id="Group 522" o:spid="_x0000_s1102" style="position:absolute;left:0;text-align:left;margin-left:-4.5pt;margin-top:-.75pt;width:511.85pt;height:814.7pt;z-index:253211648;mso-width-relative:margin;mso-height-relative:margin" coordorigin=",-2182" coordsize="65005,10346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">
                <v:group id="Group 2045320667" o:spid="_x0000_s1103" style="position:absolute;top:-2182;width:65005;height:103468" coordorigin="-4095,-5230" coordsize="65006,103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">
                  <v:group id="Group 24034650" o:spid="_x0000_s1104" style="position:absolute;left:-4095;top:25717;width:59952;height:72521" coordorigin="-5715" coordsize="59954,72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">
                    <v:group id="Group 25" o:spid="_x0000_s1105" style="position:absolute;left:31296;width:22627;height:6101" coordorigin="38493" coordsize="22626,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">
                      <v:group id="Group 661024385" o:spid="_x0000_s110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">
                        <v:oval id="Oval 549456991" o:spid="_x0000_s110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" fillcolor="#168489" stroked="f" strokeweight="1pt">
                          <v:fill opacity="49087f"/>
                          <v:stroke joinstyle="miter"/>
                        </v:oval>
                        <v:shape id="Picture 2050787162" o:spid="_x0000_s110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">
                          <v:imagedata r:id="rId19" o:title="Target " gain="19661f" blacklevel="22938f"/>
                        </v:shape>
                      </v:group>
                      <v:shape id="TextBox 34" o:spid="_x0000_s1109" type="#_x0000_t202" style="position:absolute;left:38493;top:697;width:17552;height:5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" filled="f" stroked="f">
                        <v:textbox style="mso-fit-shape-to-text:t">
                          <w:txbxContent>
                            <w:p w14:paraId="675EA78F" w14:textId="77777777" w:rsidR="002C45FC" w:rsidRPr="00987C24" w:rsidRDefault="002C45FC" w:rsidP="002C45FC">
                              <w:pPr>
                                <w:jc w:val="center"/>
                                <w:rPr>
                                  <w:rFonts w:ascii="Sakkal Majalla" w:eastAsia="GE Dinar One" w:hAnsi="Sakkal Majalla"/>
                                  <w:b/>
                                  <w:bCs/>
                                  <w:color w:val="000000"/>
                                  <w:kern w:val="24"/>
                                  <w:sz w:val="44"/>
                                  <w:szCs w:val="44"/>
                                  <w:lang w:bidi="ar-SY"/>
                                </w:rPr>
                              </w:pPr>
                              <w:r w:rsidRPr="00987C24">
                                <w:rPr>
                                  <w:rFonts w:ascii="Sakkal Majalla" w:eastAsia="GE Dinar One" w:hAnsi="Sakkal Majalla" w:hint="cs"/>
                                  <w:b/>
                                  <w:bCs/>
                                  <w:color w:val="000000"/>
                                  <w:kern w:val="24"/>
                                  <w:sz w:val="44"/>
                                  <w:szCs w:val="44"/>
                                  <w:rtl/>
                                  <w:lang w:bidi="ar-SY"/>
                                </w:rPr>
                                <w:t>أهداف الجلسة</w:t>
                              </w:r>
                            </w:p>
                          </w:txbxContent>
                        </v:textbox>
                      </v:shape>
                    </v:group>
                    <v:group id="Group 26" o:spid="_x0000_s1110" style="position:absolute;top:99;width:22612;height:6101" coordorigin="" coordsize="22616,6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">
                      <v:oval id="Oval 1139554617" o:spid="_x0000_s111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" fillcolor="#168489" stroked="f" strokeweight="1pt">
                        <v:fill opacity="49087f"/>
                        <v:stroke joinstyle="miter"/>
                      </v:oval>
                      <v:shape id="TextBox 34" o:spid="_x0000_s1112" type="#_x0000_t202" style="position:absolute;top:697;width:1755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" filled="f" stroked="f">
                        <v:textbox style="mso-fit-shape-to-text:t">
                          <w:txbxContent>
                            <w:p w14:paraId="354F0453" w14:textId="77777777" w:rsidR="002C45FC" w:rsidRPr="00987C24" w:rsidRDefault="002C45FC" w:rsidP="002C45FC">
                              <w:pPr>
                                <w:jc w:val="center"/>
                                <w:rPr>
                                  <w:rFonts w:ascii="Sakkal Majalla" w:eastAsia="GE Dinar One" w:hAnsi="Sakkal Majalla"/>
                                  <w:b/>
                                  <w:bCs/>
                                  <w:color w:val="000000"/>
                                  <w:kern w:val="24"/>
                                  <w:sz w:val="44"/>
                                  <w:szCs w:val="44"/>
                                  <w:lang w:bidi="ar-SY"/>
                                </w:rPr>
                              </w:pPr>
                              <w:r w:rsidRPr="00987C24">
                                <w:rPr>
                                  <w:rFonts w:ascii="Sakkal Majalla" w:eastAsia="GE Dinar One" w:hAnsi="Sakkal Majalla" w:hint="cs"/>
                                  <w:b/>
                                  <w:bCs/>
                                  <w:color w:val="000000"/>
                                  <w:kern w:val="24"/>
                                  <w:sz w:val="44"/>
                                  <w:szCs w:val="44"/>
                                  <w:rtl/>
                                  <w:lang w:bidi="ar-SY"/>
                                </w:rPr>
                                <w:t>محاور الجلسة</w:t>
                              </w:r>
                            </w:p>
                          </w:txbxContent>
                        </v:textbox>
                      </v:shape>
                      <v:shape id="Picture 50440397" o:spid="_x0000_s111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">
                        <v:imagedata r:id="rId20" o:title="Note " gain="19661f" blacklevel="22938f"/>
                      </v:shape>
                    </v:group>
                    <v:shape id="Text Box 1231116017" o:spid="_x0000_s1114" type="#_x0000_t202" style="position:absolute;left:27209;top:8742;width:27029;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" filled="f" stroked="f" strokeweight=".5pt">
                      <v:textbox>
                        <w:txbxContent>
                          <w:p w14:paraId="3365A2CB" w14:textId="77777777" w:rsidR="002C45FC" w:rsidRPr="00DE31C3" w:rsidRDefault="002C45FC" w:rsidP="002C45FC">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5D2319E4" w14:textId="77777777" w:rsidR="002C45FC" w:rsidRPr="001078A6" w:rsidRDefault="002C45FC">
                            <w:pPr>
                              <w:pStyle w:val="a5"/>
                              <w:numPr>
                                <w:ilvl w:val="0"/>
                                <w:numId w:val="7"/>
                              </w:numPr>
                              <w:rPr>
                                <w:rFonts w:ascii="Sakkal Majalla" w:eastAsia="GE Dinar One" w:hAnsi="Sakkal Majalla" w:cs="Sakkal Majalla"/>
                                <w:color w:val="000000"/>
                                <w:kern w:val="24"/>
                                <w:sz w:val="36"/>
                                <w:szCs w:val="36"/>
                                <w:lang w:bidi="ar-SY"/>
                              </w:rPr>
                            </w:pPr>
                            <w:r w:rsidRPr="00056680">
                              <w:rPr>
                                <w:rFonts w:ascii="Sakkal Majalla" w:eastAsia="GE Dinar One" w:hAnsi="Sakkal Majalla" w:cs="Sakkal Majalla" w:hint="cs"/>
                                <w:color w:val="000000"/>
                                <w:kern w:val="24"/>
                                <w:sz w:val="36"/>
                                <w:szCs w:val="36"/>
                                <w:rtl/>
                                <w:lang w:bidi="ar-EG"/>
                              </w:rPr>
                              <w:t xml:space="preserve">فهم </w:t>
                            </w:r>
                            <w:r w:rsidRPr="000B47C9">
                              <w:rPr>
                                <w:rFonts w:ascii="Sakkal Majalla" w:eastAsia="GE Dinar One" w:hAnsi="Sakkal Majalla" w:cs="Sakkal Majalla"/>
                                <w:color w:val="000000"/>
                                <w:kern w:val="24"/>
                                <w:sz w:val="36"/>
                                <w:szCs w:val="36"/>
                                <w:rtl/>
                              </w:rPr>
                              <w:t>الفرق بين السماع والاستماع</w:t>
                            </w:r>
                            <w:r>
                              <w:rPr>
                                <w:rFonts w:ascii="Sakkal Majalla" w:eastAsia="GE Dinar One" w:hAnsi="Sakkal Majalla" w:cs="Sakkal Majalla" w:hint="cs"/>
                                <w:color w:val="000000"/>
                                <w:kern w:val="24"/>
                                <w:sz w:val="36"/>
                                <w:szCs w:val="36"/>
                                <w:rtl/>
                              </w:rPr>
                              <w:t>.</w:t>
                            </w:r>
                          </w:p>
                          <w:p w14:paraId="26A518FF" w14:textId="77777777" w:rsidR="002C45FC" w:rsidRPr="00F81EFE" w:rsidRDefault="002C45FC" w:rsidP="002C45FC">
                            <w:pPr>
                              <w:pStyle w:val="a5"/>
                              <w:ind w:left="576"/>
                              <w:rPr>
                                <w:rFonts w:ascii="Sakkal Majalla" w:eastAsia="GE Dinar One" w:hAnsi="Sakkal Majalla" w:cs="Sakkal Majalla"/>
                                <w:color w:val="000000"/>
                                <w:kern w:val="24"/>
                                <w:sz w:val="36"/>
                                <w:szCs w:val="36"/>
                              </w:rPr>
                            </w:pPr>
                          </w:p>
                          <w:p w14:paraId="26BCA7F5" w14:textId="77777777" w:rsidR="002C45FC" w:rsidRPr="003E089A" w:rsidRDefault="002C45FC" w:rsidP="002C45FC">
                            <w:pPr>
                              <w:pStyle w:val="a5"/>
                              <w:ind w:left="576"/>
                              <w:rPr>
                                <w:rFonts w:ascii="Sakkal Majalla" w:eastAsia="GE Dinar One" w:hAnsi="Sakkal Majalla" w:cs="Sakkal Majalla"/>
                                <w:color w:val="000000"/>
                                <w:kern w:val="24"/>
                                <w:sz w:val="36"/>
                                <w:szCs w:val="36"/>
                                <w:lang w:bidi="ar-SY"/>
                              </w:rPr>
                            </w:pPr>
                          </w:p>
                          <w:p w14:paraId="2E843A1F" w14:textId="77777777" w:rsidR="002C45FC" w:rsidRPr="007611FA" w:rsidRDefault="002C45FC" w:rsidP="002C45FC">
                            <w:pPr>
                              <w:pStyle w:val="a5"/>
                              <w:spacing w:line="240" w:lineRule="auto"/>
                              <w:ind w:left="576"/>
                              <w:rPr>
                                <w:rFonts w:ascii="Adobe Arabic" w:eastAsia="GE Dinar One" w:hAnsi="Adobe Arabic" w:cs="Adobe Arabic"/>
                                <w:color w:val="000000"/>
                                <w:kern w:val="24"/>
                                <w:sz w:val="32"/>
                                <w:szCs w:val="32"/>
                                <w:lang w:bidi="ar-SY"/>
                              </w:rPr>
                            </w:pPr>
                          </w:p>
                        </w:txbxContent>
                      </v:textbox>
                    </v:shape>
                    <v:shape id="Text Box 1519275472" o:spid="_x0000_s1115" type="#_x0000_t202" style="position:absolute;left:-5715;top:8171;width:30576;height:64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" filled="f" stroked="f" strokeweight=".5pt">
                      <v:textbox>
                        <w:txbxContent>
                          <w:p w14:paraId="21B6821E" w14:textId="77777777" w:rsidR="002C45FC" w:rsidRPr="000B47C9" w:rsidRDefault="002C45FC">
                            <w:pPr>
                              <w:pStyle w:val="a5"/>
                              <w:numPr>
                                <w:ilvl w:val="0"/>
                                <w:numId w:val="6"/>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مفهوم الاستماع الفعال.</w:t>
                            </w:r>
                          </w:p>
                          <w:p w14:paraId="71AA7DFB" w14:textId="77777777" w:rsidR="002C45FC" w:rsidRPr="000B47C9" w:rsidRDefault="002C45FC">
                            <w:pPr>
                              <w:pStyle w:val="a5"/>
                              <w:numPr>
                                <w:ilvl w:val="0"/>
                                <w:numId w:val="6"/>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الفرق بين السماع والاستماع.</w:t>
                            </w:r>
                          </w:p>
                          <w:p w14:paraId="34AFF228" w14:textId="77777777" w:rsidR="002C45FC" w:rsidRPr="000B47C9" w:rsidRDefault="002C45FC">
                            <w:pPr>
                              <w:pStyle w:val="a5"/>
                              <w:numPr>
                                <w:ilvl w:val="0"/>
                                <w:numId w:val="6"/>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مهارات الإنصات المهني.</w:t>
                            </w:r>
                          </w:p>
                          <w:p w14:paraId="5CE9B8A1" w14:textId="77777777" w:rsidR="002C45FC" w:rsidRPr="000B47C9" w:rsidRDefault="002C45FC">
                            <w:pPr>
                              <w:pStyle w:val="a5"/>
                              <w:numPr>
                                <w:ilvl w:val="0"/>
                                <w:numId w:val="6"/>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ab/>
                              <w:t>فهم الرسائل الضمنية.</w:t>
                            </w:r>
                          </w:p>
                          <w:p w14:paraId="0D5CD900" w14:textId="77777777" w:rsidR="002C45FC" w:rsidRPr="00056680" w:rsidRDefault="002C45FC">
                            <w:pPr>
                              <w:pStyle w:val="a5"/>
                              <w:numPr>
                                <w:ilvl w:val="0"/>
                                <w:numId w:val="6"/>
                              </w:numPr>
                              <w:spacing w:line="240" w:lineRule="auto"/>
                              <w:rPr>
                                <w:rFonts w:ascii="Sakkal Majalla" w:eastAsia="GE Dinar One" w:hAnsi="Sakkal Majalla" w:cs="Sakkal Majalla"/>
                                <w:kern w:val="24"/>
                                <w:sz w:val="36"/>
                                <w:szCs w:val="36"/>
                                <w:lang w:bidi="ar-SY"/>
                              </w:rPr>
                            </w:pPr>
                            <w:r w:rsidRPr="000B47C9">
                              <w:rPr>
                                <w:rFonts w:ascii="Sakkal Majalla" w:eastAsia="GE Dinar One" w:hAnsi="Sakkal Majalla" w:cs="Sakkal Majalla"/>
                                <w:kern w:val="24"/>
                                <w:sz w:val="36"/>
                                <w:szCs w:val="36"/>
                                <w:rtl/>
                              </w:rPr>
                              <w:t>التغذية الراجعة الفعالة.</w:t>
                            </w:r>
                          </w:p>
                        </w:txbxContent>
                      </v:textbox>
                    </v:shape>
                  </v:group>
                  <v:group id="Group 350600602" o:spid="_x0000_s1116" style="position:absolute;left:1047;top:-5230;width:59863;height:20420" coordorigin="1047,-5230" coordsize="59863,20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">
                    <v:shape id="Picture 2049531538" o:spid="_x0000_s1117"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">
                      <v:imagedata r:id="rId21" o:title="Calendar " recolortarget="black"/>
                    </v:shape>
                    <v:shape id="TextBox 34" o:spid="_x0000_s1118" type="#_x0000_t202" style="position:absolute;left:50667;top:6528;width:10243;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" filled="f" stroked="f">
                      <v:textbox style="mso-fit-shape-to-text:t">
                        <w:txbxContent>
                          <w:p w14:paraId="3DFD86AE" w14:textId="77777777" w:rsidR="002C45FC" w:rsidRPr="002C45FC" w:rsidRDefault="002C45FC" w:rsidP="002C45FC">
                            <w:pPr>
                              <w:spacing w:line="240" w:lineRule="auto"/>
                              <w:jc w:val="center"/>
                              <w:rPr>
                                <w:rFonts w:ascii="Adobe Arabic" w:eastAsia="GE Dinar One" w:hAnsi="Adobe Arabic" w:cs="Adobe Arabic"/>
                                <w:b/>
                                <w:bCs/>
                                <w:color w:val="C00000"/>
                                <w:kern w:val="24"/>
                                <w:sz w:val="56"/>
                                <w:szCs w:val="56"/>
                                <w:lang w:bidi="ar-SY"/>
                              </w:rPr>
                            </w:pPr>
                            <w:r w:rsidRPr="002C45FC">
                              <w:rPr>
                                <w:rFonts w:ascii="Adobe Arabic" w:eastAsia="GE Dinar One" w:hAnsi="Adobe Arabic" w:cs="Adobe Arabic" w:hint="cs"/>
                                <w:b/>
                                <w:bCs/>
                                <w:color w:val="C00000"/>
                                <w:kern w:val="24"/>
                                <w:sz w:val="56"/>
                                <w:szCs w:val="56"/>
                                <w:rtl/>
                                <w:lang w:bidi="ar-SY"/>
                              </w:rPr>
                              <w:t xml:space="preserve">اليوم الثاني </w:t>
                            </w:r>
                          </w:p>
                        </w:txbxContent>
                      </v:textbox>
                    </v:shape>
                    <v:shape id="TextBox 34" o:spid="_x0000_s1119" type="#_x0000_t202" style="position:absolute;left:25325;top:-5230;width:24302;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" filled="f" stroked="f">
                      <v:textbox style="mso-fit-shape-to-text:t">
                        <w:txbxContent>
                          <w:p w14:paraId="42248519" w14:textId="77777777" w:rsidR="002C45FC" w:rsidRPr="00CA7C57" w:rsidRDefault="002C45FC" w:rsidP="002C45FC">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الجلسة ال</w:t>
                            </w:r>
                            <w:r>
                              <w:rPr>
                                <w:rFonts w:ascii="Sakkal Majalla" w:eastAsia="GE Dinar One" w:hAnsi="Sakkal Majalla" w:hint="cs"/>
                                <w:b/>
                                <w:bCs/>
                                <w:color w:val="EE0000"/>
                                <w:kern w:val="24"/>
                                <w:sz w:val="56"/>
                                <w:szCs w:val="56"/>
                                <w:rtl/>
                                <w:lang w:bidi="ar-SY"/>
                              </w:rPr>
                              <w:t>اولى</w:t>
                            </w:r>
                          </w:p>
                        </w:txbxContent>
                      </v:textbox>
                    </v:shape>
                    <v:shape id="TextBox 34" o:spid="_x0000_s1120" type="#_x0000_t202" style="position:absolute;left:1047;top:8624;width:45676;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" filled="f" stroked="f">
                      <v:textbox style="mso-fit-shape-to-text:t">
                        <w:txbxContent>
                          <w:p w14:paraId="0E12D94A" w14:textId="77777777" w:rsidR="002C45FC" w:rsidRPr="0075673C" w:rsidRDefault="002C45FC" w:rsidP="002C45FC">
                            <w:pPr>
                              <w:spacing w:line="240" w:lineRule="auto"/>
                              <w:jc w:val="center"/>
                              <w:rPr>
                                <w:rFonts w:asciiTheme="majorHAnsi" w:eastAsia="GE Dinar One" w:hAnsiTheme="majorHAnsi" w:cstheme="majorHAnsi"/>
                                <w:b/>
                                <w:bCs/>
                                <w:kern w:val="24"/>
                                <w:sz w:val="52"/>
                                <w:szCs w:val="52"/>
                                <w:lang w:bidi="ar-SY"/>
                              </w:rPr>
                            </w:pPr>
                            <w:r w:rsidRPr="000B47C9">
                              <w:rPr>
                                <w:rFonts w:asciiTheme="majorHAnsi" w:eastAsia="GE Dinar One" w:hAnsiTheme="majorHAnsi" w:cs="Calibri Light"/>
                                <w:b/>
                                <w:bCs/>
                                <w:kern w:val="24"/>
                                <w:sz w:val="52"/>
                                <w:szCs w:val="52"/>
                                <w:rtl/>
                                <w:lang w:bidi="ar-SY"/>
                              </w:rPr>
                              <w:t>مهارات الاستماع والحوار المهني</w:t>
                            </w:r>
                          </w:p>
                        </w:txbxContent>
                      </v:textbox>
                    </v:shape>
                  </v:group>
                </v:group>
                <v:shape id="Picture 9" o:spid="_x0000_s1121" type="#_x0000_t75" style="position:absolute;left:36195;top:64960;width:25717;height:25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">
                  <v:imagedata r:id="rId28" o:title="" croptop="8759f" cropbottom="38800f" cropleft=".5" cropright="5314f" chromakey="#ebe9ec"/>
                </v:shape>
              </v:group>
            </w:pict>
          </mc:Fallback>
        </mc:AlternateContent>
      </w:r>
    </w:p>
    <w:p w14:paraId="71350338" w14:textId="77777777" w:rsidR="002664DD" w:rsidRDefault="002664DD" w:rsidP="00D013E3">
      <w:pPr>
        <w:spacing w:after="200"/>
        <w:jc w:val="left"/>
        <w:rPr>
          <w:rFonts w:ascii="Sakkal Majalla" w:eastAsia="Times New Roman" w:hAnsi="Sakkal Majalla"/>
          <w:b/>
          <w:bCs/>
          <w:color w:val="auto"/>
          <w:sz w:val="48"/>
          <w:szCs w:val="36"/>
          <w:rtl/>
        </w:rPr>
      </w:pPr>
    </w:p>
    <w:p w14:paraId="5D28EE8F" w14:textId="77777777" w:rsidR="002664DD" w:rsidRDefault="002664DD" w:rsidP="00D013E3">
      <w:pPr>
        <w:spacing w:after="200"/>
        <w:jc w:val="left"/>
        <w:rPr>
          <w:rFonts w:ascii="Sakkal Majalla" w:eastAsia="Times New Roman" w:hAnsi="Sakkal Majalla"/>
          <w:b/>
          <w:bCs/>
          <w:color w:val="auto"/>
          <w:sz w:val="48"/>
          <w:szCs w:val="36"/>
          <w:rtl/>
        </w:rPr>
      </w:pPr>
    </w:p>
    <w:p w14:paraId="7ED8FF55" w14:textId="77777777" w:rsidR="002664DD" w:rsidRDefault="002664DD" w:rsidP="00D013E3">
      <w:pPr>
        <w:spacing w:after="200"/>
        <w:jc w:val="left"/>
        <w:rPr>
          <w:rFonts w:ascii="Sakkal Majalla" w:eastAsia="Times New Roman" w:hAnsi="Sakkal Majalla"/>
          <w:b/>
          <w:bCs/>
          <w:color w:val="auto"/>
          <w:sz w:val="48"/>
          <w:szCs w:val="36"/>
          <w:rtl/>
        </w:rPr>
      </w:pPr>
    </w:p>
    <w:p w14:paraId="520403FF" w14:textId="77777777" w:rsidR="002664DD" w:rsidRDefault="002664DD" w:rsidP="00D013E3">
      <w:pPr>
        <w:spacing w:after="200"/>
        <w:jc w:val="left"/>
        <w:rPr>
          <w:rFonts w:ascii="Sakkal Majalla" w:eastAsia="Times New Roman" w:hAnsi="Sakkal Majalla"/>
          <w:b/>
          <w:bCs/>
          <w:color w:val="auto"/>
          <w:sz w:val="48"/>
          <w:szCs w:val="36"/>
          <w:rtl/>
        </w:rPr>
      </w:pPr>
    </w:p>
    <w:p w14:paraId="2818F420" w14:textId="77777777" w:rsidR="002664DD" w:rsidRDefault="002664DD" w:rsidP="00D013E3">
      <w:pPr>
        <w:spacing w:after="200"/>
        <w:jc w:val="left"/>
        <w:rPr>
          <w:rFonts w:ascii="Sakkal Majalla" w:eastAsia="Times New Roman" w:hAnsi="Sakkal Majalla"/>
          <w:b/>
          <w:bCs/>
          <w:color w:val="auto"/>
          <w:sz w:val="48"/>
          <w:szCs w:val="36"/>
          <w:rtl/>
        </w:rPr>
      </w:pPr>
    </w:p>
    <w:p w14:paraId="00378922" w14:textId="77777777" w:rsidR="002664DD" w:rsidRDefault="002664DD" w:rsidP="00D013E3">
      <w:pPr>
        <w:spacing w:after="200"/>
        <w:jc w:val="left"/>
        <w:rPr>
          <w:rFonts w:ascii="Sakkal Majalla" w:eastAsia="Times New Roman" w:hAnsi="Sakkal Majalla"/>
          <w:b/>
          <w:bCs/>
          <w:color w:val="auto"/>
          <w:sz w:val="48"/>
          <w:szCs w:val="36"/>
          <w:rtl/>
        </w:rPr>
      </w:pPr>
    </w:p>
    <w:p w14:paraId="790BD519" w14:textId="77777777" w:rsidR="002664DD" w:rsidRDefault="002664DD" w:rsidP="00D013E3">
      <w:pPr>
        <w:spacing w:after="200"/>
        <w:jc w:val="left"/>
        <w:rPr>
          <w:rFonts w:ascii="Sakkal Majalla" w:eastAsia="Times New Roman" w:hAnsi="Sakkal Majalla"/>
          <w:b/>
          <w:bCs/>
          <w:color w:val="auto"/>
          <w:sz w:val="48"/>
          <w:szCs w:val="36"/>
          <w:rtl/>
        </w:rPr>
      </w:pPr>
    </w:p>
    <w:p w14:paraId="1CA83290" w14:textId="77777777" w:rsidR="002664DD" w:rsidRDefault="002664DD" w:rsidP="00D013E3">
      <w:pPr>
        <w:spacing w:after="200"/>
        <w:jc w:val="left"/>
        <w:rPr>
          <w:rFonts w:ascii="Sakkal Majalla" w:eastAsia="Times New Roman" w:hAnsi="Sakkal Majalla"/>
          <w:b/>
          <w:bCs/>
          <w:color w:val="auto"/>
          <w:sz w:val="48"/>
          <w:szCs w:val="36"/>
          <w:rtl/>
        </w:rPr>
      </w:pPr>
    </w:p>
    <w:p w14:paraId="0C2FD55F" w14:textId="77777777" w:rsidR="002664DD" w:rsidRDefault="002664DD" w:rsidP="00D013E3">
      <w:pPr>
        <w:spacing w:after="200"/>
        <w:jc w:val="left"/>
        <w:rPr>
          <w:rFonts w:ascii="Sakkal Majalla" w:eastAsia="Times New Roman" w:hAnsi="Sakkal Majalla"/>
          <w:b/>
          <w:bCs/>
          <w:color w:val="auto"/>
          <w:sz w:val="48"/>
          <w:szCs w:val="36"/>
          <w:rtl/>
        </w:rPr>
      </w:pPr>
    </w:p>
    <w:p w14:paraId="417B3D9D" w14:textId="77777777" w:rsidR="002664DD" w:rsidRDefault="002664DD" w:rsidP="00D013E3">
      <w:pPr>
        <w:spacing w:after="200"/>
        <w:jc w:val="left"/>
        <w:rPr>
          <w:rFonts w:ascii="Sakkal Majalla" w:eastAsia="Times New Roman" w:hAnsi="Sakkal Majalla"/>
          <w:b/>
          <w:bCs/>
          <w:color w:val="auto"/>
          <w:sz w:val="48"/>
          <w:szCs w:val="36"/>
          <w:rtl/>
        </w:rPr>
      </w:pPr>
    </w:p>
    <w:p w14:paraId="48AA4E71" w14:textId="77777777" w:rsidR="002664DD" w:rsidRDefault="002664DD" w:rsidP="00D013E3">
      <w:pPr>
        <w:spacing w:after="200"/>
        <w:jc w:val="left"/>
        <w:rPr>
          <w:rFonts w:ascii="Sakkal Majalla" w:eastAsia="Times New Roman" w:hAnsi="Sakkal Majalla"/>
          <w:b/>
          <w:bCs/>
          <w:color w:val="auto"/>
          <w:sz w:val="48"/>
          <w:szCs w:val="36"/>
          <w:rtl/>
        </w:rPr>
      </w:pPr>
    </w:p>
    <w:p w14:paraId="5A5FF51F" w14:textId="77777777" w:rsidR="002664DD" w:rsidRDefault="002664DD" w:rsidP="00D013E3">
      <w:pPr>
        <w:spacing w:after="200"/>
        <w:jc w:val="left"/>
        <w:rPr>
          <w:rFonts w:ascii="Sakkal Majalla" w:eastAsia="Times New Roman" w:hAnsi="Sakkal Majalla"/>
          <w:b/>
          <w:bCs/>
          <w:color w:val="auto"/>
          <w:sz w:val="48"/>
          <w:szCs w:val="36"/>
          <w:rtl/>
        </w:rPr>
      </w:pPr>
    </w:p>
    <w:p w14:paraId="241ED8DB" w14:textId="77777777" w:rsidR="002664DD" w:rsidRDefault="002664DD" w:rsidP="00D013E3">
      <w:pPr>
        <w:spacing w:after="200"/>
        <w:jc w:val="left"/>
        <w:rPr>
          <w:rFonts w:ascii="Sakkal Majalla" w:eastAsia="Times New Roman" w:hAnsi="Sakkal Majalla"/>
          <w:b/>
          <w:bCs/>
          <w:color w:val="auto"/>
          <w:sz w:val="48"/>
          <w:szCs w:val="36"/>
          <w:rtl/>
        </w:rPr>
      </w:pPr>
    </w:p>
    <w:p w14:paraId="0AEA5B8F" w14:textId="77777777" w:rsidR="002664DD" w:rsidRDefault="002664DD" w:rsidP="00D013E3">
      <w:pPr>
        <w:spacing w:after="200"/>
        <w:jc w:val="left"/>
        <w:rPr>
          <w:rFonts w:ascii="Sakkal Majalla" w:eastAsia="Times New Roman" w:hAnsi="Sakkal Majalla"/>
          <w:b/>
          <w:bCs/>
          <w:color w:val="auto"/>
          <w:sz w:val="48"/>
          <w:szCs w:val="36"/>
          <w:rtl/>
        </w:rPr>
      </w:pPr>
    </w:p>
    <w:p w14:paraId="0479CD30" w14:textId="77777777" w:rsidR="002664DD" w:rsidRDefault="002664DD" w:rsidP="00D013E3">
      <w:pPr>
        <w:spacing w:after="200"/>
        <w:jc w:val="left"/>
        <w:rPr>
          <w:rFonts w:ascii="Sakkal Majalla" w:eastAsia="Times New Roman" w:hAnsi="Sakkal Majalla"/>
          <w:b/>
          <w:bCs/>
          <w:color w:val="auto"/>
          <w:sz w:val="48"/>
          <w:szCs w:val="36"/>
          <w:rtl/>
        </w:rPr>
      </w:pPr>
    </w:p>
    <w:p w14:paraId="45FDC58B" w14:textId="77777777" w:rsidR="002664DD" w:rsidRDefault="002664DD" w:rsidP="00D013E3">
      <w:pPr>
        <w:spacing w:after="200"/>
        <w:jc w:val="left"/>
        <w:rPr>
          <w:rFonts w:ascii="Sakkal Majalla" w:eastAsia="Times New Roman" w:hAnsi="Sakkal Majalla"/>
          <w:b/>
          <w:bCs/>
          <w:color w:val="auto"/>
          <w:sz w:val="48"/>
          <w:szCs w:val="36"/>
          <w:rtl/>
        </w:rPr>
      </w:pPr>
    </w:p>
    <w:p w14:paraId="4292389E" w14:textId="77777777" w:rsidR="002664DD" w:rsidRDefault="002664DD" w:rsidP="00D013E3">
      <w:pPr>
        <w:spacing w:after="200"/>
        <w:jc w:val="left"/>
        <w:rPr>
          <w:rFonts w:ascii="Sakkal Majalla" w:eastAsia="Times New Roman" w:hAnsi="Sakkal Majalla"/>
          <w:b/>
          <w:bCs/>
          <w:color w:val="auto"/>
          <w:sz w:val="48"/>
          <w:szCs w:val="36"/>
          <w:rtl/>
        </w:rPr>
      </w:pPr>
    </w:p>
    <w:p w14:paraId="7FF623F3" w14:textId="77777777" w:rsidR="002C45FC" w:rsidRPr="004004F4" w:rsidRDefault="002C45FC" w:rsidP="002C45FC">
      <w:pPr>
        <w:spacing w:after="200" w:line="240" w:lineRule="auto"/>
        <w:jc w:val="center"/>
        <w:rPr>
          <w:rFonts w:ascii="Sakkal Majalla" w:eastAsia="Times New Roman" w:hAnsi="Sakkal Majalla"/>
          <w:b/>
          <w:bCs/>
          <w:color w:val="006666"/>
          <w:sz w:val="56"/>
          <w:szCs w:val="44"/>
          <w:rtl/>
        </w:rPr>
      </w:pPr>
      <w:r w:rsidRPr="004004F4">
        <w:rPr>
          <w:rFonts w:ascii="Sakkal Majalla" w:eastAsia="Times New Roman" w:hAnsi="Sakkal Majalla"/>
          <w:b/>
          <w:bCs/>
          <w:color w:val="006666"/>
          <w:sz w:val="56"/>
          <w:szCs w:val="44"/>
          <w:rtl/>
        </w:rPr>
        <w:lastRenderedPageBreak/>
        <w:t>أولاً: مفهوم الاستماع الفعّال</w:t>
      </w:r>
    </w:p>
    <w:p w14:paraId="2CC7D30D" w14:textId="4DFAE696"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يُعد الاستماع الفعّال أحد أهم مهارات التواصل الإنساني والمهني، بل إن العديد من الخبراء يعتبرونه أكثر أهمية من مهارة التحدث نفسها. فالكثير من المشكلات التي تحدث داخل المؤسسات لا تنتج عن ضعف الحديث أو نقص المعلومات، وإنما تنتج عن ضعف الاستماع وسوء الفهم وعدم التركيز أثناء استقبال الرسائل.</w:t>
      </w:r>
    </w:p>
    <w:p w14:paraId="3CDB1F7A" w14:textId="2D6CE33B"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وفي بيئة العمل الحديثة، يُعتبر الاستماع الفعّال مهارة أساسية للمديرين والقادة والموظفين على حد سواء، لأنه يساعد على فهم الآخرين بصورة صحيحة، وبناء علاقات مهنية إيجابية، وتقليل الأخطاء، وتحسين اتخاذ القرارات، ورفع مستوى التعاون بين الأفراد وفرق العمل.</w:t>
      </w:r>
    </w:p>
    <w:p w14:paraId="455F306B" w14:textId="3B49BC6F"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فالاستماع ليس مجرد سماع الكلمات، بل هو عملية عقلية ونفسية متكاملة تتطلب الانتباه والتركيز والفهم والتحليل والتفاعل مع الرسالة المنقولة.</w:t>
      </w:r>
    </w:p>
    <w:p w14:paraId="4AFD51B2" w14:textId="16CEC95D"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مفهوم الاستماع الفعّال</w:t>
      </w:r>
    </w:p>
    <w:p w14:paraId="2C3C6016" w14:textId="160FC2DD"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الاستماع الفعّال هو:</w:t>
      </w:r>
    </w:p>
    <w:p w14:paraId="42C719F3" w14:textId="57FDB0F1"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"عملية مقصودة ومنظمة يقوم فيها الفرد بالتركيز الكامل على المتحدث لفهم الرسالة الظاهرة والضمنية وتحليلها والتفاعل معها بطريقة إيجابية تحقق الفهم المشترك."</w:t>
      </w:r>
    </w:p>
    <w:p w14:paraId="5E18EE1B" w14:textId="3A79EC30"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ويشمل الاستماع الفعّال:</w:t>
      </w:r>
    </w:p>
    <w:p w14:paraId="7D735EA4"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التركيز في الكلمات.</w:t>
      </w:r>
    </w:p>
    <w:p w14:paraId="4E02BBCE"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ملاحظة نبرة الصوت.</w:t>
      </w:r>
    </w:p>
    <w:p w14:paraId="59EB9BFC"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متابعة لغة الجسد.</w:t>
      </w:r>
    </w:p>
    <w:p w14:paraId="3ECBFDB2"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فهم المشاعر المصاحبة للكلام.</w:t>
      </w:r>
    </w:p>
    <w:p w14:paraId="32D065C3"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تحليل المعاني المقصودة.</w:t>
      </w:r>
    </w:p>
    <w:p w14:paraId="7FDCCA58"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تقديم استجابة مناسبة.</w:t>
      </w:r>
    </w:p>
    <w:p w14:paraId="544B905F" w14:textId="77777777" w:rsidR="002C45FC" w:rsidRPr="004004F4" w:rsidRDefault="002C45FC" w:rsidP="002C45FC">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lastRenderedPageBreak/>
        <w:t>أهمية الاستماع الفعّال في بيئة العمل</w:t>
      </w:r>
    </w:p>
    <w:p w14:paraId="6451BFEA" w14:textId="7266B0B8"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1- تحسين جودة التواصل</w:t>
      </w:r>
    </w:p>
    <w:p w14:paraId="399437B5" w14:textId="68968764"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كلما زادت قدرة الأفراد على الاستماع الجيد زادت جودة التواصل داخل المؤسسة.</w:t>
      </w:r>
    </w:p>
    <w:p w14:paraId="13E0EE27" w14:textId="71D4ED9A"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2- تقليل الأخطاء</w:t>
      </w:r>
    </w:p>
    <w:p w14:paraId="6D5979AF" w14:textId="10AC2AD4"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كثير من الأخطاء المهنية تنتج عن سوء فهم التعليمات أو عدم الإنصات الجيد.</w:t>
      </w:r>
    </w:p>
    <w:p w14:paraId="76ACD121" w14:textId="37F3C07D"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3- بناء الثقة</w:t>
      </w:r>
    </w:p>
    <w:p w14:paraId="4D1D9100" w14:textId="1D2C3B1A"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الأشخاص يميلون إلى الثقة بمن يستمع إليهم باهتمام واحترام.</w:t>
      </w:r>
    </w:p>
    <w:p w14:paraId="64DEE875" w14:textId="44E4170E"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4- تحسين العلاقات المهنية</w:t>
      </w:r>
    </w:p>
    <w:p w14:paraId="58D882A5" w14:textId="7D556047"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الاستماع الجيد يعزز الاحترام المتبادل والتفاهم بين الزملاء.</w:t>
      </w:r>
    </w:p>
    <w:p w14:paraId="24F9F38D" w14:textId="4F5B8F16"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5- دعم اتخاذ القرار</w:t>
      </w:r>
    </w:p>
    <w:p w14:paraId="5EA3B93E" w14:textId="068D0C3F"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القرارات الجيدة تعتمد على معلومات صحيحة يتم الحصول عليها من خلال الاستماع الجيد.</w:t>
      </w:r>
    </w:p>
    <w:p w14:paraId="731D39BE" w14:textId="6C1B8AC6"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6- رفع مستوى الرضا الوظيفي</w:t>
      </w:r>
    </w:p>
    <w:p w14:paraId="1DF22F82" w14:textId="77A7CF7A"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الموظف الذي يشعر بأن رأيه مسموع يكون أكثر رضا وانتماءً للمؤسسة.</w:t>
      </w:r>
    </w:p>
    <w:p w14:paraId="20076B3A" w14:textId="7BCF7DC4"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7- تحسين خدمة العملاء</w:t>
      </w:r>
    </w:p>
    <w:p w14:paraId="13C4E135" w14:textId="6218D18C"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الاستماع الجيد يساعد على فهم احتياجات العملاء وتقديم الحلول المناسبة لهم.</w:t>
      </w:r>
    </w:p>
    <w:p w14:paraId="410290FC" w14:textId="6D2BBFBF"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خصائص المستمع الفعّال</w:t>
      </w:r>
    </w:p>
    <w:p w14:paraId="5F0318EE" w14:textId="28839C19"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المستمع الفعّال يتصف بأنه:</w:t>
      </w:r>
    </w:p>
    <w:p w14:paraId="14E05BFF"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منتبه ومركز.</w:t>
      </w:r>
    </w:p>
    <w:p w14:paraId="7E3610F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صبور.</w:t>
      </w:r>
    </w:p>
    <w:p w14:paraId="7B34B614"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متفهم.</w:t>
      </w:r>
    </w:p>
    <w:p w14:paraId="303A16E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يحترم المتحدث.</w:t>
      </w:r>
    </w:p>
    <w:p w14:paraId="3F8C61B9"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لا يقاطع الآخرين.</w:t>
      </w:r>
    </w:p>
    <w:p w14:paraId="078DC197"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يسأل للاستيضاح.</w:t>
      </w:r>
    </w:p>
    <w:p w14:paraId="644866FD"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يمتلك ذكاءً عاطفيًا.</w:t>
      </w:r>
    </w:p>
    <w:p w14:paraId="48A3ED66"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يتفاعل بصورة إيجابية.</w:t>
      </w:r>
    </w:p>
    <w:p w14:paraId="53D734B3"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مكونات الاستماع الفعّال</w:t>
      </w:r>
    </w:p>
    <w:p w14:paraId="5F7DEF2B" w14:textId="5C0828F9"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الاستقبال</w:t>
      </w:r>
    </w:p>
    <w:p w14:paraId="16F4AB3D" w14:textId="4018B3A5"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استقبال الرسالة عبر السمع والحواس الأخرى.</w:t>
      </w:r>
    </w:p>
    <w:p w14:paraId="6D299EF4" w14:textId="0EB09CF5"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الفهم</w:t>
      </w:r>
    </w:p>
    <w:p w14:paraId="2732619E" w14:textId="28821894"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تفسير الرسالة ومعرفة معناها الحقيقي.</w:t>
      </w:r>
    </w:p>
    <w:p w14:paraId="3674192B" w14:textId="21F5BABD"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التقييم</w:t>
      </w:r>
    </w:p>
    <w:p w14:paraId="68E00E94" w14:textId="6B099762"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تحليل المعلومات وربطها بالواقع.</w:t>
      </w:r>
    </w:p>
    <w:p w14:paraId="5F7BC5B8" w14:textId="6A0189AD"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الاستجابة</w:t>
      </w:r>
    </w:p>
    <w:p w14:paraId="4E48DF8E" w14:textId="580BB472"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تقديم رد فعل مناسب يعكس فهم الرسالة.</w:t>
      </w:r>
    </w:p>
    <w:p w14:paraId="2B1E0876" w14:textId="54166A41"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التذكر</w:t>
      </w:r>
    </w:p>
    <w:p w14:paraId="7B9B250B" w14:textId="7AF72E94" w:rsid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الاحتفاظ بالمعلومات المهمة للاستفادة منها لاحقًا.</w:t>
      </w:r>
    </w:p>
    <w:p w14:paraId="0ABED21F" w14:textId="77777777" w:rsidR="004004F4" w:rsidRDefault="004004F4" w:rsidP="004004F4">
      <w:pPr>
        <w:spacing w:after="200" w:line="240" w:lineRule="auto"/>
        <w:jc w:val="left"/>
        <w:rPr>
          <w:rFonts w:ascii="Sakkal Majalla" w:eastAsia="Times New Roman" w:hAnsi="Sakkal Majalla"/>
          <w:b/>
          <w:bCs/>
          <w:color w:val="auto"/>
          <w:sz w:val="48"/>
          <w:szCs w:val="36"/>
          <w:rtl/>
        </w:rPr>
      </w:pPr>
    </w:p>
    <w:p w14:paraId="04FDE055" w14:textId="77777777" w:rsidR="004004F4" w:rsidRDefault="004004F4" w:rsidP="004004F4">
      <w:pPr>
        <w:spacing w:after="200" w:line="240" w:lineRule="auto"/>
        <w:jc w:val="left"/>
        <w:rPr>
          <w:rFonts w:ascii="Sakkal Majalla" w:eastAsia="Times New Roman" w:hAnsi="Sakkal Majalla"/>
          <w:b/>
          <w:bCs/>
          <w:color w:val="auto"/>
          <w:sz w:val="48"/>
          <w:szCs w:val="36"/>
          <w:rtl/>
        </w:rPr>
      </w:pPr>
    </w:p>
    <w:p w14:paraId="340EC056" w14:textId="77777777" w:rsidR="004004F4" w:rsidRPr="002C45FC" w:rsidRDefault="004004F4" w:rsidP="004004F4">
      <w:pPr>
        <w:spacing w:after="200" w:line="240" w:lineRule="auto"/>
        <w:jc w:val="left"/>
        <w:rPr>
          <w:rFonts w:ascii="Sakkal Majalla" w:eastAsia="Times New Roman" w:hAnsi="Sakkal Majalla"/>
          <w:b/>
          <w:bCs/>
          <w:color w:val="auto"/>
          <w:sz w:val="48"/>
          <w:szCs w:val="36"/>
          <w:rtl/>
        </w:rPr>
      </w:pPr>
    </w:p>
    <w:p w14:paraId="09E9170D" w14:textId="77777777" w:rsidR="002C45FC" w:rsidRPr="004004F4" w:rsidRDefault="002C45FC" w:rsidP="004004F4">
      <w:pPr>
        <w:spacing w:after="200" w:line="240" w:lineRule="auto"/>
        <w:jc w:val="center"/>
        <w:rPr>
          <w:rFonts w:ascii="Sakkal Majalla" w:eastAsia="Times New Roman" w:hAnsi="Sakkal Majalla"/>
          <w:b/>
          <w:bCs/>
          <w:color w:val="006666"/>
          <w:sz w:val="72"/>
          <w:szCs w:val="48"/>
          <w:rtl/>
        </w:rPr>
      </w:pPr>
      <w:r w:rsidRPr="004004F4">
        <w:rPr>
          <w:rFonts w:ascii="Sakkal Majalla" w:eastAsia="Times New Roman" w:hAnsi="Sakkal Majalla"/>
          <w:b/>
          <w:bCs/>
          <w:color w:val="006666"/>
          <w:sz w:val="72"/>
          <w:szCs w:val="48"/>
          <w:rtl/>
        </w:rPr>
        <w:lastRenderedPageBreak/>
        <w:t>ثانياً: الفرق بين السماع والاستماع</w:t>
      </w:r>
    </w:p>
    <w:p w14:paraId="3DE065CD" w14:textId="09A31871"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يخلط كثير من الناس بين السماع والاستماع ويعتقدون أنهما شيء واحد، بينما يوجد فرق كبير بينهما من الناحية النفسية والسلوكية والوظيفية.</w:t>
      </w:r>
    </w:p>
    <w:p w14:paraId="0A2B7ED4" w14:textId="50ED5030"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مفهوم السماع</w:t>
      </w:r>
    </w:p>
    <w:p w14:paraId="2D4644D4" w14:textId="3B2A1090"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السماع هو:</w:t>
      </w:r>
    </w:p>
    <w:p w14:paraId="3F005238" w14:textId="4C90E6B6"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"عملية فسيولوجية طبيعية تتم من خلال الأذن عند استقبال الأصوات دون الحاجة إلى تركيز أو قصد."</w:t>
      </w:r>
    </w:p>
    <w:p w14:paraId="792057E2" w14:textId="6DEFBDEA"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فمجرد وصول الأصوات إلى الأذن يُعد سماعًا.</w:t>
      </w:r>
    </w:p>
    <w:p w14:paraId="530BBE95" w14:textId="2155A622"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أمثلة:</w:t>
      </w:r>
    </w:p>
    <w:p w14:paraId="049B4355"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سماع أصوات السيارات.</w:t>
      </w:r>
    </w:p>
    <w:p w14:paraId="5372C841"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سماع أصوات المكيف.</w:t>
      </w:r>
    </w:p>
    <w:p w14:paraId="47533903" w14:textId="6DD31E05"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سماع حديث يدور بالقرب منك دون التركيز فيه.</w:t>
      </w:r>
    </w:p>
    <w:p w14:paraId="5FABA54A" w14:textId="5733A472"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خصائص السماع:</w:t>
      </w:r>
    </w:p>
    <w:p w14:paraId="56F0E505"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عملية تلقائية.</w:t>
      </w:r>
    </w:p>
    <w:p w14:paraId="728EC23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لا تحتاج إلى جهد عقلي.</w:t>
      </w:r>
    </w:p>
    <w:p w14:paraId="69BC8F51"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قد تحدث دون انتباه.</w:t>
      </w:r>
    </w:p>
    <w:p w14:paraId="01D2F537"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لا تضمن الفهم.</w:t>
      </w:r>
    </w:p>
    <w:p w14:paraId="0D4CA160" w14:textId="77777777" w:rsidR="004004F4" w:rsidRDefault="004004F4" w:rsidP="004004F4">
      <w:pPr>
        <w:spacing w:after="200" w:line="240" w:lineRule="auto"/>
        <w:jc w:val="left"/>
        <w:rPr>
          <w:rFonts w:ascii="Sakkal Majalla" w:eastAsia="Times New Roman" w:hAnsi="Sakkal Majalla"/>
          <w:b/>
          <w:bCs/>
          <w:color w:val="C00000"/>
          <w:sz w:val="48"/>
          <w:szCs w:val="36"/>
          <w:rtl/>
        </w:rPr>
      </w:pPr>
    </w:p>
    <w:p w14:paraId="1BE9591F" w14:textId="77777777" w:rsidR="004004F4" w:rsidRDefault="004004F4" w:rsidP="004004F4">
      <w:pPr>
        <w:spacing w:after="200" w:line="240" w:lineRule="auto"/>
        <w:jc w:val="left"/>
        <w:rPr>
          <w:rFonts w:ascii="Sakkal Majalla" w:eastAsia="Times New Roman" w:hAnsi="Sakkal Majalla"/>
          <w:b/>
          <w:bCs/>
          <w:color w:val="C00000"/>
          <w:sz w:val="48"/>
          <w:szCs w:val="36"/>
          <w:rtl/>
        </w:rPr>
      </w:pPr>
    </w:p>
    <w:p w14:paraId="1C0A567B" w14:textId="77777777" w:rsidR="004004F4" w:rsidRDefault="004004F4" w:rsidP="004004F4">
      <w:pPr>
        <w:spacing w:after="200" w:line="240" w:lineRule="auto"/>
        <w:jc w:val="left"/>
        <w:rPr>
          <w:rFonts w:ascii="Sakkal Majalla" w:eastAsia="Times New Roman" w:hAnsi="Sakkal Majalla"/>
          <w:b/>
          <w:bCs/>
          <w:color w:val="C00000"/>
          <w:sz w:val="48"/>
          <w:szCs w:val="36"/>
          <w:rtl/>
        </w:rPr>
      </w:pPr>
    </w:p>
    <w:p w14:paraId="04B8B30E" w14:textId="620CB1B5"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lastRenderedPageBreak/>
        <w:t>مفهوم الاستماع</w:t>
      </w:r>
    </w:p>
    <w:p w14:paraId="3F9FD0DD" w14:textId="53A46B79"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الاستماع هو:</w:t>
      </w:r>
    </w:p>
    <w:p w14:paraId="6FD57754" w14:textId="65BBE309"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"عملية عقلية إرادية تتطلب التركيز والانتباه لفهم الرسالة وتحليلها."</w:t>
      </w:r>
    </w:p>
    <w:p w14:paraId="6CAC79F0" w14:textId="7401C78D"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خصائص الاستماع:</w:t>
      </w:r>
    </w:p>
    <w:p w14:paraId="2FCEE067"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عملية مقصودة.</w:t>
      </w:r>
    </w:p>
    <w:p w14:paraId="2E839EC5"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تحتاج إلى تركيز.</w:t>
      </w:r>
    </w:p>
    <w:p w14:paraId="0A6EACC2"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تهدف إلى الفهم.</w:t>
      </w:r>
    </w:p>
    <w:p w14:paraId="52E6430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تتطلب تفاعلًا.</w:t>
      </w:r>
    </w:p>
    <w:p w14:paraId="66A53D8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مقارنة بين السماع والاستماع</w:t>
      </w:r>
    </w:p>
    <w:p w14:paraId="6C3543EB" w14:textId="0E003838"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السماع</w:t>
      </w:r>
      <w:r w:rsidRPr="002C45FC">
        <w:rPr>
          <w:rFonts w:ascii="Sakkal Majalla" w:eastAsia="Times New Roman" w:hAnsi="Sakkal Majalla"/>
          <w:b/>
          <w:bCs/>
          <w:color w:val="auto"/>
          <w:sz w:val="48"/>
          <w:szCs w:val="36"/>
          <w:rtl/>
        </w:rPr>
        <w:tab/>
      </w:r>
      <w:r w:rsidR="004004F4">
        <w:rPr>
          <w:rFonts w:ascii="Sakkal Majalla" w:eastAsia="Times New Roman" w:hAnsi="Sakkal Majalla" w:hint="cs"/>
          <w:b/>
          <w:bCs/>
          <w:color w:val="auto"/>
          <w:sz w:val="48"/>
          <w:szCs w:val="36"/>
          <w:rtl/>
        </w:rPr>
        <w:t xml:space="preserve">                                                     </w:t>
      </w:r>
      <w:r w:rsidRPr="002C45FC">
        <w:rPr>
          <w:rFonts w:ascii="Sakkal Majalla" w:eastAsia="Times New Roman" w:hAnsi="Sakkal Majalla"/>
          <w:b/>
          <w:bCs/>
          <w:color w:val="auto"/>
          <w:sz w:val="48"/>
          <w:szCs w:val="36"/>
          <w:rtl/>
        </w:rPr>
        <w:t>الاستماع</w:t>
      </w:r>
    </w:p>
    <w:p w14:paraId="527B8834" w14:textId="34FE6778"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عملية طبيعية</w:t>
      </w:r>
      <w:r w:rsidRPr="002C45FC">
        <w:rPr>
          <w:rFonts w:ascii="Sakkal Majalla" w:eastAsia="Times New Roman" w:hAnsi="Sakkal Majalla"/>
          <w:b/>
          <w:bCs/>
          <w:color w:val="auto"/>
          <w:sz w:val="48"/>
          <w:szCs w:val="36"/>
          <w:rtl/>
        </w:rPr>
        <w:tab/>
      </w:r>
      <w:r w:rsidR="004004F4">
        <w:rPr>
          <w:rFonts w:ascii="Sakkal Majalla" w:eastAsia="Times New Roman" w:hAnsi="Sakkal Majalla" w:hint="cs"/>
          <w:b/>
          <w:bCs/>
          <w:color w:val="auto"/>
          <w:sz w:val="48"/>
          <w:szCs w:val="36"/>
          <w:rtl/>
        </w:rPr>
        <w:t xml:space="preserve">                                  </w:t>
      </w:r>
      <w:r w:rsidRPr="002C45FC">
        <w:rPr>
          <w:rFonts w:ascii="Sakkal Majalla" w:eastAsia="Times New Roman" w:hAnsi="Sakkal Majalla"/>
          <w:b/>
          <w:bCs/>
          <w:color w:val="auto"/>
          <w:sz w:val="48"/>
          <w:szCs w:val="36"/>
          <w:rtl/>
        </w:rPr>
        <w:t>عملية إرادية</w:t>
      </w:r>
    </w:p>
    <w:p w14:paraId="68251A37" w14:textId="03FEACEC"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لا يتطلب تركيزًا</w:t>
      </w:r>
      <w:r w:rsidRPr="002C45FC">
        <w:rPr>
          <w:rFonts w:ascii="Sakkal Majalla" w:eastAsia="Times New Roman" w:hAnsi="Sakkal Majalla"/>
          <w:b/>
          <w:bCs/>
          <w:color w:val="auto"/>
          <w:sz w:val="48"/>
          <w:szCs w:val="36"/>
          <w:rtl/>
        </w:rPr>
        <w:tab/>
      </w:r>
      <w:r w:rsidR="004004F4">
        <w:rPr>
          <w:rFonts w:ascii="Sakkal Majalla" w:eastAsia="Times New Roman" w:hAnsi="Sakkal Majalla" w:hint="cs"/>
          <w:b/>
          <w:bCs/>
          <w:color w:val="auto"/>
          <w:sz w:val="48"/>
          <w:szCs w:val="36"/>
          <w:rtl/>
        </w:rPr>
        <w:t xml:space="preserve">                                   </w:t>
      </w:r>
      <w:r w:rsidRPr="002C45FC">
        <w:rPr>
          <w:rFonts w:ascii="Sakkal Majalla" w:eastAsia="Times New Roman" w:hAnsi="Sakkal Majalla"/>
          <w:b/>
          <w:bCs/>
          <w:color w:val="auto"/>
          <w:sz w:val="48"/>
          <w:szCs w:val="36"/>
          <w:rtl/>
        </w:rPr>
        <w:t>يتطلب تركيزًا</w:t>
      </w:r>
    </w:p>
    <w:p w14:paraId="726B9C53" w14:textId="5C3C9E98"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يقتصر على استقبال الصوت</w:t>
      </w:r>
      <w:r w:rsidRPr="002C45FC">
        <w:rPr>
          <w:rFonts w:ascii="Sakkal Majalla" w:eastAsia="Times New Roman" w:hAnsi="Sakkal Majalla"/>
          <w:b/>
          <w:bCs/>
          <w:color w:val="auto"/>
          <w:sz w:val="48"/>
          <w:szCs w:val="36"/>
          <w:rtl/>
        </w:rPr>
        <w:tab/>
      </w:r>
      <w:r w:rsidR="004004F4">
        <w:rPr>
          <w:rFonts w:ascii="Sakkal Majalla" w:eastAsia="Times New Roman" w:hAnsi="Sakkal Majalla" w:hint="cs"/>
          <w:b/>
          <w:bCs/>
          <w:color w:val="auto"/>
          <w:sz w:val="48"/>
          <w:szCs w:val="36"/>
          <w:rtl/>
        </w:rPr>
        <w:t xml:space="preserve"> </w:t>
      </w:r>
      <w:r w:rsidRPr="002C45FC">
        <w:rPr>
          <w:rFonts w:ascii="Sakkal Majalla" w:eastAsia="Times New Roman" w:hAnsi="Sakkal Majalla"/>
          <w:b/>
          <w:bCs/>
          <w:color w:val="auto"/>
          <w:sz w:val="48"/>
          <w:szCs w:val="36"/>
          <w:rtl/>
        </w:rPr>
        <w:t>يشمل الفهم والتحليل</w:t>
      </w:r>
    </w:p>
    <w:p w14:paraId="25590F05" w14:textId="6886376F"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لا يضمن إدراك المعنى</w:t>
      </w:r>
      <w:r w:rsidRPr="002C45FC">
        <w:rPr>
          <w:rFonts w:ascii="Sakkal Majalla" w:eastAsia="Times New Roman" w:hAnsi="Sakkal Majalla"/>
          <w:b/>
          <w:bCs/>
          <w:color w:val="auto"/>
          <w:sz w:val="48"/>
          <w:szCs w:val="36"/>
          <w:rtl/>
        </w:rPr>
        <w:tab/>
      </w:r>
      <w:r w:rsidR="004004F4">
        <w:rPr>
          <w:rFonts w:ascii="Sakkal Majalla" w:eastAsia="Times New Roman" w:hAnsi="Sakkal Majalla" w:hint="cs"/>
          <w:b/>
          <w:bCs/>
          <w:color w:val="auto"/>
          <w:sz w:val="48"/>
          <w:szCs w:val="36"/>
          <w:rtl/>
        </w:rPr>
        <w:t xml:space="preserve">             </w:t>
      </w:r>
      <w:r w:rsidRPr="002C45FC">
        <w:rPr>
          <w:rFonts w:ascii="Sakkal Majalla" w:eastAsia="Times New Roman" w:hAnsi="Sakkal Majalla"/>
          <w:b/>
          <w:bCs/>
          <w:color w:val="auto"/>
          <w:sz w:val="48"/>
          <w:szCs w:val="36"/>
          <w:rtl/>
        </w:rPr>
        <w:t>يهدف إلى فهم المعنى</w:t>
      </w:r>
    </w:p>
    <w:p w14:paraId="64A1F7D3"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يحدث تلقائيًا</w:t>
      </w:r>
      <w:r w:rsidRPr="002C45FC">
        <w:rPr>
          <w:rFonts w:ascii="Sakkal Majalla" w:eastAsia="Times New Roman" w:hAnsi="Sakkal Majalla"/>
          <w:b/>
          <w:bCs/>
          <w:color w:val="auto"/>
          <w:sz w:val="48"/>
          <w:szCs w:val="36"/>
          <w:rtl/>
        </w:rPr>
        <w:tab/>
        <w:t>يحتاج إلى جهد ذهني</w:t>
      </w:r>
    </w:p>
    <w:p w14:paraId="7549872C" w14:textId="000981F5"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مثال عملي</w:t>
      </w:r>
    </w:p>
    <w:p w14:paraId="720E5B6C" w14:textId="07CB454F"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إذا كان المدير يشرح تعليمات مهمة أثناء انشغال الموظف بهاتفه:</w:t>
      </w:r>
    </w:p>
    <w:p w14:paraId="513AEDA5" w14:textId="1C2EAF1C"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فإن الموظف سمع الكلمات لكنه لم يستمع إليها.</w:t>
      </w:r>
    </w:p>
    <w:p w14:paraId="5CBBA6B6"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أما إذا ركز في الشرح ودوّن الملاحظات وطرح أسئلة للتوضيح:</w:t>
      </w:r>
    </w:p>
    <w:p w14:paraId="25F770CE"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p>
    <w:p w14:paraId="02867B16" w14:textId="46008A46"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فإنه مارس الاستماع الفعّال.</w:t>
      </w:r>
    </w:p>
    <w:p w14:paraId="68E0B244" w14:textId="628B8C5B" w:rsidR="002C45FC" w:rsidRPr="004004F4" w:rsidRDefault="002C45FC" w:rsidP="004004F4">
      <w:pPr>
        <w:spacing w:after="200" w:line="240" w:lineRule="auto"/>
        <w:jc w:val="center"/>
        <w:rPr>
          <w:rFonts w:ascii="Sakkal Majalla" w:eastAsia="Times New Roman" w:hAnsi="Sakkal Majalla"/>
          <w:b/>
          <w:bCs/>
          <w:color w:val="006666"/>
          <w:sz w:val="72"/>
          <w:szCs w:val="48"/>
          <w:rtl/>
        </w:rPr>
      </w:pPr>
      <w:r w:rsidRPr="004004F4">
        <w:rPr>
          <w:rFonts w:ascii="Sakkal Majalla" w:eastAsia="Times New Roman" w:hAnsi="Sakkal Majalla"/>
          <w:b/>
          <w:bCs/>
          <w:color w:val="006666"/>
          <w:sz w:val="72"/>
          <w:szCs w:val="48"/>
          <w:rtl/>
        </w:rPr>
        <w:t>ثالثاً: مهارات الإنصات المهني</w:t>
      </w:r>
    </w:p>
    <w:p w14:paraId="6C6F7503" w14:textId="1E9457B3"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الإنصات المهني هو أحد التطبيقات العملية للاستماع الفعّال داخل بيئة العمل، ويُقصد به الاستماع للآخرين باهتمام واحترافية بهدف فهم المعلومات والمشاعر والاحتياجات بصورة دقيقة.</w:t>
      </w:r>
    </w:p>
    <w:p w14:paraId="25021DA7" w14:textId="3BF5434C"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ويُعتبر الإنصات من أهم المهارات القيادية والإدارية التي تساعد على بناء الثقة وتحسين العلاقات المهنية ورفع كفاءة العمل الجماعي.</w:t>
      </w:r>
    </w:p>
    <w:p w14:paraId="57A7983C" w14:textId="4B238935"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مفهوم الإنصات المهني</w:t>
      </w:r>
    </w:p>
    <w:p w14:paraId="273F8135" w14:textId="2D53A4D9"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الإنصات المهني هو:</w:t>
      </w:r>
    </w:p>
    <w:p w14:paraId="74DA4BF0" w14:textId="7CE7F690"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"القدرة على التركيز الكامل مع المتحدث وفهم رسالته اللفظية وغير اللفظية وإظهار الاهتمام والتفاعل الإيجابي معها."</w:t>
      </w:r>
    </w:p>
    <w:p w14:paraId="75A02E5F" w14:textId="77777777" w:rsidR="002C45FC" w:rsidRPr="004004F4" w:rsidRDefault="002C45FC" w:rsidP="002C45FC">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مهارات الإنصات المهني</w:t>
      </w:r>
    </w:p>
    <w:p w14:paraId="69F4D329" w14:textId="69EAFB6E"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أولاً: التركيز الكامل</w:t>
      </w:r>
    </w:p>
    <w:p w14:paraId="258F57C0" w14:textId="76BC9462"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ويتطلب:</w:t>
      </w:r>
    </w:p>
    <w:p w14:paraId="072618E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إبعاد المشتتات.</w:t>
      </w:r>
    </w:p>
    <w:p w14:paraId="5B94FEB9"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إيقاف المقاطعات.</w:t>
      </w:r>
    </w:p>
    <w:p w14:paraId="7DFCE5A1"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توجيه الانتباه للمتحدث.</w:t>
      </w:r>
    </w:p>
    <w:p w14:paraId="77C25113" w14:textId="3B95633F"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ثانياً: التواصل البصري</w:t>
      </w:r>
    </w:p>
    <w:p w14:paraId="34AF7F6B" w14:textId="6D0D343C" w:rsid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النظر إلى المتحدث بطريقة طبيعية يشعره بالاهتمام والتقدير.</w:t>
      </w:r>
    </w:p>
    <w:p w14:paraId="610705BE" w14:textId="77777777" w:rsidR="004004F4" w:rsidRDefault="004004F4" w:rsidP="004004F4">
      <w:pPr>
        <w:spacing w:after="200" w:line="240" w:lineRule="auto"/>
        <w:jc w:val="left"/>
        <w:rPr>
          <w:rFonts w:ascii="Sakkal Majalla" w:eastAsia="Times New Roman" w:hAnsi="Sakkal Majalla"/>
          <w:b/>
          <w:bCs/>
          <w:color w:val="auto"/>
          <w:sz w:val="48"/>
          <w:szCs w:val="36"/>
          <w:rtl/>
        </w:rPr>
      </w:pPr>
    </w:p>
    <w:p w14:paraId="354E32EA" w14:textId="77777777" w:rsidR="004004F4" w:rsidRPr="002C45FC" w:rsidRDefault="004004F4" w:rsidP="004004F4">
      <w:pPr>
        <w:spacing w:after="200" w:line="240" w:lineRule="auto"/>
        <w:jc w:val="left"/>
        <w:rPr>
          <w:rFonts w:ascii="Sakkal Majalla" w:eastAsia="Times New Roman" w:hAnsi="Sakkal Majalla"/>
          <w:b/>
          <w:bCs/>
          <w:color w:val="auto"/>
          <w:sz w:val="48"/>
          <w:szCs w:val="36"/>
          <w:rtl/>
        </w:rPr>
      </w:pPr>
    </w:p>
    <w:p w14:paraId="6C8976C1" w14:textId="1403FB73"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فوائده:</w:t>
      </w:r>
    </w:p>
    <w:p w14:paraId="709DBA94"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تعزيز الثقة.</w:t>
      </w:r>
    </w:p>
    <w:p w14:paraId="6E0BB254"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زيادة التركيز.</w:t>
      </w:r>
    </w:p>
    <w:p w14:paraId="51C53661"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تحسين التفاعل.</w:t>
      </w:r>
    </w:p>
    <w:p w14:paraId="19D2004E" w14:textId="77D22658"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ثالثاً: عدم المقاطعة</w:t>
      </w:r>
    </w:p>
    <w:p w14:paraId="63006432" w14:textId="5415E751"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المقاطعة من أكثر السلوكيات التي تضعف التواصل.</w:t>
      </w:r>
    </w:p>
    <w:p w14:paraId="1B7A87CF" w14:textId="6757F740"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يجب:</w:t>
      </w:r>
    </w:p>
    <w:p w14:paraId="46B8CD44"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ترك المتحدث يكمل فكرته.</w:t>
      </w:r>
    </w:p>
    <w:p w14:paraId="3AA784F7"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الانتظار قبل الرد.</w:t>
      </w:r>
    </w:p>
    <w:p w14:paraId="47A4DAB6"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تجنب الاستنتاجات السريعة.</w:t>
      </w:r>
    </w:p>
    <w:p w14:paraId="0872592C" w14:textId="34B53083"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رابعاً: استخدام الإشارات الداعمة</w:t>
      </w:r>
    </w:p>
    <w:p w14:paraId="421BC7E9" w14:textId="2612D866"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مثل:</w:t>
      </w:r>
    </w:p>
    <w:p w14:paraId="3ED113C1"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هز الرأس.</w:t>
      </w:r>
    </w:p>
    <w:p w14:paraId="75EFB258"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الابتسام.</w:t>
      </w:r>
    </w:p>
    <w:p w14:paraId="338D44BB" w14:textId="3C048D7B"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عبارات التشجيع.</w:t>
      </w:r>
    </w:p>
    <w:p w14:paraId="09E01441" w14:textId="15B48C04"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مثل:</w:t>
      </w:r>
    </w:p>
    <w:p w14:paraId="7475B49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أفهم ما تقصده.</w:t>
      </w:r>
    </w:p>
    <w:p w14:paraId="629CE5EE"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تفضل أكمل.</w:t>
      </w:r>
    </w:p>
    <w:p w14:paraId="382DD1C6"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فكرة جيدة.</w:t>
      </w:r>
    </w:p>
    <w:p w14:paraId="33AA15C7" w14:textId="77777777" w:rsidR="004004F4" w:rsidRDefault="004004F4" w:rsidP="002C45FC">
      <w:pPr>
        <w:spacing w:after="200" w:line="240" w:lineRule="auto"/>
        <w:jc w:val="left"/>
        <w:rPr>
          <w:rFonts w:ascii="Sakkal Majalla" w:eastAsia="Times New Roman" w:hAnsi="Sakkal Majalla"/>
          <w:b/>
          <w:bCs/>
          <w:color w:val="auto"/>
          <w:sz w:val="48"/>
          <w:szCs w:val="36"/>
          <w:rtl/>
        </w:rPr>
      </w:pPr>
    </w:p>
    <w:p w14:paraId="2689EDC9" w14:textId="1F124F9B"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lastRenderedPageBreak/>
        <w:t>خامساً: طرح الأسئلة</w:t>
      </w:r>
    </w:p>
    <w:p w14:paraId="4076FDC8" w14:textId="1C84BEC2"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الأسئلة تساعد على:</w:t>
      </w:r>
    </w:p>
    <w:p w14:paraId="2FF2A9BD"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التوضيح.</w:t>
      </w:r>
    </w:p>
    <w:p w14:paraId="0B668776"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التأكد من الفهم.</w:t>
      </w:r>
    </w:p>
    <w:p w14:paraId="77677E8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جمع معلومات إضافية.</w:t>
      </w:r>
    </w:p>
    <w:p w14:paraId="63681801" w14:textId="2B96DCF6"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سادساً: إعادة الصياغة</w:t>
      </w:r>
    </w:p>
    <w:p w14:paraId="2BEA0CEF" w14:textId="55A7A3F4"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مثال:</w:t>
      </w:r>
    </w:p>
    <w:p w14:paraId="6CACF094" w14:textId="1B49B8A3"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"إذن تقصد أن المشكلة بدأت منذ الأسبوع الماضي بسبب تأخر المورد؟"</w:t>
      </w:r>
    </w:p>
    <w:p w14:paraId="3C1F18C7" w14:textId="763CF564"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وهذا يؤكد الفهم الصحيح.</w:t>
      </w:r>
    </w:p>
    <w:p w14:paraId="5CF203EA" w14:textId="1B9EF5AA"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سابعاً: التعاطف</w:t>
      </w:r>
    </w:p>
    <w:p w14:paraId="4B8D139B"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ويعني:</w:t>
      </w:r>
    </w:p>
    <w:p w14:paraId="76FF3D56" w14:textId="3C4349CF"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فهم مشاعر الطرف الآخر دون إصدار أحكام متسرعة.</w:t>
      </w:r>
    </w:p>
    <w:p w14:paraId="38E10D0B" w14:textId="77777777" w:rsidR="002C45FC" w:rsidRPr="004004F4" w:rsidRDefault="002C45FC" w:rsidP="002C45FC">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معوقات الإنصات المهني</w:t>
      </w:r>
    </w:p>
    <w:p w14:paraId="2CBE4221"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الانشغال الذهني.</w:t>
      </w:r>
    </w:p>
    <w:p w14:paraId="19FBAB61"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التحيز المسبق.</w:t>
      </w:r>
    </w:p>
    <w:p w14:paraId="66EA7556"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التسرع في إصدار الأحكام.</w:t>
      </w:r>
    </w:p>
    <w:p w14:paraId="4BA460EC"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المقاطعة.</w:t>
      </w:r>
    </w:p>
    <w:p w14:paraId="7C272129"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التوتر والانفعال.</w:t>
      </w:r>
    </w:p>
    <w:p w14:paraId="04302386"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كثرة المشتتات.</w:t>
      </w:r>
    </w:p>
    <w:p w14:paraId="6FB25DBF" w14:textId="77777777" w:rsidR="004004F4" w:rsidRDefault="004004F4" w:rsidP="002C45FC">
      <w:pPr>
        <w:spacing w:after="200" w:line="240" w:lineRule="auto"/>
        <w:jc w:val="left"/>
        <w:rPr>
          <w:rFonts w:ascii="Sakkal Majalla" w:eastAsia="Times New Roman" w:hAnsi="Sakkal Majalla"/>
          <w:b/>
          <w:bCs/>
          <w:color w:val="auto"/>
          <w:sz w:val="48"/>
          <w:szCs w:val="36"/>
          <w:rtl/>
        </w:rPr>
      </w:pPr>
    </w:p>
    <w:p w14:paraId="45CF8872" w14:textId="7C7355E0" w:rsidR="002C45FC" w:rsidRPr="004004F4" w:rsidRDefault="002C45FC" w:rsidP="004004F4">
      <w:pPr>
        <w:spacing w:after="200" w:line="240" w:lineRule="auto"/>
        <w:jc w:val="center"/>
        <w:rPr>
          <w:rFonts w:ascii="Sakkal Majalla" w:eastAsia="Times New Roman" w:hAnsi="Sakkal Majalla"/>
          <w:b/>
          <w:bCs/>
          <w:color w:val="006666"/>
          <w:sz w:val="72"/>
          <w:szCs w:val="48"/>
          <w:rtl/>
        </w:rPr>
      </w:pPr>
      <w:r w:rsidRPr="004004F4">
        <w:rPr>
          <w:rFonts w:ascii="Sakkal Majalla" w:eastAsia="Times New Roman" w:hAnsi="Sakkal Majalla"/>
          <w:b/>
          <w:bCs/>
          <w:color w:val="006666"/>
          <w:sz w:val="72"/>
          <w:szCs w:val="48"/>
          <w:rtl/>
        </w:rPr>
        <w:lastRenderedPageBreak/>
        <w:t>رابعاً: فهم الرسائل الضمنية</w:t>
      </w:r>
    </w:p>
    <w:p w14:paraId="09CC881D" w14:textId="6D3340B2"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ليست كل الرسائل التي ينقلها الأشخاص تُقال بصورة مباشرة، فكثير من المعاني والمشاعر تُنقل بصورة غير مباشرة من خلال نبرة الصوت أو تعبيرات الوجه أو اختيار الكلمات أو الصمت نفسه.</w:t>
      </w:r>
    </w:p>
    <w:p w14:paraId="223C064E" w14:textId="6245E4EC"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ولهذا فإن التواصل الفعّال لا يعتمد فقط على فهم الكلمات الظاهرة، بل يتطلب القدرة على فهم الرسائل الضمنية الكامنة خلف الكلام.</w:t>
      </w:r>
    </w:p>
    <w:p w14:paraId="42BACB83" w14:textId="2E6C201B"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مفهوم الرسائل الضمنية</w:t>
      </w:r>
    </w:p>
    <w:p w14:paraId="091366E1" w14:textId="051874A5"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الرسائل الضمنية هي:</w:t>
      </w:r>
    </w:p>
    <w:p w14:paraId="6B62C464" w14:textId="182E586E"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"المعاني والمشاعر والمقاصد غير المعلنة التي يحملها الكلام أو السلوك دون التعبير عنها بصورة مباشرة."</w:t>
      </w:r>
    </w:p>
    <w:p w14:paraId="471527D7" w14:textId="77777777" w:rsidR="002C45FC" w:rsidRPr="004004F4" w:rsidRDefault="002C45FC" w:rsidP="002C45FC">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أهمية فهم الرسائل الضمنية</w:t>
      </w:r>
    </w:p>
    <w:p w14:paraId="2FDEF436" w14:textId="45032FAE"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1- فهم المشاعر الحقيقية</w:t>
      </w:r>
    </w:p>
    <w:p w14:paraId="174B80A1"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قد يقول الموظف:</w:t>
      </w:r>
    </w:p>
    <w:p w14:paraId="78584921" w14:textId="2648F723"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"أنا بخير"</w:t>
      </w:r>
    </w:p>
    <w:p w14:paraId="3CA185C9" w14:textId="583DB3C8"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بينما تظهر عليه علامات الإرهاق أو القلق.</w:t>
      </w:r>
    </w:p>
    <w:p w14:paraId="7173B962" w14:textId="5226F717"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2- اكتشاف المشكلات مبكرًا</w:t>
      </w:r>
    </w:p>
    <w:p w14:paraId="1707EE3A" w14:textId="3BE21BBA"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الرسائل الضمنية تساعد المدير على اكتشاف المشكلات قبل تفاقمها.</w:t>
      </w:r>
    </w:p>
    <w:p w14:paraId="25100C19" w14:textId="6C4E7766"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3- تحسين العلاقات المهنية</w:t>
      </w:r>
    </w:p>
    <w:p w14:paraId="48070F6A" w14:textId="1947732D" w:rsid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فهم ما وراء الكلمات يزيد من التعاطف والتفاهم.</w:t>
      </w:r>
    </w:p>
    <w:p w14:paraId="3C2AAF7F" w14:textId="77777777" w:rsidR="004004F4" w:rsidRDefault="004004F4" w:rsidP="004004F4">
      <w:pPr>
        <w:spacing w:after="200" w:line="240" w:lineRule="auto"/>
        <w:jc w:val="left"/>
        <w:rPr>
          <w:rFonts w:ascii="Sakkal Majalla" w:eastAsia="Times New Roman" w:hAnsi="Sakkal Majalla"/>
          <w:b/>
          <w:bCs/>
          <w:color w:val="auto"/>
          <w:sz w:val="48"/>
          <w:szCs w:val="36"/>
          <w:rtl/>
        </w:rPr>
      </w:pPr>
    </w:p>
    <w:p w14:paraId="7F3A56A6" w14:textId="77777777" w:rsidR="004004F4" w:rsidRPr="002C45FC" w:rsidRDefault="004004F4" w:rsidP="004004F4">
      <w:pPr>
        <w:spacing w:after="200" w:line="240" w:lineRule="auto"/>
        <w:jc w:val="left"/>
        <w:rPr>
          <w:rFonts w:ascii="Sakkal Majalla" w:eastAsia="Times New Roman" w:hAnsi="Sakkal Majalla"/>
          <w:b/>
          <w:bCs/>
          <w:color w:val="auto"/>
          <w:sz w:val="48"/>
          <w:szCs w:val="36"/>
          <w:rtl/>
        </w:rPr>
      </w:pPr>
    </w:p>
    <w:p w14:paraId="2C1EC5DE" w14:textId="7C1B1ECE"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4- تقليل سوء الفهم</w:t>
      </w:r>
    </w:p>
    <w:p w14:paraId="29FF5F4F" w14:textId="3779B275"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الانتباه للرسائل الضمنية يساعد على تفسير المواقف بصورة أدق.</w:t>
      </w:r>
    </w:p>
    <w:p w14:paraId="44F81A5D" w14:textId="77777777" w:rsidR="002C45FC" w:rsidRPr="004004F4" w:rsidRDefault="002C45FC" w:rsidP="002C45FC">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مؤشرات الرسائل الضمنية</w:t>
      </w:r>
    </w:p>
    <w:p w14:paraId="244CEAF7" w14:textId="367A97F9"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نبرة الصوت</w:t>
      </w:r>
    </w:p>
    <w:p w14:paraId="3EDB1C40" w14:textId="182504ED"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قد تدل على:</w:t>
      </w:r>
    </w:p>
    <w:p w14:paraId="76D79D16"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الحماس.</w:t>
      </w:r>
    </w:p>
    <w:p w14:paraId="48B24D07"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القلق.</w:t>
      </w:r>
    </w:p>
    <w:p w14:paraId="7B41DF14"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الغضب.</w:t>
      </w:r>
    </w:p>
    <w:p w14:paraId="291804CB"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الإحباط.</w:t>
      </w:r>
    </w:p>
    <w:p w14:paraId="5D95A771" w14:textId="5F3AA6ED"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تعبيرات الوجه</w:t>
      </w:r>
    </w:p>
    <w:p w14:paraId="74FF4F82" w14:textId="6822C017"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مثل:</w:t>
      </w:r>
    </w:p>
    <w:p w14:paraId="019A26F1"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الابتسامة.</w:t>
      </w:r>
    </w:p>
    <w:p w14:paraId="11D490A5"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العبوس.</w:t>
      </w:r>
    </w:p>
    <w:p w14:paraId="22BDBA0C"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رفع الحاجبين.</w:t>
      </w:r>
    </w:p>
    <w:p w14:paraId="639734DD"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تجنب النظر.</w:t>
      </w:r>
    </w:p>
    <w:p w14:paraId="6DDCEBBE" w14:textId="18302513"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لغة الجسد</w:t>
      </w:r>
    </w:p>
    <w:p w14:paraId="502D108B" w14:textId="0A0B00E7"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مثل:</w:t>
      </w:r>
    </w:p>
    <w:p w14:paraId="6BE086A6"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عقد الذراعين.</w:t>
      </w:r>
    </w:p>
    <w:p w14:paraId="1F9A8C9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التوتر.</w:t>
      </w:r>
    </w:p>
    <w:p w14:paraId="070F2657"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الانحناء.</w:t>
      </w:r>
    </w:p>
    <w:p w14:paraId="6B3E89A8"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الحركات السريعة.</w:t>
      </w:r>
    </w:p>
    <w:p w14:paraId="350F6584" w14:textId="632E5DD4"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اختيار الكلمات</w:t>
      </w:r>
    </w:p>
    <w:p w14:paraId="2DCFBBB9" w14:textId="04D28BE6"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قد تكشف الكلمات عن:</w:t>
      </w:r>
    </w:p>
    <w:p w14:paraId="15617C6E"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التردد.</w:t>
      </w:r>
    </w:p>
    <w:p w14:paraId="57EF41BB"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الثقة.</w:t>
      </w:r>
    </w:p>
    <w:p w14:paraId="10B97E8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القلق.</w:t>
      </w:r>
    </w:p>
    <w:p w14:paraId="3736A6A1"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المقاومة.</w:t>
      </w:r>
    </w:p>
    <w:p w14:paraId="7E549021" w14:textId="6B66BC3B"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الصمت</w:t>
      </w:r>
    </w:p>
    <w:p w14:paraId="2679E34F" w14:textId="1C4DB007"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أحيانًا يكون الصمت رسالة قوية تعبر عن:</w:t>
      </w:r>
    </w:p>
    <w:p w14:paraId="2D121AE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عدم الموافقة.</w:t>
      </w:r>
    </w:p>
    <w:p w14:paraId="2A9DE0AA"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التفكير.</w:t>
      </w:r>
    </w:p>
    <w:p w14:paraId="05C092B5"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الحرج.</w:t>
      </w:r>
    </w:p>
    <w:p w14:paraId="47C8DF07"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الغضب.</w:t>
      </w:r>
    </w:p>
    <w:p w14:paraId="0020EF01" w14:textId="77777777" w:rsidR="002C45FC" w:rsidRPr="004004F4" w:rsidRDefault="002C45FC" w:rsidP="002C45FC">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كيفية فهم الرسائل الضمنية</w:t>
      </w:r>
    </w:p>
    <w:p w14:paraId="0A7DBC94"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التركيز على السلوك.</w:t>
      </w:r>
    </w:p>
    <w:p w14:paraId="14B82AA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ملاحظة التناقض بين الكلام ولغة الجسد.</w:t>
      </w:r>
    </w:p>
    <w:p w14:paraId="7847E818"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طرح أسئلة استيضاحية.</w:t>
      </w:r>
    </w:p>
    <w:p w14:paraId="799FE992"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الاستماع باهتمام.</w:t>
      </w:r>
    </w:p>
    <w:p w14:paraId="06D09096"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تجنب التفسيرات المتسرعة.</w:t>
      </w:r>
    </w:p>
    <w:p w14:paraId="1CF8DE0E" w14:textId="77777777" w:rsidR="004004F4" w:rsidRDefault="004004F4" w:rsidP="002C45FC">
      <w:pPr>
        <w:spacing w:after="200" w:line="240" w:lineRule="auto"/>
        <w:jc w:val="left"/>
        <w:rPr>
          <w:rFonts w:ascii="Sakkal Majalla" w:eastAsia="Times New Roman" w:hAnsi="Sakkal Majalla"/>
          <w:b/>
          <w:bCs/>
          <w:color w:val="auto"/>
          <w:sz w:val="48"/>
          <w:szCs w:val="36"/>
          <w:rtl/>
        </w:rPr>
      </w:pPr>
    </w:p>
    <w:p w14:paraId="23A3F0B0" w14:textId="126B849F" w:rsidR="002C45FC" w:rsidRPr="004004F4" w:rsidRDefault="002C45FC" w:rsidP="004004F4">
      <w:pPr>
        <w:spacing w:after="200" w:line="240" w:lineRule="auto"/>
        <w:jc w:val="center"/>
        <w:rPr>
          <w:rFonts w:ascii="Sakkal Majalla" w:eastAsia="Times New Roman" w:hAnsi="Sakkal Majalla"/>
          <w:b/>
          <w:bCs/>
          <w:color w:val="006666"/>
          <w:sz w:val="72"/>
          <w:szCs w:val="48"/>
          <w:rtl/>
        </w:rPr>
      </w:pPr>
      <w:r w:rsidRPr="004004F4">
        <w:rPr>
          <w:rFonts w:ascii="Sakkal Majalla" w:eastAsia="Times New Roman" w:hAnsi="Sakkal Majalla"/>
          <w:b/>
          <w:bCs/>
          <w:color w:val="006666"/>
          <w:sz w:val="72"/>
          <w:szCs w:val="48"/>
          <w:rtl/>
        </w:rPr>
        <w:lastRenderedPageBreak/>
        <w:t>خامساً: التغذية الراجعة الفعالة</w:t>
      </w:r>
    </w:p>
    <w:p w14:paraId="58E58CBB" w14:textId="41CB90D1"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التغذية الراجعة هي العنصر الذي يجعل عملية التواصل مكتملة وفعّالة، لأنها تساعد على التأكد من فهم الرسالة وتحسين الأداء وتطوير العلاقات المهنية.</w:t>
      </w:r>
    </w:p>
    <w:p w14:paraId="444C9A3D" w14:textId="397F7F96"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وفي المؤسسات الحديثة تُعتبر التغذية الراجعة أداة أساسية للتطوير المستمر والتعلم والتحسين.</w:t>
      </w:r>
    </w:p>
    <w:p w14:paraId="480E1343" w14:textId="6B4E7947"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مفهوم التغذية الراجعة</w:t>
      </w:r>
    </w:p>
    <w:p w14:paraId="7A005005" w14:textId="3C8F8630"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التغذية الراجعة هي:</w:t>
      </w:r>
    </w:p>
    <w:p w14:paraId="2F8799CE" w14:textId="691BC0C4"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"المعلومات أو الاستجابات التي يقدمها المستقبل للمرسل بهدف توضيح مدى فهم الرسالة أو تقييم الأداء أو اقتراح التحسينات."</w:t>
      </w:r>
    </w:p>
    <w:p w14:paraId="00244330" w14:textId="77777777" w:rsidR="002C45FC" w:rsidRPr="004004F4" w:rsidRDefault="002C45FC" w:rsidP="002C45FC">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أهمية التغذية الراجعة</w:t>
      </w:r>
    </w:p>
    <w:p w14:paraId="463F5A04" w14:textId="68BF1D88"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1- تحسين الأداء</w:t>
      </w:r>
    </w:p>
    <w:p w14:paraId="7F8A176E" w14:textId="06DCCDB1"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تساعد الأفراد على معرفة نقاط القوة ومجالات التحسين.</w:t>
      </w:r>
    </w:p>
    <w:p w14:paraId="157B4DDE" w14:textId="5FCBA643"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2- تعزيز التعلم</w:t>
      </w:r>
    </w:p>
    <w:p w14:paraId="2579B318" w14:textId="22B64390"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تمكن الموظفين من تطوير مهاراتهم بصورة مستمرة.</w:t>
      </w:r>
    </w:p>
    <w:p w14:paraId="2FABA370" w14:textId="454AC261"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3- تصحيح الأخطاء</w:t>
      </w:r>
    </w:p>
    <w:p w14:paraId="1C52E9FF" w14:textId="600FDFA0"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تساعد على اكتشاف الأخطاء ومعالجتها مبكرًا.</w:t>
      </w:r>
    </w:p>
    <w:p w14:paraId="54A0E642" w14:textId="5C02D58A"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4- رفع مستوى التحفيز</w:t>
      </w:r>
    </w:p>
    <w:p w14:paraId="2B8AC0F9" w14:textId="73C6F5DB"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عندما تكون التغذية الراجعة إيجابية يشعر الأفراد بالتقدير.</w:t>
      </w:r>
    </w:p>
    <w:p w14:paraId="0519EC8C"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5- تحسين التواصل</w:t>
      </w:r>
    </w:p>
    <w:p w14:paraId="4E947367"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p>
    <w:p w14:paraId="3E4F952B" w14:textId="32D2D3E3"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تؤكد أن الرسالة قد وصلت وفُهمت بصورة صحيحة.</w:t>
      </w:r>
    </w:p>
    <w:p w14:paraId="0E1A67D1" w14:textId="77777777" w:rsidR="002C45FC" w:rsidRPr="004004F4" w:rsidRDefault="002C45FC" w:rsidP="002C45FC">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خصائص التغذية الراجعة الفعالة</w:t>
      </w:r>
    </w:p>
    <w:p w14:paraId="6FA32E4C" w14:textId="5D1772B8"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الوضوح</w:t>
      </w:r>
    </w:p>
    <w:p w14:paraId="04562C4F" w14:textId="6798F314"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يجب أن تكون محددة وواضحة.</w:t>
      </w:r>
    </w:p>
    <w:p w14:paraId="735BC9F9" w14:textId="71B2383B"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الموضوعية</w:t>
      </w:r>
    </w:p>
    <w:p w14:paraId="3DF771DB" w14:textId="5D2413D6"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تركز على السلوك وليس على الشخص.</w:t>
      </w:r>
    </w:p>
    <w:p w14:paraId="63CA7541" w14:textId="4C19E1DE"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التوقيت المناسب</w:t>
      </w:r>
    </w:p>
    <w:p w14:paraId="6DEDDF74" w14:textId="17FAD56C"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كلما كانت أقرب للحدث زادت فعاليتها.</w:t>
      </w:r>
    </w:p>
    <w:p w14:paraId="4128CB6A" w14:textId="0CDA4690"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التوازن</w:t>
      </w:r>
    </w:p>
    <w:p w14:paraId="75306D4D" w14:textId="2CD1A9E0"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الجمع بين الإيجابيات وفرص التحسين.</w:t>
      </w:r>
    </w:p>
    <w:p w14:paraId="2D93AB8C" w14:textId="026ECC9F"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الاحترام</w:t>
      </w:r>
    </w:p>
    <w:p w14:paraId="5DA71C61" w14:textId="6FACA5DB"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تقديم الملاحظات بأسلوب مهني ولائق.</w:t>
      </w:r>
    </w:p>
    <w:p w14:paraId="6EF8AF85" w14:textId="77777777" w:rsidR="002C45FC" w:rsidRPr="004004F4" w:rsidRDefault="002C45FC" w:rsidP="002C45FC">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أنواع التغذية الراجعة</w:t>
      </w:r>
    </w:p>
    <w:p w14:paraId="21A3C250" w14:textId="4D63C84F"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التغذية الراجعة الإيجابية</w:t>
      </w:r>
    </w:p>
    <w:p w14:paraId="2BA4DAB1" w14:textId="080851F3"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تركز على نقاط القوة.</w:t>
      </w:r>
    </w:p>
    <w:p w14:paraId="6E669536"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مثال:</w:t>
      </w:r>
    </w:p>
    <w:p w14:paraId="2464D4BC" w14:textId="423C832F"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"أحسنت في تنظيم العرض وتوضيح الأفكار."</w:t>
      </w:r>
    </w:p>
    <w:p w14:paraId="3B69E1FB" w14:textId="26818CD9"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التغذية الراجعة التصحيحية</w:t>
      </w:r>
    </w:p>
    <w:p w14:paraId="680F2197"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تهدف إلى تحسين الأداء.</w:t>
      </w:r>
    </w:p>
    <w:p w14:paraId="27887BAB"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p>
    <w:p w14:paraId="39FD127B"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مثال:</w:t>
      </w:r>
    </w:p>
    <w:p w14:paraId="67DD3CD2" w14:textId="53053473"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"يمكن تحسين العرض بإضافة أمثلة عملية أكثر."</w:t>
      </w:r>
    </w:p>
    <w:p w14:paraId="38C156D6" w14:textId="09BA14E5"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التغذية الراجعة الفورية</w:t>
      </w:r>
    </w:p>
    <w:p w14:paraId="1A50B9EF" w14:textId="42C044FF"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تُقدم مباشرة بعد الموقف.</w:t>
      </w:r>
    </w:p>
    <w:p w14:paraId="7B7CABA7" w14:textId="6523C021"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التغذية الراجعة الدورية</w:t>
      </w:r>
    </w:p>
    <w:p w14:paraId="328A9C2C" w14:textId="278E957F"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تُقدم خلال الاجتماعات أو تقييمات الأداء.</w:t>
      </w:r>
    </w:p>
    <w:p w14:paraId="0A960D0B" w14:textId="77777777" w:rsidR="002C45FC" w:rsidRPr="004004F4" w:rsidRDefault="002C45FC" w:rsidP="002C45FC">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خطوات تقديم تغذية راجعة فعالة</w:t>
      </w:r>
    </w:p>
    <w:p w14:paraId="397F164B"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وصف السلوك بوضوح.</w:t>
      </w:r>
    </w:p>
    <w:p w14:paraId="5B871708"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توضيح أثر السلوك.</w:t>
      </w:r>
    </w:p>
    <w:p w14:paraId="688B7B4D"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مناقشة فرص التحسين.</w:t>
      </w:r>
    </w:p>
    <w:p w14:paraId="4A061A4E"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تقديم الدعم والمساندة.</w:t>
      </w:r>
    </w:p>
    <w:p w14:paraId="637F7959" w14:textId="672BFA4D" w:rsidR="002664DD"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الاتفاق على خطوات التطوير.</w:t>
      </w:r>
    </w:p>
    <w:p w14:paraId="5B8EBEB8" w14:textId="77777777" w:rsidR="002664DD" w:rsidRDefault="002664DD" w:rsidP="00D013E3">
      <w:pPr>
        <w:spacing w:after="200"/>
        <w:jc w:val="left"/>
        <w:rPr>
          <w:rFonts w:ascii="Sakkal Majalla" w:eastAsia="Times New Roman" w:hAnsi="Sakkal Majalla"/>
          <w:b/>
          <w:bCs/>
          <w:color w:val="auto"/>
          <w:sz w:val="48"/>
          <w:szCs w:val="36"/>
          <w:rtl/>
        </w:rPr>
      </w:pPr>
    </w:p>
    <w:p w14:paraId="04BB0143" w14:textId="77777777" w:rsidR="002664DD" w:rsidRDefault="002664DD" w:rsidP="00D013E3">
      <w:pPr>
        <w:spacing w:after="200"/>
        <w:jc w:val="left"/>
        <w:rPr>
          <w:rFonts w:ascii="Sakkal Majalla" w:eastAsia="Times New Roman" w:hAnsi="Sakkal Majalla"/>
          <w:b/>
          <w:bCs/>
          <w:color w:val="auto"/>
          <w:sz w:val="48"/>
          <w:szCs w:val="36"/>
          <w:rtl/>
        </w:rPr>
      </w:pPr>
    </w:p>
    <w:p w14:paraId="56EE2287" w14:textId="77777777" w:rsidR="002664DD" w:rsidRDefault="002664DD" w:rsidP="00D013E3">
      <w:pPr>
        <w:spacing w:after="200"/>
        <w:jc w:val="left"/>
        <w:rPr>
          <w:rFonts w:ascii="Sakkal Majalla" w:eastAsia="Times New Roman" w:hAnsi="Sakkal Majalla"/>
          <w:b/>
          <w:bCs/>
          <w:color w:val="auto"/>
          <w:sz w:val="48"/>
          <w:szCs w:val="36"/>
          <w:rtl/>
        </w:rPr>
      </w:pPr>
    </w:p>
    <w:p w14:paraId="5170B568" w14:textId="77777777" w:rsidR="002664DD" w:rsidRDefault="002664DD" w:rsidP="00D013E3">
      <w:pPr>
        <w:spacing w:after="200"/>
        <w:jc w:val="left"/>
        <w:rPr>
          <w:rFonts w:ascii="Sakkal Majalla" w:eastAsia="Times New Roman" w:hAnsi="Sakkal Majalla"/>
          <w:b/>
          <w:bCs/>
          <w:color w:val="auto"/>
          <w:sz w:val="48"/>
          <w:szCs w:val="36"/>
          <w:rtl/>
        </w:rPr>
      </w:pPr>
    </w:p>
    <w:p w14:paraId="5DFE21D9" w14:textId="77777777" w:rsidR="002664DD" w:rsidRDefault="002664DD" w:rsidP="00D013E3">
      <w:pPr>
        <w:spacing w:after="200"/>
        <w:jc w:val="left"/>
        <w:rPr>
          <w:rFonts w:ascii="Sakkal Majalla" w:eastAsia="Times New Roman" w:hAnsi="Sakkal Majalla"/>
          <w:b/>
          <w:bCs/>
          <w:color w:val="auto"/>
          <w:sz w:val="48"/>
          <w:szCs w:val="36"/>
          <w:rtl/>
        </w:rPr>
      </w:pPr>
    </w:p>
    <w:p w14:paraId="423B12FB" w14:textId="77777777" w:rsidR="002664DD" w:rsidRDefault="002664DD" w:rsidP="00D013E3">
      <w:pPr>
        <w:spacing w:after="200"/>
        <w:jc w:val="left"/>
        <w:rPr>
          <w:rFonts w:ascii="Sakkal Majalla" w:eastAsia="Times New Roman" w:hAnsi="Sakkal Majalla"/>
          <w:b/>
          <w:bCs/>
          <w:color w:val="auto"/>
          <w:sz w:val="48"/>
          <w:szCs w:val="36"/>
          <w:rtl/>
        </w:rPr>
      </w:pPr>
    </w:p>
    <w:p w14:paraId="06110556" w14:textId="77777777" w:rsidR="002664DD" w:rsidRDefault="002664DD" w:rsidP="00D013E3">
      <w:pPr>
        <w:spacing w:after="200"/>
        <w:jc w:val="left"/>
        <w:rPr>
          <w:rFonts w:ascii="Sakkal Majalla" w:eastAsia="Times New Roman" w:hAnsi="Sakkal Majalla"/>
          <w:b/>
          <w:bCs/>
          <w:color w:val="auto"/>
          <w:sz w:val="48"/>
          <w:szCs w:val="36"/>
          <w:rtl/>
        </w:rPr>
      </w:pPr>
    </w:p>
    <w:p w14:paraId="4F5B48CA" w14:textId="76E6E47A" w:rsidR="002664DD" w:rsidRDefault="004004F4" w:rsidP="00D013E3">
      <w:pPr>
        <w:spacing w:after="200"/>
        <w:jc w:val="left"/>
        <w:rPr>
          <w:rFonts w:ascii="Sakkal Majalla" w:eastAsia="Times New Roman" w:hAnsi="Sakkal Majalla"/>
          <w:b/>
          <w:bCs/>
          <w:color w:val="auto"/>
          <w:sz w:val="48"/>
          <w:szCs w:val="36"/>
          <w:rtl/>
        </w:rPr>
      </w:pPr>
      <w:r w:rsidRPr="004004F4">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13696" behindDoc="0" locked="0" layoutInCell="1" allowOverlap="1" wp14:anchorId="12D80213" wp14:editId="2C2E00E9">
                <wp:simplePos x="0" y="0"/>
                <wp:positionH relativeFrom="page">
                  <wp:align>right</wp:align>
                </wp:positionH>
                <wp:positionV relativeFrom="paragraph">
                  <wp:posOffset>-47625</wp:posOffset>
                </wp:positionV>
                <wp:extent cx="7276478" cy="9724208"/>
                <wp:effectExtent l="0" t="0" r="0" b="0"/>
                <wp:wrapNone/>
                <wp:docPr id="1055481143" name="Group 522"/>
                <wp:cNvGraphicFramePr/>
                <a:graphic xmlns:a="http://schemas.openxmlformats.org/drawingml/2006/main">
                  <a:graphicData uri="http://schemas.microsoft.com/office/word/2010/wordprocessingGroup">
                    <wpg:wgp>
                      <wpg:cNvGrpSpPr/>
                      <wpg:grpSpPr>
                        <a:xfrm>
                          <a:off x="0" y="0"/>
                          <a:ext cx="7276478" cy="9724208"/>
                          <a:chOff x="-647702" y="-65858"/>
                          <a:chExt cx="7276478" cy="9724208"/>
                        </a:xfrm>
                      </wpg:grpSpPr>
                      <wpg:grpSp>
                        <wpg:cNvPr id="1486465791" name="Group 1486465791"/>
                        <wpg:cNvGrpSpPr/>
                        <wpg:grpSpPr>
                          <a:xfrm>
                            <a:off x="-647702" y="-65858"/>
                            <a:ext cx="7276478" cy="9724208"/>
                            <a:chOff x="-1057287" y="-370658"/>
                            <a:chExt cx="7276597" cy="9724208"/>
                          </a:xfrm>
                        </wpg:grpSpPr>
                        <wpg:grpSp>
                          <wpg:cNvPr id="1326653240" name="Group 1326653240"/>
                          <wpg:cNvGrpSpPr/>
                          <wpg:grpSpPr>
                            <a:xfrm>
                              <a:off x="-1057287" y="2571750"/>
                              <a:ext cx="6753337" cy="6781800"/>
                              <a:chOff x="-1219230" y="0"/>
                              <a:chExt cx="6753426" cy="6782280"/>
                            </a:xfrm>
                          </wpg:grpSpPr>
                          <wpg:grpSp>
                            <wpg:cNvPr id="216646610" name="Group 25"/>
                            <wpg:cNvGrpSpPr/>
                            <wpg:grpSpPr>
                              <a:xfrm>
                                <a:off x="3129860" y="0"/>
                                <a:ext cx="2262509" cy="515506"/>
                                <a:chOff x="3849486" y="0"/>
                                <a:chExt cx="2262509" cy="515506"/>
                              </a:xfrm>
                            </wpg:grpSpPr>
                            <wpg:grpSp>
                              <wpg:cNvPr id="198167766" name="Group 198167766"/>
                              <wpg:cNvGrpSpPr/>
                              <wpg:grpSpPr>
                                <a:xfrm>
                                  <a:off x="5606227" y="0"/>
                                  <a:ext cx="505768" cy="515506"/>
                                  <a:chOff x="5606227" y="0"/>
                                  <a:chExt cx="505768" cy="515506"/>
                                </a:xfrm>
                              </wpg:grpSpPr>
                              <wps:wsp>
                                <wps:cNvPr id="190535342" name="Oval 190535342"/>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873602766" name="Picture 873602766" descr="Target "/>
                                  <pic:cNvPicPr>
                                    <a:picLocks noChangeAspect="1" noChangeArrowheads="1"/>
                                  </pic:cNvPicPr>
                                </pic:nvPicPr>
                                <pic:blipFill>
                                  <a:blip r:embed="rId1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049807112" name="TextBox 34"/>
                              <wps:cNvSpPr txBox="1"/>
                              <wps:spPr>
                                <a:xfrm>
                                  <a:off x="3849486" y="69514"/>
                                  <a:ext cx="1755192" cy="441357"/>
                                </a:xfrm>
                                <a:prstGeom prst="rect">
                                  <a:avLst/>
                                </a:prstGeom>
                                <a:noFill/>
                              </wps:spPr>
                              <wps:txbx>
                                <w:txbxContent>
                                  <w:p w14:paraId="729EC399" w14:textId="77777777" w:rsidR="004004F4" w:rsidRPr="00BC6FB1" w:rsidRDefault="004004F4" w:rsidP="004004F4">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66364520" name="Group 26"/>
                            <wpg:cNvGrpSpPr/>
                            <wpg:grpSpPr>
                              <a:xfrm>
                                <a:off x="-57" y="9939"/>
                                <a:ext cx="2261292" cy="514985"/>
                                <a:chOff x="-57" y="0"/>
                                <a:chExt cx="2261600" cy="515506"/>
                              </a:xfrm>
                            </wpg:grpSpPr>
                            <wps:wsp>
                              <wps:cNvPr id="2041104170" name="Oval 2041104170"/>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295322671" name="TextBox 34"/>
                              <wps:cNvSpPr txBox="1"/>
                              <wps:spPr>
                                <a:xfrm>
                                  <a:off x="-57" y="69511"/>
                                  <a:ext cx="1756066" cy="441803"/>
                                </a:xfrm>
                                <a:prstGeom prst="rect">
                                  <a:avLst/>
                                </a:prstGeom>
                                <a:noFill/>
                              </wps:spPr>
                              <wps:txbx>
                                <w:txbxContent>
                                  <w:p w14:paraId="4FC2BE57" w14:textId="77777777" w:rsidR="004004F4" w:rsidRPr="00BC6FB1" w:rsidRDefault="004004F4" w:rsidP="004004F4">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576962776" name="Picture 576962776" descr="Note "/>
                                <pic:cNvPicPr>
                                  <a:picLocks noChangeAspect="1" noChangeArrowheads="1"/>
                                </pic:cNvPicPr>
                              </pic:nvPicPr>
                              <pic:blipFill>
                                <a:blip r:embed="rId1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66836683" name="Text Box 166836683"/>
                            <wps:cNvSpPr txBox="1"/>
                            <wps:spPr>
                              <a:xfrm>
                                <a:off x="2720955" y="874272"/>
                                <a:ext cx="2813241" cy="5908008"/>
                              </a:xfrm>
                              <a:prstGeom prst="rect">
                                <a:avLst/>
                              </a:prstGeom>
                              <a:noFill/>
                              <a:ln w="6350">
                                <a:noFill/>
                              </a:ln>
                            </wps:spPr>
                            <wps:txbx>
                              <w:txbxContent>
                                <w:p w14:paraId="7D0CEFE3" w14:textId="77777777" w:rsidR="004004F4" w:rsidRPr="00DE31C3" w:rsidRDefault="004004F4" w:rsidP="004004F4">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745BC0F6" w14:textId="77777777" w:rsidR="004004F4" w:rsidRPr="000B47C9" w:rsidRDefault="004004F4">
                                  <w:pPr>
                                    <w:pStyle w:val="a5"/>
                                    <w:numPr>
                                      <w:ilvl w:val="0"/>
                                      <w:numId w:val="8"/>
                                    </w:numPr>
                                    <w:rPr>
                                      <w:rFonts w:ascii="Sakkal Majalla" w:eastAsia="GE Dinar One" w:hAnsi="Sakkal Majalla" w:cs="Sakkal Majalla"/>
                                      <w:color w:val="000000"/>
                                      <w:kern w:val="24"/>
                                      <w:sz w:val="36"/>
                                      <w:szCs w:val="36"/>
                                      <w:lang w:bidi="ar-SY"/>
                                    </w:rPr>
                                  </w:pPr>
                                  <w:r w:rsidRPr="000B47C9">
                                    <w:rPr>
                                      <w:rFonts w:ascii="Sakkal Majalla" w:eastAsia="GE Dinar One" w:hAnsi="Sakkal Majalla" w:cs="Sakkal Majalla" w:hint="cs"/>
                                      <w:color w:val="000000"/>
                                      <w:kern w:val="24"/>
                                      <w:sz w:val="36"/>
                                      <w:szCs w:val="36"/>
                                      <w:rtl/>
                                      <w:lang w:bidi="ar-SY"/>
                                    </w:rPr>
                                    <w:t xml:space="preserve">إتقان </w:t>
                                  </w:r>
                                  <w:r w:rsidRPr="000B47C9">
                                    <w:rPr>
                                      <w:rFonts w:ascii="Sakkal Majalla" w:eastAsia="GE Dinar One" w:hAnsi="Sakkal Majalla" w:cs="Sakkal Majalla"/>
                                      <w:color w:val="000000"/>
                                      <w:kern w:val="24"/>
                                      <w:sz w:val="36"/>
                                      <w:szCs w:val="36"/>
                                      <w:rtl/>
                                      <w:lang w:bidi="ar-SY"/>
                                    </w:rPr>
                                    <w:t>أسس الحوار الناجح</w:t>
                                  </w:r>
                                  <w:r w:rsidRPr="000B47C9">
                                    <w:rPr>
                                      <w:rFonts w:ascii="Sakkal Majalla" w:eastAsia="GE Dinar One" w:hAnsi="Sakkal Majalla" w:cs="Sakkal Majalla"/>
                                      <w:color w:val="000000"/>
                                      <w:kern w:val="24"/>
                                      <w:sz w:val="36"/>
                                      <w:szCs w:val="36"/>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93094210" name="Text Box 1493094210"/>
                            <wps:cNvSpPr txBox="1"/>
                            <wps:spPr>
                              <a:xfrm>
                                <a:off x="-1219230" y="721582"/>
                                <a:ext cx="3810113" cy="5203047"/>
                              </a:xfrm>
                              <a:prstGeom prst="rect">
                                <a:avLst/>
                              </a:prstGeom>
                              <a:noFill/>
                              <a:ln w="6350">
                                <a:noFill/>
                              </a:ln>
                            </wps:spPr>
                            <wps:txbx>
                              <w:txbxContent>
                                <w:p w14:paraId="7F0693FA" w14:textId="77777777" w:rsidR="004004F4" w:rsidRPr="000B47C9" w:rsidRDefault="004004F4">
                                  <w:pPr>
                                    <w:pStyle w:val="a5"/>
                                    <w:numPr>
                                      <w:ilvl w:val="0"/>
                                      <w:numId w:val="9"/>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أسس الحوار الناجح.</w:t>
                                  </w:r>
                                </w:p>
                                <w:p w14:paraId="3A67CC57" w14:textId="77777777" w:rsidR="004004F4" w:rsidRPr="000B47C9" w:rsidRDefault="004004F4">
                                  <w:pPr>
                                    <w:pStyle w:val="a5"/>
                                    <w:numPr>
                                      <w:ilvl w:val="0"/>
                                      <w:numId w:val="9"/>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إدارة النقاشات المهنية.</w:t>
                                  </w:r>
                                </w:p>
                                <w:p w14:paraId="3B16FC73" w14:textId="77777777" w:rsidR="004004F4" w:rsidRPr="000B47C9" w:rsidRDefault="004004F4">
                                  <w:pPr>
                                    <w:pStyle w:val="a5"/>
                                    <w:numPr>
                                      <w:ilvl w:val="0"/>
                                      <w:numId w:val="9"/>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طرح الأسئلة الفعالة.</w:t>
                                  </w:r>
                                </w:p>
                                <w:p w14:paraId="7BDF8F41" w14:textId="77777777" w:rsidR="004004F4" w:rsidRPr="000B47C9" w:rsidRDefault="004004F4">
                                  <w:pPr>
                                    <w:pStyle w:val="a5"/>
                                    <w:numPr>
                                      <w:ilvl w:val="0"/>
                                      <w:numId w:val="9"/>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التعامل مع الآراء المختلفة.</w:t>
                                  </w:r>
                                </w:p>
                                <w:p w14:paraId="4A87BBC1" w14:textId="77777777" w:rsidR="004004F4" w:rsidRPr="00056680" w:rsidRDefault="004004F4">
                                  <w:pPr>
                                    <w:pStyle w:val="a5"/>
                                    <w:numPr>
                                      <w:ilvl w:val="0"/>
                                      <w:numId w:val="9"/>
                                    </w:numPr>
                                    <w:spacing w:line="240" w:lineRule="auto"/>
                                    <w:rPr>
                                      <w:rFonts w:ascii="Sakkal Majalla" w:eastAsia="GE Dinar One" w:hAnsi="Sakkal Majalla" w:cs="Sakkal Majalla"/>
                                      <w:kern w:val="24"/>
                                      <w:sz w:val="40"/>
                                      <w:szCs w:val="40"/>
                                      <w:lang w:bidi="ar-SY"/>
                                    </w:rPr>
                                  </w:pPr>
                                  <w:r w:rsidRPr="000B47C9">
                                    <w:rPr>
                                      <w:rFonts w:ascii="Sakkal Majalla" w:eastAsia="GE Dinar One" w:hAnsi="Sakkal Majalla" w:cs="Sakkal Majalla"/>
                                      <w:kern w:val="24"/>
                                      <w:sz w:val="40"/>
                                      <w:szCs w:val="40"/>
                                      <w:rtl/>
                                    </w:rPr>
                                    <w:t>المحافظة على إيجابية الحوار.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033262996" name="Group 1033262996"/>
                          <wpg:cNvGrpSpPr/>
                          <wpg:grpSpPr>
                            <a:xfrm>
                              <a:off x="-76242" y="-370658"/>
                              <a:ext cx="6295552" cy="1879975"/>
                              <a:chOff x="-76242" y="-370658"/>
                              <a:chExt cx="6295552" cy="1879975"/>
                            </a:xfrm>
                          </wpg:grpSpPr>
                          <pic:pic xmlns:pic="http://schemas.openxmlformats.org/drawingml/2006/picture">
                            <pic:nvPicPr>
                              <pic:cNvPr id="1876013174" name="Picture 1876013174" descr="Calendar "/>
                              <pic:cNvPicPr>
                                <a:picLocks noChangeAspect="1"/>
                              </pic:cNvPicPr>
                            </pic:nvPicPr>
                            <pic:blipFill>
                              <a:blip r:embed="rId18"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1848233287" name="TextBox 34"/>
                            <wps:cNvSpPr txBox="1"/>
                            <wps:spPr>
                              <a:xfrm>
                                <a:off x="5152493" y="643177"/>
                                <a:ext cx="1066817" cy="866140"/>
                              </a:xfrm>
                              <a:prstGeom prst="rect">
                                <a:avLst/>
                              </a:prstGeom>
                              <a:noFill/>
                            </wps:spPr>
                            <wps:txbx>
                              <w:txbxContent>
                                <w:p w14:paraId="543AC0CA" w14:textId="77777777" w:rsidR="004004F4" w:rsidRPr="004004F4" w:rsidRDefault="004004F4" w:rsidP="004004F4">
                                  <w:pPr>
                                    <w:spacing w:line="240" w:lineRule="auto"/>
                                    <w:jc w:val="center"/>
                                    <w:rPr>
                                      <w:rFonts w:ascii="Adobe Arabic" w:eastAsia="GE Dinar One" w:hAnsi="Adobe Arabic" w:cs="Adobe Arabic"/>
                                      <w:b/>
                                      <w:bCs/>
                                      <w:color w:val="C00000"/>
                                      <w:kern w:val="24"/>
                                      <w:sz w:val="56"/>
                                      <w:szCs w:val="56"/>
                                      <w:lang w:bidi="ar-SY"/>
                                    </w:rPr>
                                  </w:pPr>
                                  <w:r w:rsidRPr="004004F4">
                                    <w:rPr>
                                      <w:rFonts w:ascii="Adobe Arabic" w:eastAsia="GE Dinar One" w:hAnsi="Adobe Arabic" w:cs="Adobe Arabic" w:hint="cs"/>
                                      <w:b/>
                                      <w:bCs/>
                                      <w:color w:val="C00000"/>
                                      <w:kern w:val="24"/>
                                      <w:sz w:val="56"/>
                                      <w:szCs w:val="56"/>
                                      <w:rtl/>
                                      <w:lang w:bidi="ar-SY"/>
                                    </w:rPr>
                                    <w:t>اليوم الثاني</w:t>
                                  </w:r>
                                </w:p>
                              </w:txbxContent>
                            </wps:txbx>
                            <wps:bodyPr wrap="square" rtlCol="0">
                              <a:spAutoFit/>
                            </wps:bodyPr>
                          </wps:wsp>
                          <wps:wsp>
                            <wps:cNvPr id="1031515753" name="TextBox 34"/>
                            <wps:cNvSpPr txBox="1"/>
                            <wps:spPr>
                              <a:xfrm>
                                <a:off x="2485005" y="-370658"/>
                                <a:ext cx="2430185" cy="662305"/>
                              </a:xfrm>
                              <a:prstGeom prst="rect">
                                <a:avLst/>
                              </a:prstGeom>
                              <a:noFill/>
                            </wps:spPr>
                            <wps:txbx>
                              <w:txbxContent>
                                <w:p w14:paraId="6D02F1E0" w14:textId="77777777" w:rsidR="004004F4" w:rsidRPr="00CA7C57" w:rsidRDefault="004004F4" w:rsidP="004004F4">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 xml:space="preserve">الثانية </w:t>
                                  </w:r>
                                </w:p>
                              </w:txbxContent>
                            </wps:txbx>
                            <wps:bodyPr wrap="square" rtlCol="0">
                              <a:spAutoFit/>
                            </wps:bodyPr>
                          </wps:wsp>
                          <wps:wsp>
                            <wps:cNvPr id="1504577650" name="TextBox 34"/>
                            <wps:cNvSpPr txBox="1"/>
                            <wps:spPr>
                              <a:xfrm>
                                <a:off x="-76242" y="909911"/>
                                <a:ext cx="4567630" cy="525780"/>
                              </a:xfrm>
                              <a:prstGeom prst="rect">
                                <a:avLst/>
                              </a:prstGeom>
                              <a:noFill/>
                            </wps:spPr>
                            <wps:txbx>
                              <w:txbxContent>
                                <w:p w14:paraId="25061F2E" w14:textId="77777777" w:rsidR="004004F4" w:rsidRPr="0075673C" w:rsidRDefault="004004F4" w:rsidP="004004F4">
                                  <w:pPr>
                                    <w:spacing w:line="240" w:lineRule="auto"/>
                                    <w:jc w:val="center"/>
                                    <w:rPr>
                                      <w:rFonts w:asciiTheme="majorHAnsi" w:eastAsia="GE Dinar One" w:hAnsiTheme="majorHAnsi" w:cstheme="majorHAnsi"/>
                                      <w:b/>
                                      <w:bCs/>
                                      <w:kern w:val="24"/>
                                      <w:sz w:val="56"/>
                                      <w:szCs w:val="56"/>
                                      <w:lang w:bidi="ar-SY"/>
                                    </w:rPr>
                                  </w:pPr>
                                  <w:r w:rsidRPr="000B47C9">
                                    <w:rPr>
                                      <w:rFonts w:asciiTheme="majorHAnsi" w:eastAsia="GE Dinar One" w:hAnsiTheme="majorHAnsi" w:cs="Calibri Light"/>
                                      <w:b/>
                                      <w:bCs/>
                                      <w:kern w:val="24"/>
                                      <w:sz w:val="56"/>
                                      <w:szCs w:val="56"/>
                                      <w:rtl/>
                                      <w:lang w:bidi="ar-SY"/>
                                    </w:rPr>
                                    <w:t>مهارات الحوار والمناقشة</w:t>
                                  </w:r>
                                </w:p>
                              </w:txbxContent>
                            </wps:txbx>
                            <wps:bodyPr wrap="square" rtlCol="0">
                              <a:spAutoFit/>
                            </wps:bodyPr>
                          </wps:wsp>
                        </wpg:grpSp>
                      </wpg:grpSp>
                      <pic:pic xmlns:pic="http://schemas.openxmlformats.org/drawingml/2006/picture">
                        <pic:nvPicPr>
                          <pic:cNvPr id="380040787" name="Picture 9"/>
                          <pic:cNvPicPr>
                            <a:picLocks noChangeAspect="1"/>
                          </pic:cNvPicPr>
                        </pic:nvPicPr>
                        <pic:blipFill rotWithShape="1">
                          <a:blip r:embed="rId22">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2D80213" id="_x0000_s1122" style="position:absolute;left:0;text-align:left;margin-left:521.75pt;margin-top:-3.75pt;width:572.95pt;height:765.7pt;z-index:253213696;mso-position-horizontal:right;mso-position-horizontal-relative:page;mso-width-relative:margin;mso-height-relative:margin" coordorigin="-6477,-658" coordsize="72764,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">
                <v:group id="Group 1486465791" o:spid="_x0000_s1123" style="position:absolute;left:-6477;top:-658;width:72764;height:97241" coordorigin="-10572,-3706" coordsize="72765,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">
                  <v:group id="Group 1326653240" o:spid="_x0000_s1124" style="position:absolute;left:-10572;top:25717;width:67532;height:67818" coordorigin="-12192" coordsize="67534,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">
                    <v:group id="Group 25" o:spid="_x0000_s1125" style="position:absolute;left:31298;width:22625;height:5155" coordorigin="38494" coordsize="2262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">
                      <v:group id="Group 198167766" o:spid="_x0000_s112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">
                        <v:oval id="Oval 190535342" o:spid="_x0000_s112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" fillcolor="#168489" stroked="f" strokeweight="1pt">
                          <v:fill opacity="49087f"/>
                          <v:stroke joinstyle="miter"/>
                        </v:oval>
                        <v:shape id="Picture 873602766" o:spid="_x0000_s112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">
                          <v:imagedata r:id="rId19" o:title="Target " gain="19661f" blacklevel="22938f"/>
                        </v:shape>
                      </v:group>
                      <v:shape id="TextBox 34" o:spid="_x0000_s1129" type="#_x0000_t202" style="position:absolute;left:38494;top:695;width:17552;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" filled="f" stroked="f">
                        <v:textbox style="mso-fit-shape-to-text:t">
                          <w:txbxContent>
                            <w:p w14:paraId="729EC399" w14:textId="77777777" w:rsidR="004004F4" w:rsidRPr="00BC6FB1" w:rsidRDefault="004004F4" w:rsidP="004004F4">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30" style="position:absolute;top:99;width:22612;height:5150" coordorigin="" coordsize="22616,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">
                      <v:oval id="Oval 2041104170" o:spid="_x0000_s113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" fillcolor="#168489" stroked="f" strokeweight="1pt">
                        <v:fill opacity="49087f"/>
                        <v:stroke joinstyle="miter"/>
                      </v:oval>
                      <v:shape id="TextBox 34" o:spid="_x0000_s1132" type="#_x0000_t202" style="position:absolute;top:695;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" filled="f" stroked="f">
                        <v:textbox style="mso-fit-shape-to-text:t">
                          <w:txbxContent>
                            <w:p w14:paraId="4FC2BE57" w14:textId="77777777" w:rsidR="004004F4" w:rsidRPr="00BC6FB1" w:rsidRDefault="004004F4" w:rsidP="004004F4">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576962776" o:spid="_x0000_s113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">
                        <v:imagedata r:id="rId20" o:title="Note " gain="19661f" blacklevel="22938f"/>
                      </v:shape>
                    </v:group>
                    <v:shape id="Text Box 166836683" o:spid="_x0000_s1134"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" filled="f" stroked="f" strokeweight=".5pt">
                      <v:textbox>
                        <w:txbxContent>
                          <w:p w14:paraId="7D0CEFE3" w14:textId="77777777" w:rsidR="004004F4" w:rsidRPr="00DE31C3" w:rsidRDefault="004004F4" w:rsidP="004004F4">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745BC0F6" w14:textId="77777777" w:rsidR="004004F4" w:rsidRPr="000B47C9" w:rsidRDefault="004004F4">
                            <w:pPr>
                              <w:pStyle w:val="a5"/>
                              <w:numPr>
                                <w:ilvl w:val="0"/>
                                <w:numId w:val="8"/>
                              </w:numPr>
                              <w:rPr>
                                <w:rFonts w:ascii="Sakkal Majalla" w:eastAsia="GE Dinar One" w:hAnsi="Sakkal Majalla" w:cs="Sakkal Majalla"/>
                                <w:color w:val="000000"/>
                                <w:kern w:val="24"/>
                                <w:sz w:val="36"/>
                                <w:szCs w:val="36"/>
                                <w:lang w:bidi="ar-SY"/>
                              </w:rPr>
                            </w:pPr>
                            <w:r w:rsidRPr="000B47C9">
                              <w:rPr>
                                <w:rFonts w:ascii="Sakkal Majalla" w:eastAsia="GE Dinar One" w:hAnsi="Sakkal Majalla" w:cs="Sakkal Majalla" w:hint="cs"/>
                                <w:color w:val="000000"/>
                                <w:kern w:val="24"/>
                                <w:sz w:val="36"/>
                                <w:szCs w:val="36"/>
                                <w:rtl/>
                                <w:lang w:bidi="ar-SY"/>
                              </w:rPr>
                              <w:t xml:space="preserve">إتقان </w:t>
                            </w:r>
                            <w:r w:rsidRPr="000B47C9">
                              <w:rPr>
                                <w:rFonts w:ascii="Sakkal Majalla" w:eastAsia="GE Dinar One" w:hAnsi="Sakkal Majalla" w:cs="Sakkal Majalla"/>
                                <w:color w:val="000000"/>
                                <w:kern w:val="24"/>
                                <w:sz w:val="36"/>
                                <w:szCs w:val="36"/>
                                <w:rtl/>
                                <w:lang w:bidi="ar-SY"/>
                              </w:rPr>
                              <w:t>أسس الحوار الناجح</w:t>
                            </w:r>
                            <w:r w:rsidRPr="000B47C9">
                              <w:rPr>
                                <w:rFonts w:ascii="Sakkal Majalla" w:eastAsia="GE Dinar One" w:hAnsi="Sakkal Majalla" w:cs="Sakkal Majalla"/>
                                <w:color w:val="000000"/>
                                <w:kern w:val="24"/>
                                <w:sz w:val="36"/>
                                <w:szCs w:val="36"/>
                                <w:lang w:bidi="ar-SY"/>
                              </w:rPr>
                              <w:t>.</w:t>
                            </w:r>
                          </w:p>
                        </w:txbxContent>
                      </v:textbox>
                    </v:shape>
                    <v:shape id="Text Box 1493094210" o:spid="_x0000_s1135" type="#_x0000_t202" style="position:absolute;left:-12192;top:7215;width:38100;height:5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" filled="f" stroked="f" strokeweight=".5pt">
                      <v:textbox>
                        <w:txbxContent>
                          <w:p w14:paraId="7F0693FA" w14:textId="77777777" w:rsidR="004004F4" w:rsidRPr="000B47C9" w:rsidRDefault="004004F4">
                            <w:pPr>
                              <w:pStyle w:val="a5"/>
                              <w:numPr>
                                <w:ilvl w:val="0"/>
                                <w:numId w:val="9"/>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أسس الحوار الناجح.</w:t>
                            </w:r>
                          </w:p>
                          <w:p w14:paraId="3A67CC57" w14:textId="77777777" w:rsidR="004004F4" w:rsidRPr="000B47C9" w:rsidRDefault="004004F4">
                            <w:pPr>
                              <w:pStyle w:val="a5"/>
                              <w:numPr>
                                <w:ilvl w:val="0"/>
                                <w:numId w:val="9"/>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إدارة النقاشات المهنية.</w:t>
                            </w:r>
                          </w:p>
                          <w:p w14:paraId="3B16FC73" w14:textId="77777777" w:rsidR="004004F4" w:rsidRPr="000B47C9" w:rsidRDefault="004004F4">
                            <w:pPr>
                              <w:pStyle w:val="a5"/>
                              <w:numPr>
                                <w:ilvl w:val="0"/>
                                <w:numId w:val="9"/>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طرح الأسئلة الفعالة.</w:t>
                            </w:r>
                          </w:p>
                          <w:p w14:paraId="7BDF8F41" w14:textId="77777777" w:rsidR="004004F4" w:rsidRPr="000B47C9" w:rsidRDefault="004004F4">
                            <w:pPr>
                              <w:pStyle w:val="a5"/>
                              <w:numPr>
                                <w:ilvl w:val="0"/>
                                <w:numId w:val="9"/>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التعامل مع الآراء المختلفة.</w:t>
                            </w:r>
                          </w:p>
                          <w:p w14:paraId="4A87BBC1" w14:textId="77777777" w:rsidR="004004F4" w:rsidRPr="00056680" w:rsidRDefault="004004F4">
                            <w:pPr>
                              <w:pStyle w:val="a5"/>
                              <w:numPr>
                                <w:ilvl w:val="0"/>
                                <w:numId w:val="9"/>
                              </w:numPr>
                              <w:spacing w:line="240" w:lineRule="auto"/>
                              <w:rPr>
                                <w:rFonts w:ascii="Sakkal Majalla" w:eastAsia="GE Dinar One" w:hAnsi="Sakkal Majalla" w:cs="Sakkal Majalla"/>
                                <w:kern w:val="24"/>
                                <w:sz w:val="40"/>
                                <w:szCs w:val="40"/>
                                <w:lang w:bidi="ar-SY"/>
                              </w:rPr>
                            </w:pPr>
                            <w:r w:rsidRPr="000B47C9">
                              <w:rPr>
                                <w:rFonts w:ascii="Sakkal Majalla" w:eastAsia="GE Dinar One" w:hAnsi="Sakkal Majalla" w:cs="Sakkal Majalla"/>
                                <w:kern w:val="24"/>
                                <w:sz w:val="40"/>
                                <w:szCs w:val="40"/>
                                <w:rtl/>
                              </w:rPr>
                              <w:t>المحافظة على إيجابية الحوار.</w:t>
                            </w:r>
                          </w:p>
                        </w:txbxContent>
                      </v:textbox>
                    </v:shape>
                  </v:group>
                  <v:group id="Group 1033262996" o:spid="_x0000_s1136" style="position:absolute;left:-762;top:-3706;width:62955;height:18799" coordorigin="-762,-3706" coordsize="62955,18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">
                    <v:shape id="Picture 1876013174" o:spid="_x0000_s1137"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">
                      <v:imagedata r:id="rId21" o:title="Calendar " recolortarget="black"/>
                    </v:shape>
                    <v:shape id="TextBox 34" o:spid="_x0000_s1138" type="#_x0000_t202" style="position:absolute;left:51524;top:6431;width:10669;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" filled="f" stroked="f">
                      <v:textbox style="mso-fit-shape-to-text:t">
                        <w:txbxContent>
                          <w:p w14:paraId="543AC0CA" w14:textId="77777777" w:rsidR="004004F4" w:rsidRPr="004004F4" w:rsidRDefault="004004F4" w:rsidP="004004F4">
                            <w:pPr>
                              <w:spacing w:line="240" w:lineRule="auto"/>
                              <w:jc w:val="center"/>
                              <w:rPr>
                                <w:rFonts w:ascii="Adobe Arabic" w:eastAsia="GE Dinar One" w:hAnsi="Adobe Arabic" w:cs="Adobe Arabic"/>
                                <w:b/>
                                <w:bCs/>
                                <w:color w:val="C00000"/>
                                <w:kern w:val="24"/>
                                <w:sz w:val="56"/>
                                <w:szCs w:val="56"/>
                                <w:lang w:bidi="ar-SY"/>
                              </w:rPr>
                            </w:pPr>
                            <w:r w:rsidRPr="004004F4">
                              <w:rPr>
                                <w:rFonts w:ascii="Adobe Arabic" w:eastAsia="GE Dinar One" w:hAnsi="Adobe Arabic" w:cs="Adobe Arabic" w:hint="cs"/>
                                <w:b/>
                                <w:bCs/>
                                <w:color w:val="C00000"/>
                                <w:kern w:val="24"/>
                                <w:sz w:val="56"/>
                                <w:szCs w:val="56"/>
                                <w:rtl/>
                                <w:lang w:bidi="ar-SY"/>
                              </w:rPr>
                              <w:t>اليوم الثاني</w:t>
                            </w:r>
                          </w:p>
                        </w:txbxContent>
                      </v:textbox>
                    </v:shape>
                    <v:shape id="TextBox 34" o:spid="_x0000_s1139" type="#_x0000_t202" style="position:absolute;left:24850;top:-3706;width:24301;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" filled="f" stroked="f">
                      <v:textbox style="mso-fit-shape-to-text:t">
                        <w:txbxContent>
                          <w:p w14:paraId="6D02F1E0" w14:textId="77777777" w:rsidR="004004F4" w:rsidRPr="00CA7C57" w:rsidRDefault="004004F4" w:rsidP="004004F4">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 xml:space="preserve">الثانية </w:t>
                            </w:r>
                          </w:p>
                        </w:txbxContent>
                      </v:textbox>
                    </v:shape>
                    <v:shape id="TextBox 34" o:spid="_x0000_s1140" type="#_x0000_t202" style="position:absolute;left:-762;top:9099;width:45675;height:5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" filled="f" stroked="f">
                      <v:textbox style="mso-fit-shape-to-text:t">
                        <w:txbxContent>
                          <w:p w14:paraId="25061F2E" w14:textId="77777777" w:rsidR="004004F4" w:rsidRPr="0075673C" w:rsidRDefault="004004F4" w:rsidP="004004F4">
                            <w:pPr>
                              <w:spacing w:line="240" w:lineRule="auto"/>
                              <w:jc w:val="center"/>
                              <w:rPr>
                                <w:rFonts w:asciiTheme="majorHAnsi" w:eastAsia="GE Dinar One" w:hAnsiTheme="majorHAnsi" w:cstheme="majorHAnsi"/>
                                <w:b/>
                                <w:bCs/>
                                <w:kern w:val="24"/>
                                <w:sz w:val="56"/>
                                <w:szCs w:val="56"/>
                                <w:lang w:bidi="ar-SY"/>
                              </w:rPr>
                            </w:pPr>
                            <w:r w:rsidRPr="000B47C9">
                              <w:rPr>
                                <w:rFonts w:asciiTheme="majorHAnsi" w:eastAsia="GE Dinar One" w:hAnsiTheme="majorHAnsi" w:cs="Calibri Light"/>
                                <w:b/>
                                <w:bCs/>
                                <w:kern w:val="24"/>
                                <w:sz w:val="56"/>
                                <w:szCs w:val="56"/>
                                <w:rtl/>
                                <w:lang w:bidi="ar-SY"/>
                              </w:rPr>
                              <w:t>مهارات الحوار والمناقشة</w:t>
                            </w:r>
                          </w:p>
                        </w:txbxContent>
                      </v:textbox>
                    </v:shape>
                  </v:group>
                </v:group>
                <v:shape id="Picture 9" o:spid="_x0000_s1141"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">
                  <v:imagedata r:id="rId28" o:title="" croptop="8759f" cropbottom="38800f" cropleft=".5" cropright="5314f" chromakey="#ebe9ec"/>
                </v:shape>
                <w10:wrap anchorx="page"/>
              </v:group>
            </w:pict>
          </mc:Fallback>
        </mc:AlternateContent>
      </w:r>
    </w:p>
    <w:p w14:paraId="4D7D4CBD" w14:textId="77777777" w:rsidR="002664DD" w:rsidRDefault="002664DD" w:rsidP="00D013E3">
      <w:pPr>
        <w:spacing w:after="200"/>
        <w:jc w:val="left"/>
        <w:rPr>
          <w:rFonts w:ascii="Sakkal Majalla" w:eastAsia="Times New Roman" w:hAnsi="Sakkal Majalla"/>
          <w:b/>
          <w:bCs/>
          <w:color w:val="auto"/>
          <w:sz w:val="48"/>
          <w:szCs w:val="36"/>
          <w:rtl/>
        </w:rPr>
      </w:pPr>
    </w:p>
    <w:p w14:paraId="214AB17C" w14:textId="77777777" w:rsidR="002664DD" w:rsidRDefault="002664DD" w:rsidP="00D013E3">
      <w:pPr>
        <w:spacing w:after="200"/>
        <w:jc w:val="left"/>
        <w:rPr>
          <w:rFonts w:ascii="Sakkal Majalla" w:eastAsia="Times New Roman" w:hAnsi="Sakkal Majalla"/>
          <w:b/>
          <w:bCs/>
          <w:color w:val="auto"/>
          <w:sz w:val="48"/>
          <w:szCs w:val="36"/>
          <w:rtl/>
        </w:rPr>
      </w:pPr>
    </w:p>
    <w:p w14:paraId="75A7977F" w14:textId="77777777" w:rsidR="002664DD" w:rsidRDefault="002664DD" w:rsidP="00D013E3">
      <w:pPr>
        <w:spacing w:after="200"/>
        <w:jc w:val="left"/>
        <w:rPr>
          <w:rFonts w:ascii="Sakkal Majalla" w:eastAsia="Times New Roman" w:hAnsi="Sakkal Majalla"/>
          <w:b/>
          <w:bCs/>
          <w:color w:val="auto"/>
          <w:sz w:val="48"/>
          <w:szCs w:val="36"/>
          <w:rtl/>
        </w:rPr>
      </w:pPr>
    </w:p>
    <w:p w14:paraId="7C61C250" w14:textId="77777777" w:rsidR="002664DD" w:rsidRDefault="002664DD" w:rsidP="00D013E3">
      <w:pPr>
        <w:spacing w:after="200"/>
        <w:jc w:val="left"/>
        <w:rPr>
          <w:rFonts w:ascii="Sakkal Majalla" w:eastAsia="Times New Roman" w:hAnsi="Sakkal Majalla"/>
          <w:b/>
          <w:bCs/>
          <w:color w:val="auto"/>
          <w:sz w:val="48"/>
          <w:szCs w:val="36"/>
          <w:rtl/>
        </w:rPr>
      </w:pPr>
    </w:p>
    <w:p w14:paraId="3AD6E77C" w14:textId="77777777" w:rsidR="002664DD" w:rsidRDefault="002664DD" w:rsidP="00D013E3">
      <w:pPr>
        <w:spacing w:after="200"/>
        <w:jc w:val="left"/>
        <w:rPr>
          <w:rFonts w:ascii="Sakkal Majalla" w:eastAsia="Times New Roman" w:hAnsi="Sakkal Majalla"/>
          <w:b/>
          <w:bCs/>
          <w:color w:val="auto"/>
          <w:sz w:val="48"/>
          <w:szCs w:val="36"/>
          <w:rtl/>
        </w:rPr>
      </w:pPr>
    </w:p>
    <w:p w14:paraId="52096419" w14:textId="77777777" w:rsidR="002664DD" w:rsidRDefault="002664DD" w:rsidP="00D013E3">
      <w:pPr>
        <w:spacing w:after="200"/>
        <w:jc w:val="left"/>
        <w:rPr>
          <w:rFonts w:ascii="Sakkal Majalla" w:eastAsia="Times New Roman" w:hAnsi="Sakkal Majalla"/>
          <w:b/>
          <w:bCs/>
          <w:color w:val="auto"/>
          <w:sz w:val="48"/>
          <w:szCs w:val="36"/>
          <w:rtl/>
        </w:rPr>
      </w:pPr>
    </w:p>
    <w:p w14:paraId="595FDDE6" w14:textId="77777777" w:rsidR="002664DD" w:rsidRDefault="002664DD" w:rsidP="00D013E3">
      <w:pPr>
        <w:spacing w:after="200"/>
        <w:jc w:val="left"/>
        <w:rPr>
          <w:rFonts w:ascii="Sakkal Majalla" w:eastAsia="Times New Roman" w:hAnsi="Sakkal Majalla"/>
          <w:b/>
          <w:bCs/>
          <w:color w:val="auto"/>
          <w:sz w:val="48"/>
          <w:szCs w:val="36"/>
          <w:rtl/>
        </w:rPr>
      </w:pPr>
    </w:p>
    <w:p w14:paraId="58C26F36" w14:textId="77777777" w:rsidR="002664DD" w:rsidRDefault="002664DD" w:rsidP="00D013E3">
      <w:pPr>
        <w:spacing w:after="200"/>
        <w:jc w:val="left"/>
        <w:rPr>
          <w:rFonts w:ascii="Sakkal Majalla" w:eastAsia="Times New Roman" w:hAnsi="Sakkal Majalla"/>
          <w:b/>
          <w:bCs/>
          <w:color w:val="auto"/>
          <w:sz w:val="48"/>
          <w:szCs w:val="36"/>
          <w:rtl/>
        </w:rPr>
      </w:pPr>
    </w:p>
    <w:p w14:paraId="1F7A3BDF" w14:textId="77777777" w:rsidR="002664DD" w:rsidRDefault="002664DD" w:rsidP="00D013E3">
      <w:pPr>
        <w:spacing w:after="200"/>
        <w:jc w:val="left"/>
        <w:rPr>
          <w:rFonts w:ascii="Sakkal Majalla" w:eastAsia="Times New Roman" w:hAnsi="Sakkal Majalla"/>
          <w:b/>
          <w:bCs/>
          <w:color w:val="auto"/>
          <w:sz w:val="48"/>
          <w:szCs w:val="36"/>
          <w:rtl/>
        </w:rPr>
      </w:pPr>
    </w:p>
    <w:p w14:paraId="4E03D8C3" w14:textId="77777777" w:rsidR="002664DD" w:rsidRDefault="002664DD" w:rsidP="00D013E3">
      <w:pPr>
        <w:spacing w:after="200"/>
        <w:jc w:val="left"/>
        <w:rPr>
          <w:rFonts w:ascii="Sakkal Majalla" w:eastAsia="Times New Roman" w:hAnsi="Sakkal Majalla"/>
          <w:b/>
          <w:bCs/>
          <w:color w:val="auto"/>
          <w:sz w:val="48"/>
          <w:szCs w:val="36"/>
          <w:rtl/>
        </w:rPr>
      </w:pPr>
    </w:p>
    <w:p w14:paraId="7727EBEC" w14:textId="77777777" w:rsidR="002664DD" w:rsidRDefault="002664DD" w:rsidP="00D013E3">
      <w:pPr>
        <w:spacing w:after="200"/>
        <w:jc w:val="left"/>
        <w:rPr>
          <w:rFonts w:ascii="Sakkal Majalla" w:eastAsia="Times New Roman" w:hAnsi="Sakkal Majalla"/>
          <w:b/>
          <w:bCs/>
          <w:color w:val="auto"/>
          <w:sz w:val="48"/>
          <w:szCs w:val="36"/>
          <w:rtl/>
        </w:rPr>
      </w:pPr>
    </w:p>
    <w:p w14:paraId="066CA93F" w14:textId="77777777" w:rsidR="002664DD" w:rsidRDefault="002664DD" w:rsidP="00D013E3">
      <w:pPr>
        <w:spacing w:after="200"/>
        <w:jc w:val="left"/>
        <w:rPr>
          <w:rFonts w:ascii="Sakkal Majalla" w:eastAsia="Times New Roman" w:hAnsi="Sakkal Majalla"/>
          <w:b/>
          <w:bCs/>
          <w:color w:val="auto"/>
          <w:sz w:val="48"/>
          <w:szCs w:val="36"/>
          <w:rtl/>
        </w:rPr>
      </w:pPr>
    </w:p>
    <w:p w14:paraId="1423C286" w14:textId="77777777" w:rsidR="002664DD" w:rsidRDefault="002664DD" w:rsidP="00D013E3">
      <w:pPr>
        <w:spacing w:after="200"/>
        <w:jc w:val="left"/>
        <w:rPr>
          <w:rFonts w:ascii="Sakkal Majalla" w:eastAsia="Times New Roman" w:hAnsi="Sakkal Majalla"/>
          <w:b/>
          <w:bCs/>
          <w:color w:val="auto"/>
          <w:sz w:val="48"/>
          <w:szCs w:val="36"/>
          <w:rtl/>
        </w:rPr>
      </w:pPr>
    </w:p>
    <w:p w14:paraId="49B0966A" w14:textId="77777777" w:rsidR="002664DD" w:rsidRDefault="002664DD" w:rsidP="00D013E3">
      <w:pPr>
        <w:spacing w:after="200"/>
        <w:jc w:val="left"/>
        <w:rPr>
          <w:rFonts w:ascii="Sakkal Majalla" w:eastAsia="Times New Roman" w:hAnsi="Sakkal Majalla"/>
          <w:b/>
          <w:bCs/>
          <w:color w:val="auto"/>
          <w:sz w:val="48"/>
          <w:szCs w:val="36"/>
          <w:rtl/>
        </w:rPr>
      </w:pPr>
    </w:p>
    <w:p w14:paraId="6003B567" w14:textId="77777777" w:rsidR="002664DD" w:rsidRDefault="002664DD" w:rsidP="00D013E3">
      <w:pPr>
        <w:spacing w:after="200"/>
        <w:jc w:val="left"/>
        <w:rPr>
          <w:rFonts w:ascii="Sakkal Majalla" w:eastAsia="Times New Roman" w:hAnsi="Sakkal Majalla"/>
          <w:b/>
          <w:bCs/>
          <w:color w:val="auto"/>
          <w:sz w:val="48"/>
          <w:szCs w:val="36"/>
          <w:rtl/>
        </w:rPr>
      </w:pPr>
    </w:p>
    <w:p w14:paraId="551E90B8" w14:textId="77777777" w:rsidR="002664DD" w:rsidRDefault="002664DD" w:rsidP="00D013E3">
      <w:pPr>
        <w:spacing w:after="200"/>
        <w:jc w:val="left"/>
        <w:rPr>
          <w:rFonts w:ascii="Sakkal Majalla" w:eastAsia="Times New Roman" w:hAnsi="Sakkal Majalla"/>
          <w:b/>
          <w:bCs/>
          <w:color w:val="auto"/>
          <w:sz w:val="48"/>
          <w:szCs w:val="36"/>
          <w:rtl/>
        </w:rPr>
      </w:pPr>
    </w:p>
    <w:p w14:paraId="51F04BEC" w14:textId="77777777" w:rsidR="002664DD" w:rsidRDefault="002664DD" w:rsidP="00D013E3">
      <w:pPr>
        <w:spacing w:after="200"/>
        <w:jc w:val="left"/>
        <w:rPr>
          <w:rFonts w:ascii="Sakkal Majalla" w:eastAsia="Times New Roman" w:hAnsi="Sakkal Majalla"/>
          <w:b/>
          <w:bCs/>
          <w:color w:val="auto"/>
          <w:sz w:val="48"/>
          <w:szCs w:val="36"/>
          <w:rtl/>
        </w:rPr>
      </w:pPr>
    </w:p>
    <w:p w14:paraId="18FDC40C" w14:textId="77777777" w:rsidR="00831371" w:rsidRPr="00831371" w:rsidRDefault="00831371" w:rsidP="00831371">
      <w:pPr>
        <w:spacing w:after="200" w:line="240" w:lineRule="auto"/>
        <w:jc w:val="center"/>
        <w:rPr>
          <w:rFonts w:ascii="Sakkal Majalla" w:eastAsia="Times New Roman" w:hAnsi="Sakkal Majalla"/>
          <w:b/>
          <w:bCs/>
          <w:color w:val="006666"/>
          <w:sz w:val="56"/>
          <w:szCs w:val="44"/>
          <w:lang w:val="en-GB"/>
        </w:rPr>
      </w:pPr>
      <w:r w:rsidRPr="00831371">
        <w:rPr>
          <w:rFonts w:ascii="Sakkal Majalla" w:eastAsia="Times New Roman" w:hAnsi="Sakkal Majalla"/>
          <w:b/>
          <w:bCs/>
          <w:color w:val="006666"/>
          <w:sz w:val="56"/>
          <w:szCs w:val="44"/>
          <w:rtl/>
        </w:rPr>
        <w:lastRenderedPageBreak/>
        <w:t>أولاً: أسس الحوار الناجح</w:t>
      </w:r>
    </w:p>
    <w:p w14:paraId="4D8B2FE7"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يُعد الحوار من أهم وسائل التواصل الإنساني وأكثرها تأثيرًا في بناء العلاقات المهنية والشخصية، فهو الأداة التي يتم من خلالها تبادل الأفكار والخبرات والآراء والمعلومات بين الأفراد. ولا يقتصر الحوار على مجرد الحديث المتبادل، بل هو عملية تفاعلية متكاملة تهدف إلى تحقيق الفهم المشترك والوصول إلى نتائج إيجابية تخدم أهداف العمل والعلاقات الإنسانية</w:t>
      </w:r>
      <w:r w:rsidRPr="00831371">
        <w:rPr>
          <w:rFonts w:ascii="Sakkal Majalla" w:eastAsia="Times New Roman" w:hAnsi="Sakkal Majalla"/>
          <w:b/>
          <w:bCs/>
          <w:color w:val="auto"/>
          <w:sz w:val="48"/>
          <w:szCs w:val="36"/>
          <w:lang w:val="en-GB"/>
        </w:rPr>
        <w:t>.</w:t>
      </w:r>
    </w:p>
    <w:p w14:paraId="6FB9897B"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وفي بيئة العمل الحديثة أصبحت مهارات الحوار من المهارات الأساسية التي يحتاج إليها المديرون والقيادات والموظفون على حد سواء، حيث تعتمد الاجتماعات، والمناقشات، وحل المشكلات، وإدارة الفرق، والتفاوض، واتخاذ القرارات على القدرة على إدارة حوار مهني فعّال ومثمر</w:t>
      </w:r>
      <w:r w:rsidRPr="00831371">
        <w:rPr>
          <w:rFonts w:ascii="Sakkal Majalla" w:eastAsia="Times New Roman" w:hAnsi="Sakkal Majalla"/>
          <w:b/>
          <w:bCs/>
          <w:color w:val="auto"/>
          <w:sz w:val="48"/>
          <w:szCs w:val="36"/>
          <w:lang w:val="en-GB"/>
        </w:rPr>
        <w:t>.</w:t>
      </w:r>
    </w:p>
    <w:p w14:paraId="3BDC2859"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ويُعد الحوار الناجح أحد أهم العوامل التي تساعد على</w:t>
      </w:r>
      <w:r w:rsidRPr="00831371">
        <w:rPr>
          <w:rFonts w:ascii="Sakkal Majalla" w:eastAsia="Times New Roman" w:hAnsi="Sakkal Majalla"/>
          <w:b/>
          <w:bCs/>
          <w:color w:val="C00000"/>
          <w:sz w:val="48"/>
          <w:szCs w:val="36"/>
          <w:lang w:val="en-GB"/>
        </w:rPr>
        <w:t>:</w:t>
      </w:r>
    </w:p>
    <w:p w14:paraId="0804B122" w14:textId="77777777" w:rsidR="00831371" w:rsidRPr="00831371" w:rsidRDefault="00831371">
      <w:pPr>
        <w:numPr>
          <w:ilvl w:val="0"/>
          <w:numId w:val="2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تعزيز التعاون بين العاملين</w:t>
      </w:r>
      <w:r w:rsidRPr="00831371">
        <w:rPr>
          <w:rFonts w:ascii="Sakkal Majalla" w:eastAsia="Times New Roman" w:hAnsi="Sakkal Majalla"/>
          <w:b/>
          <w:bCs/>
          <w:color w:val="auto"/>
          <w:sz w:val="48"/>
          <w:szCs w:val="36"/>
          <w:lang w:val="en-GB"/>
        </w:rPr>
        <w:t>.</w:t>
      </w:r>
    </w:p>
    <w:p w14:paraId="370C0DD0" w14:textId="77777777" w:rsidR="00831371" w:rsidRPr="00831371" w:rsidRDefault="00831371">
      <w:pPr>
        <w:numPr>
          <w:ilvl w:val="0"/>
          <w:numId w:val="2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بناء الثقة والاحترام المتبادل</w:t>
      </w:r>
      <w:r w:rsidRPr="00831371">
        <w:rPr>
          <w:rFonts w:ascii="Sakkal Majalla" w:eastAsia="Times New Roman" w:hAnsi="Sakkal Majalla"/>
          <w:b/>
          <w:bCs/>
          <w:color w:val="auto"/>
          <w:sz w:val="48"/>
          <w:szCs w:val="36"/>
          <w:lang w:val="en-GB"/>
        </w:rPr>
        <w:t>.</w:t>
      </w:r>
    </w:p>
    <w:p w14:paraId="647AC1B2" w14:textId="77777777" w:rsidR="00831371" w:rsidRPr="00831371" w:rsidRDefault="00831371">
      <w:pPr>
        <w:numPr>
          <w:ilvl w:val="0"/>
          <w:numId w:val="2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تحسين جودة القرارات</w:t>
      </w:r>
      <w:r w:rsidRPr="00831371">
        <w:rPr>
          <w:rFonts w:ascii="Sakkal Majalla" w:eastAsia="Times New Roman" w:hAnsi="Sakkal Majalla"/>
          <w:b/>
          <w:bCs/>
          <w:color w:val="auto"/>
          <w:sz w:val="48"/>
          <w:szCs w:val="36"/>
          <w:lang w:val="en-GB"/>
        </w:rPr>
        <w:t>.</w:t>
      </w:r>
    </w:p>
    <w:p w14:paraId="5465C166" w14:textId="77777777" w:rsidR="00831371" w:rsidRPr="00831371" w:rsidRDefault="00831371">
      <w:pPr>
        <w:numPr>
          <w:ilvl w:val="0"/>
          <w:numId w:val="2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تقليل الخلافات والصراعات</w:t>
      </w:r>
      <w:r w:rsidRPr="00831371">
        <w:rPr>
          <w:rFonts w:ascii="Sakkal Majalla" w:eastAsia="Times New Roman" w:hAnsi="Sakkal Majalla"/>
          <w:b/>
          <w:bCs/>
          <w:color w:val="auto"/>
          <w:sz w:val="48"/>
          <w:szCs w:val="36"/>
          <w:lang w:val="en-GB"/>
        </w:rPr>
        <w:t>.</w:t>
      </w:r>
    </w:p>
    <w:p w14:paraId="5EB949EF" w14:textId="77777777" w:rsidR="00831371" w:rsidRPr="00831371" w:rsidRDefault="00831371">
      <w:pPr>
        <w:numPr>
          <w:ilvl w:val="0"/>
          <w:numId w:val="2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تعزيز بيئة العمل الإيجابية</w:t>
      </w:r>
      <w:r w:rsidRPr="00831371">
        <w:rPr>
          <w:rFonts w:ascii="Sakkal Majalla" w:eastAsia="Times New Roman" w:hAnsi="Sakkal Majalla"/>
          <w:b/>
          <w:bCs/>
          <w:color w:val="auto"/>
          <w:sz w:val="48"/>
          <w:szCs w:val="36"/>
          <w:lang w:val="en-GB"/>
        </w:rPr>
        <w:t>.</w:t>
      </w:r>
    </w:p>
    <w:p w14:paraId="0556348A" w14:textId="77777777" w:rsidR="00831371" w:rsidRPr="00831371" w:rsidRDefault="00831371">
      <w:pPr>
        <w:numPr>
          <w:ilvl w:val="0"/>
          <w:numId w:val="2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زيادة مستوى التفاهم والتنسيق بين الإدارات</w:t>
      </w:r>
      <w:r w:rsidRPr="00831371">
        <w:rPr>
          <w:rFonts w:ascii="Sakkal Majalla" w:eastAsia="Times New Roman" w:hAnsi="Sakkal Majalla"/>
          <w:b/>
          <w:bCs/>
          <w:color w:val="auto"/>
          <w:sz w:val="48"/>
          <w:szCs w:val="36"/>
          <w:lang w:val="en-GB"/>
        </w:rPr>
        <w:t>.</w:t>
      </w:r>
    </w:p>
    <w:p w14:paraId="248D1AAD"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7921C8B8"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572A3606" w14:textId="5445141F"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lastRenderedPageBreak/>
        <w:t>مفهوم الحوار</w:t>
      </w:r>
    </w:p>
    <w:p w14:paraId="09675E3F"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الحوار هو</w:t>
      </w:r>
      <w:r w:rsidRPr="00831371">
        <w:rPr>
          <w:rFonts w:ascii="Sakkal Majalla" w:eastAsia="Times New Roman" w:hAnsi="Sakkal Majalla"/>
          <w:b/>
          <w:bCs/>
          <w:color w:val="auto"/>
          <w:sz w:val="48"/>
          <w:szCs w:val="36"/>
          <w:lang w:val="en-GB"/>
        </w:rPr>
        <w:t>:</w:t>
      </w:r>
    </w:p>
    <w:p w14:paraId="5D975719" w14:textId="18DB58BE"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b/>
          <w:bCs/>
          <w:color w:val="auto"/>
          <w:sz w:val="48"/>
          <w:szCs w:val="36"/>
          <w:lang w:val="en-GB"/>
        </w:rPr>
        <w:t>“</w:t>
      </w:r>
      <w:r w:rsidRPr="00831371">
        <w:rPr>
          <w:rFonts w:ascii="Sakkal Majalla" w:eastAsia="Times New Roman" w:hAnsi="Sakkal Majalla"/>
          <w:b/>
          <w:bCs/>
          <w:color w:val="auto"/>
          <w:sz w:val="48"/>
          <w:szCs w:val="36"/>
          <w:rtl/>
        </w:rPr>
        <w:t>عملية تواصل تفاعلية يتم من خلالها تبادل الأفكار والآراء والمعلومات بين طرفين أو أكثر بهدف الوصول إلى فهم مشترك أو حل مشكلة أو اتخاذ قرار أو تحقيق هدف معين</w:t>
      </w:r>
      <w:r w:rsidRPr="00831371">
        <w:rPr>
          <w:rFonts w:ascii="Sakkal Majalla" w:eastAsia="Times New Roman" w:hAnsi="Sakkal Majalla"/>
          <w:b/>
          <w:bCs/>
          <w:color w:val="auto"/>
          <w:sz w:val="48"/>
          <w:szCs w:val="36"/>
          <w:lang w:val="en-GB"/>
        </w:rPr>
        <w:t>.</w:t>
      </w:r>
      <w:r>
        <w:rPr>
          <w:rFonts w:ascii="Sakkal Majalla" w:eastAsia="Times New Roman" w:hAnsi="Sakkal Majalla"/>
          <w:b/>
          <w:bCs/>
          <w:color w:val="auto"/>
          <w:sz w:val="48"/>
          <w:szCs w:val="36"/>
          <w:lang w:val="en-GB"/>
        </w:rPr>
        <w:t>”</w:t>
      </w:r>
    </w:p>
    <w:p w14:paraId="11F54D7A"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ويتميز الحوار بأنه يقوم على المشاركة والتفاعل وليس على الإلقاء أو التوجيه فقط</w:t>
      </w:r>
      <w:r w:rsidRPr="00831371">
        <w:rPr>
          <w:rFonts w:ascii="Sakkal Majalla" w:eastAsia="Times New Roman" w:hAnsi="Sakkal Majalla"/>
          <w:b/>
          <w:bCs/>
          <w:color w:val="auto"/>
          <w:sz w:val="48"/>
          <w:szCs w:val="36"/>
          <w:lang w:val="en-GB"/>
        </w:rPr>
        <w:t>.</w:t>
      </w:r>
    </w:p>
    <w:p w14:paraId="0AA9EA4F"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مفهوم الحوار الناجح</w:t>
      </w:r>
    </w:p>
    <w:p w14:paraId="338E99E3"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الحوار الناجح هو</w:t>
      </w:r>
      <w:r w:rsidRPr="00831371">
        <w:rPr>
          <w:rFonts w:ascii="Sakkal Majalla" w:eastAsia="Times New Roman" w:hAnsi="Sakkal Majalla"/>
          <w:b/>
          <w:bCs/>
          <w:color w:val="auto"/>
          <w:sz w:val="48"/>
          <w:szCs w:val="36"/>
          <w:lang w:val="en-GB"/>
        </w:rPr>
        <w:t>:</w:t>
      </w:r>
    </w:p>
    <w:p w14:paraId="00B2745B" w14:textId="1985F7C3"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b/>
          <w:bCs/>
          <w:color w:val="auto"/>
          <w:sz w:val="48"/>
          <w:szCs w:val="36"/>
          <w:lang w:val="en-GB"/>
        </w:rPr>
        <w:t>“</w:t>
      </w:r>
      <w:r w:rsidRPr="00831371">
        <w:rPr>
          <w:rFonts w:ascii="Sakkal Majalla" w:eastAsia="Times New Roman" w:hAnsi="Sakkal Majalla"/>
          <w:b/>
          <w:bCs/>
          <w:color w:val="auto"/>
          <w:sz w:val="48"/>
          <w:szCs w:val="36"/>
          <w:rtl/>
        </w:rPr>
        <w:t>الحوار الذي يتم فيه تبادل الأفكار والآراء بصورة منظمة ومحترمة تحقق الفهم المتبادل وتدعم الوصول إلى نتائج إيجابية دون صراع أو إساءة</w:t>
      </w:r>
      <w:r w:rsidRPr="00831371">
        <w:rPr>
          <w:rFonts w:ascii="Sakkal Majalla" w:eastAsia="Times New Roman" w:hAnsi="Sakkal Majalla"/>
          <w:b/>
          <w:bCs/>
          <w:color w:val="auto"/>
          <w:sz w:val="48"/>
          <w:szCs w:val="36"/>
          <w:lang w:val="en-GB"/>
        </w:rPr>
        <w:t>.</w:t>
      </w:r>
      <w:r>
        <w:rPr>
          <w:rFonts w:ascii="Sakkal Majalla" w:eastAsia="Times New Roman" w:hAnsi="Sakkal Majalla"/>
          <w:b/>
          <w:bCs/>
          <w:color w:val="auto"/>
          <w:sz w:val="48"/>
          <w:szCs w:val="36"/>
          <w:lang w:val="en-GB"/>
        </w:rPr>
        <w:t>”</w:t>
      </w:r>
    </w:p>
    <w:p w14:paraId="59268732"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أهمية الحوار الناجح في بيئة العمل</w:t>
      </w:r>
    </w:p>
    <w:p w14:paraId="361D7596" w14:textId="437EB361"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831371">
        <w:rPr>
          <w:rFonts w:ascii="Sakkal Majalla" w:eastAsia="Times New Roman" w:hAnsi="Sakkal Majalla"/>
          <w:b/>
          <w:bCs/>
          <w:color w:val="auto"/>
          <w:sz w:val="48"/>
          <w:szCs w:val="36"/>
          <w:rtl/>
        </w:rPr>
        <w:t>تعزيز الفهم المشترك</w:t>
      </w:r>
    </w:p>
    <w:p w14:paraId="2334DA6E"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يساعد الحوار على توضيح الأفكار وتفسير المواقف المختلفة</w:t>
      </w:r>
      <w:r w:rsidRPr="00831371">
        <w:rPr>
          <w:rFonts w:ascii="Sakkal Majalla" w:eastAsia="Times New Roman" w:hAnsi="Sakkal Majalla"/>
          <w:b/>
          <w:bCs/>
          <w:color w:val="auto"/>
          <w:sz w:val="48"/>
          <w:szCs w:val="36"/>
          <w:lang w:val="en-GB"/>
        </w:rPr>
        <w:t>.</w:t>
      </w:r>
    </w:p>
    <w:p w14:paraId="3DAC66C2" w14:textId="5C935568"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دعم اتخاذ القرار</w:t>
      </w:r>
    </w:p>
    <w:p w14:paraId="19EEEE2E"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كلما زادت المناقشات الهادفة تحسنت جودة القرارات</w:t>
      </w:r>
      <w:r w:rsidRPr="00831371">
        <w:rPr>
          <w:rFonts w:ascii="Sakkal Majalla" w:eastAsia="Times New Roman" w:hAnsi="Sakkal Majalla"/>
          <w:b/>
          <w:bCs/>
          <w:color w:val="auto"/>
          <w:sz w:val="48"/>
          <w:szCs w:val="36"/>
          <w:lang w:val="en-GB"/>
        </w:rPr>
        <w:t>.</w:t>
      </w:r>
    </w:p>
    <w:p w14:paraId="7E341C0C" w14:textId="6C451244"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831371">
        <w:rPr>
          <w:rFonts w:ascii="Sakkal Majalla" w:eastAsia="Times New Roman" w:hAnsi="Sakkal Majalla"/>
          <w:b/>
          <w:bCs/>
          <w:color w:val="auto"/>
          <w:sz w:val="48"/>
          <w:szCs w:val="36"/>
          <w:rtl/>
        </w:rPr>
        <w:t>حل المشكلات</w:t>
      </w:r>
    </w:p>
    <w:p w14:paraId="3024E12F"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الحوار الفعّال يساعد على تحليل المشكلات والوصول إلى حلول مناسبة</w:t>
      </w:r>
      <w:r w:rsidRPr="00831371">
        <w:rPr>
          <w:rFonts w:ascii="Sakkal Majalla" w:eastAsia="Times New Roman" w:hAnsi="Sakkal Majalla"/>
          <w:b/>
          <w:bCs/>
          <w:color w:val="auto"/>
          <w:sz w:val="48"/>
          <w:szCs w:val="36"/>
          <w:lang w:val="en-GB"/>
        </w:rPr>
        <w:t>.</w:t>
      </w:r>
    </w:p>
    <w:p w14:paraId="11DFA669" w14:textId="210DE4A6"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بناء العلاقات المهنية</w:t>
      </w:r>
    </w:p>
    <w:p w14:paraId="4BFFD7EB"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الحوار الجيد يعزز الثقة والتعاون بين الزملاء</w:t>
      </w:r>
      <w:r w:rsidRPr="00831371">
        <w:rPr>
          <w:rFonts w:ascii="Sakkal Majalla" w:eastAsia="Times New Roman" w:hAnsi="Sakkal Majalla"/>
          <w:b/>
          <w:bCs/>
          <w:color w:val="auto"/>
          <w:sz w:val="48"/>
          <w:szCs w:val="36"/>
          <w:lang w:val="en-GB"/>
        </w:rPr>
        <w:t>.</w:t>
      </w:r>
    </w:p>
    <w:p w14:paraId="310B410B" w14:textId="77E892A0"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lastRenderedPageBreak/>
        <w:t>5.</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تقليل سوء الفهم</w:t>
      </w:r>
    </w:p>
    <w:p w14:paraId="17CB0157"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الكثير من الخلافات المهنية تنتج عن ضعف الحوار أو غموض الرسائل</w:t>
      </w:r>
      <w:r w:rsidRPr="00831371">
        <w:rPr>
          <w:rFonts w:ascii="Sakkal Majalla" w:eastAsia="Times New Roman" w:hAnsi="Sakkal Majalla"/>
          <w:b/>
          <w:bCs/>
          <w:color w:val="auto"/>
          <w:sz w:val="48"/>
          <w:szCs w:val="36"/>
          <w:lang w:val="en-GB"/>
        </w:rPr>
        <w:t>.</w:t>
      </w:r>
    </w:p>
    <w:p w14:paraId="61FF1EE0"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أسس الحوار الناجح</w:t>
      </w:r>
    </w:p>
    <w:p w14:paraId="13506107"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أولاً: الاحترام المتبادل</w:t>
      </w:r>
    </w:p>
    <w:p w14:paraId="0DA7015E"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الاحترام هو أساس أي حوار ناجح</w:t>
      </w:r>
      <w:r w:rsidRPr="00831371">
        <w:rPr>
          <w:rFonts w:ascii="Sakkal Majalla" w:eastAsia="Times New Roman" w:hAnsi="Sakkal Majalla"/>
          <w:b/>
          <w:bCs/>
          <w:color w:val="auto"/>
          <w:sz w:val="48"/>
          <w:szCs w:val="36"/>
          <w:lang w:val="en-GB"/>
        </w:rPr>
        <w:t>.</w:t>
      </w:r>
    </w:p>
    <w:p w14:paraId="5AEC32FC"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ويتطلب</w:t>
      </w:r>
      <w:r w:rsidRPr="00831371">
        <w:rPr>
          <w:rFonts w:ascii="Sakkal Majalla" w:eastAsia="Times New Roman" w:hAnsi="Sakkal Majalla"/>
          <w:b/>
          <w:bCs/>
          <w:color w:val="auto"/>
          <w:sz w:val="48"/>
          <w:szCs w:val="36"/>
          <w:lang w:val="en-GB"/>
        </w:rPr>
        <w:t>:</w:t>
      </w:r>
    </w:p>
    <w:p w14:paraId="326CE476" w14:textId="77777777" w:rsidR="00831371" w:rsidRPr="00831371" w:rsidRDefault="00831371">
      <w:pPr>
        <w:numPr>
          <w:ilvl w:val="0"/>
          <w:numId w:val="2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احترام الشخص الآخر</w:t>
      </w:r>
      <w:r w:rsidRPr="00831371">
        <w:rPr>
          <w:rFonts w:ascii="Sakkal Majalla" w:eastAsia="Times New Roman" w:hAnsi="Sakkal Majalla"/>
          <w:b/>
          <w:bCs/>
          <w:color w:val="auto"/>
          <w:sz w:val="48"/>
          <w:szCs w:val="36"/>
          <w:lang w:val="en-GB"/>
        </w:rPr>
        <w:t>.</w:t>
      </w:r>
    </w:p>
    <w:p w14:paraId="16854076" w14:textId="77777777" w:rsidR="00831371" w:rsidRPr="00831371" w:rsidRDefault="00831371">
      <w:pPr>
        <w:numPr>
          <w:ilvl w:val="0"/>
          <w:numId w:val="2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احترام حقه في التعبير</w:t>
      </w:r>
      <w:r w:rsidRPr="00831371">
        <w:rPr>
          <w:rFonts w:ascii="Sakkal Majalla" w:eastAsia="Times New Roman" w:hAnsi="Sakkal Majalla"/>
          <w:b/>
          <w:bCs/>
          <w:color w:val="auto"/>
          <w:sz w:val="48"/>
          <w:szCs w:val="36"/>
          <w:lang w:val="en-GB"/>
        </w:rPr>
        <w:t>.</w:t>
      </w:r>
    </w:p>
    <w:p w14:paraId="1106AE2F" w14:textId="77777777" w:rsidR="00831371" w:rsidRPr="00831371" w:rsidRDefault="00831371">
      <w:pPr>
        <w:numPr>
          <w:ilvl w:val="0"/>
          <w:numId w:val="2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احترام الاختلاف في الرأي</w:t>
      </w:r>
      <w:r w:rsidRPr="00831371">
        <w:rPr>
          <w:rFonts w:ascii="Sakkal Majalla" w:eastAsia="Times New Roman" w:hAnsi="Sakkal Majalla"/>
          <w:b/>
          <w:bCs/>
          <w:color w:val="auto"/>
          <w:sz w:val="48"/>
          <w:szCs w:val="36"/>
          <w:lang w:val="en-GB"/>
        </w:rPr>
        <w:t>.</w:t>
      </w:r>
    </w:p>
    <w:p w14:paraId="48550735"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ثانياً: الاستماع الفعّال</w:t>
      </w:r>
    </w:p>
    <w:p w14:paraId="010256B2"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الحوار الحقيقي لا يقوم على الحديث فقط، بل يعتمد على الإنصات الجيد</w:t>
      </w:r>
      <w:r w:rsidRPr="00831371">
        <w:rPr>
          <w:rFonts w:ascii="Sakkal Majalla" w:eastAsia="Times New Roman" w:hAnsi="Sakkal Majalla"/>
          <w:b/>
          <w:bCs/>
          <w:color w:val="auto"/>
          <w:sz w:val="48"/>
          <w:szCs w:val="36"/>
          <w:lang w:val="en-GB"/>
        </w:rPr>
        <w:t>.</w:t>
      </w:r>
    </w:p>
    <w:p w14:paraId="51C4A75B"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ويتضمن</w:t>
      </w:r>
      <w:r w:rsidRPr="00831371">
        <w:rPr>
          <w:rFonts w:ascii="Sakkal Majalla" w:eastAsia="Times New Roman" w:hAnsi="Sakkal Majalla"/>
          <w:b/>
          <w:bCs/>
          <w:color w:val="auto"/>
          <w:sz w:val="48"/>
          <w:szCs w:val="36"/>
          <w:lang w:val="en-GB"/>
        </w:rPr>
        <w:t>:</w:t>
      </w:r>
    </w:p>
    <w:p w14:paraId="00552CD9" w14:textId="77777777" w:rsidR="00831371" w:rsidRPr="00831371" w:rsidRDefault="00831371">
      <w:pPr>
        <w:numPr>
          <w:ilvl w:val="0"/>
          <w:numId w:val="2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التركيز الكامل</w:t>
      </w:r>
      <w:r w:rsidRPr="00831371">
        <w:rPr>
          <w:rFonts w:ascii="Sakkal Majalla" w:eastAsia="Times New Roman" w:hAnsi="Sakkal Majalla"/>
          <w:b/>
          <w:bCs/>
          <w:color w:val="auto"/>
          <w:sz w:val="48"/>
          <w:szCs w:val="36"/>
          <w:lang w:val="en-GB"/>
        </w:rPr>
        <w:t>.</w:t>
      </w:r>
    </w:p>
    <w:p w14:paraId="5EA63727" w14:textId="77777777" w:rsidR="00831371" w:rsidRPr="00831371" w:rsidRDefault="00831371">
      <w:pPr>
        <w:numPr>
          <w:ilvl w:val="0"/>
          <w:numId w:val="2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عدم المقاطعة</w:t>
      </w:r>
      <w:r w:rsidRPr="00831371">
        <w:rPr>
          <w:rFonts w:ascii="Sakkal Majalla" w:eastAsia="Times New Roman" w:hAnsi="Sakkal Majalla"/>
          <w:b/>
          <w:bCs/>
          <w:color w:val="auto"/>
          <w:sz w:val="48"/>
          <w:szCs w:val="36"/>
          <w:lang w:val="en-GB"/>
        </w:rPr>
        <w:t>.</w:t>
      </w:r>
    </w:p>
    <w:p w14:paraId="299EC776" w14:textId="77777777" w:rsidR="00831371" w:rsidRPr="00831371" w:rsidRDefault="00831371">
      <w:pPr>
        <w:numPr>
          <w:ilvl w:val="0"/>
          <w:numId w:val="2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فهم الرسالة</w:t>
      </w:r>
      <w:r w:rsidRPr="00831371">
        <w:rPr>
          <w:rFonts w:ascii="Sakkal Majalla" w:eastAsia="Times New Roman" w:hAnsi="Sakkal Majalla"/>
          <w:b/>
          <w:bCs/>
          <w:color w:val="auto"/>
          <w:sz w:val="48"/>
          <w:szCs w:val="36"/>
          <w:lang w:val="en-GB"/>
        </w:rPr>
        <w:t>.</w:t>
      </w:r>
    </w:p>
    <w:p w14:paraId="4B56B822" w14:textId="77777777" w:rsidR="00831371" w:rsidRPr="00831371" w:rsidRDefault="00831371">
      <w:pPr>
        <w:numPr>
          <w:ilvl w:val="0"/>
          <w:numId w:val="2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طرح الأسئلة التوضيحية</w:t>
      </w:r>
      <w:r w:rsidRPr="00831371">
        <w:rPr>
          <w:rFonts w:ascii="Sakkal Majalla" w:eastAsia="Times New Roman" w:hAnsi="Sakkal Majalla"/>
          <w:b/>
          <w:bCs/>
          <w:color w:val="auto"/>
          <w:sz w:val="48"/>
          <w:szCs w:val="36"/>
          <w:lang w:val="en-GB"/>
        </w:rPr>
        <w:t>.</w:t>
      </w:r>
    </w:p>
    <w:p w14:paraId="39D295D1"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58E2C804" w14:textId="304DF591"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lastRenderedPageBreak/>
        <w:t>ثالثاً: الوضوح</w:t>
      </w:r>
    </w:p>
    <w:p w14:paraId="0F202F3A"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يجب أن تكون الأفكار</w:t>
      </w:r>
      <w:r w:rsidRPr="00831371">
        <w:rPr>
          <w:rFonts w:ascii="Sakkal Majalla" w:eastAsia="Times New Roman" w:hAnsi="Sakkal Majalla"/>
          <w:b/>
          <w:bCs/>
          <w:color w:val="auto"/>
          <w:sz w:val="48"/>
          <w:szCs w:val="36"/>
          <w:lang w:val="en-GB"/>
        </w:rPr>
        <w:t>:</w:t>
      </w:r>
    </w:p>
    <w:p w14:paraId="60C07B84" w14:textId="77777777" w:rsidR="00831371" w:rsidRPr="00831371" w:rsidRDefault="00831371">
      <w:pPr>
        <w:numPr>
          <w:ilvl w:val="0"/>
          <w:numId w:val="23"/>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واضحة</w:t>
      </w:r>
      <w:r w:rsidRPr="00831371">
        <w:rPr>
          <w:rFonts w:ascii="Sakkal Majalla" w:eastAsia="Times New Roman" w:hAnsi="Sakkal Majalla"/>
          <w:b/>
          <w:bCs/>
          <w:color w:val="auto"/>
          <w:sz w:val="48"/>
          <w:szCs w:val="36"/>
          <w:lang w:val="en-GB"/>
        </w:rPr>
        <w:t>.</w:t>
      </w:r>
    </w:p>
    <w:p w14:paraId="534F60AD" w14:textId="77777777" w:rsidR="00831371" w:rsidRPr="00831371" w:rsidRDefault="00831371">
      <w:pPr>
        <w:numPr>
          <w:ilvl w:val="0"/>
          <w:numId w:val="23"/>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منظمة</w:t>
      </w:r>
      <w:r w:rsidRPr="00831371">
        <w:rPr>
          <w:rFonts w:ascii="Sakkal Majalla" w:eastAsia="Times New Roman" w:hAnsi="Sakkal Majalla"/>
          <w:b/>
          <w:bCs/>
          <w:color w:val="auto"/>
          <w:sz w:val="48"/>
          <w:szCs w:val="36"/>
          <w:lang w:val="en-GB"/>
        </w:rPr>
        <w:t>.</w:t>
      </w:r>
    </w:p>
    <w:p w14:paraId="273CB201" w14:textId="77777777" w:rsidR="00831371" w:rsidRPr="00831371" w:rsidRDefault="00831371">
      <w:pPr>
        <w:numPr>
          <w:ilvl w:val="0"/>
          <w:numId w:val="23"/>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مباشرة</w:t>
      </w:r>
      <w:r w:rsidRPr="00831371">
        <w:rPr>
          <w:rFonts w:ascii="Sakkal Majalla" w:eastAsia="Times New Roman" w:hAnsi="Sakkal Majalla"/>
          <w:b/>
          <w:bCs/>
          <w:color w:val="auto"/>
          <w:sz w:val="48"/>
          <w:szCs w:val="36"/>
          <w:lang w:val="en-GB"/>
        </w:rPr>
        <w:t>.</w:t>
      </w:r>
    </w:p>
    <w:p w14:paraId="5E858C14"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رابعاً: الموضوعية</w:t>
      </w:r>
    </w:p>
    <w:p w14:paraId="445BD28D"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التركيز على الحقائق بدلاً من المشاعر والانفعالات</w:t>
      </w:r>
      <w:r w:rsidRPr="00831371">
        <w:rPr>
          <w:rFonts w:ascii="Sakkal Majalla" w:eastAsia="Times New Roman" w:hAnsi="Sakkal Majalla"/>
          <w:b/>
          <w:bCs/>
          <w:color w:val="auto"/>
          <w:sz w:val="48"/>
          <w:szCs w:val="36"/>
          <w:lang w:val="en-GB"/>
        </w:rPr>
        <w:t>.</w:t>
      </w:r>
    </w:p>
    <w:p w14:paraId="11A94BA9"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خامساً: الصدق والمصداقية</w:t>
      </w:r>
    </w:p>
    <w:p w14:paraId="26C83D1B"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الثقة لا تُبنى إلا من خلال الصراحة والشفافية</w:t>
      </w:r>
      <w:r w:rsidRPr="00831371">
        <w:rPr>
          <w:rFonts w:ascii="Sakkal Majalla" w:eastAsia="Times New Roman" w:hAnsi="Sakkal Majalla"/>
          <w:b/>
          <w:bCs/>
          <w:color w:val="auto"/>
          <w:sz w:val="48"/>
          <w:szCs w:val="36"/>
          <w:lang w:val="en-GB"/>
        </w:rPr>
        <w:t>.</w:t>
      </w:r>
    </w:p>
    <w:p w14:paraId="6ADCFCD0"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سادساً: المرونة</w:t>
      </w:r>
    </w:p>
    <w:p w14:paraId="3ADBA6C2"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القدرة على تقبل الآراء الجديدة وتعديل المواقف عند الحاجة</w:t>
      </w:r>
      <w:r w:rsidRPr="00831371">
        <w:rPr>
          <w:rFonts w:ascii="Sakkal Majalla" w:eastAsia="Times New Roman" w:hAnsi="Sakkal Majalla"/>
          <w:b/>
          <w:bCs/>
          <w:color w:val="auto"/>
          <w:sz w:val="48"/>
          <w:szCs w:val="36"/>
          <w:lang w:val="en-GB"/>
        </w:rPr>
        <w:t>.</w:t>
      </w:r>
    </w:p>
    <w:p w14:paraId="1799293C"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سابعاً: التحكم في الانفعالات</w:t>
      </w:r>
    </w:p>
    <w:p w14:paraId="69CFA495"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الهدوء والاتزان من أهم عوامل نجاح الحوار</w:t>
      </w:r>
      <w:r w:rsidRPr="00831371">
        <w:rPr>
          <w:rFonts w:ascii="Sakkal Majalla" w:eastAsia="Times New Roman" w:hAnsi="Sakkal Majalla"/>
          <w:b/>
          <w:bCs/>
          <w:color w:val="auto"/>
          <w:sz w:val="48"/>
          <w:szCs w:val="36"/>
          <w:lang w:val="en-GB"/>
        </w:rPr>
        <w:t>.</w:t>
      </w:r>
    </w:p>
    <w:p w14:paraId="5DE9D466"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أخطاء شائعة تُفشل الحوار</w:t>
      </w:r>
    </w:p>
    <w:p w14:paraId="6E8638F3" w14:textId="77777777" w:rsidR="00831371" w:rsidRPr="00831371" w:rsidRDefault="00831371">
      <w:pPr>
        <w:numPr>
          <w:ilvl w:val="0"/>
          <w:numId w:val="2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المقاطعة المستمرة</w:t>
      </w:r>
      <w:r w:rsidRPr="00831371">
        <w:rPr>
          <w:rFonts w:ascii="Sakkal Majalla" w:eastAsia="Times New Roman" w:hAnsi="Sakkal Majalla"/>
          <w:b/>
          <w:bCs/>
          <w:color w:val="auto"/>
          <w:sz w:val="48"/>
          <w:szCs w:val="36"/>
          <w:lang w:val="en-GB"/>
        </w:rPr>
        <w:t>.</w:t>
      </w:r>
    </w:p>
    <w:p w14:paraId="2E43B1B2" w14:textId="77777777" w:rsidR="00831371" w:rsidRPr="00831371" w:rsidRDefault="00831371">
      <w:pPr>
        <w:numPr>
          <w:ilvl w:val="0"/>
          <w:numId w:val="2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رفع الصوت</w:t>
      </w:r>
      <w:r w:rsidRPr="00831371">
        <w:rPr>
          <w:rFonts w:ascii="Sakkal Majalla" w:eastAsia="Times New Roman" w:hAnsi="Sakkal Majalla"/>
          <w:b/>
          <w:bCs/>
          <w:color w:val="auto"/>
          <w:sz w:val="48"/>
          <w:szCs w:val="36"/>
          <w:lang w:val="en-GB"/>
        </w:rPr>
        <w:t>.</w:t>
      </w:r>
    </w:p>
    <w:p w14:paraId="7604D765" w14:textId="77777777" w:rsidR="00831371" w:rsidRPr="00831371" w:rsidRDefault="00831371">
      <w:pPr>
        <w:numPr>
          <w:ilvl w:val="0"/>
          <w:numId w:val="2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السخرية</w:t>
      </w:r>
      <w:r w:rsidRPr="00831371">
        <w:rPr>
          <w:rFonts w:ascii="Sakkal Majalla" w:eastAsia="Times New Roman" w:hAnsi="Sakkal Majalla"/>
          <w:b/>
          <w:bCs/>
          <w:color w:val="auto"/>
          <w:sz w:val="48"/>
          <w:szCs w:val="36"/>
          <w:lang w:val="en-GB"/>
        </w:rPr>
        <w:t>.</w:t>
      </w:r>
    </w:p>
    <w:p w14:paraId="32C846D0" w14:textId="77777777" w:rsidR="00831371" w:rsidRPr="00831371" w:rsidRDefault="00831371">
      <w:pPr>
        <w:numPr>
          <w:ilvl w:val="0"/>
          <w:numId w:val="2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lastRenderedPageBreak/>
        <w:t>الهجوم الشخصي</w:t>
      </w:r>
      <w:r w:rsidRPr="00831371">
        <w:rPr>
          <w:rFonts w:ascii="Sakkal Majalla" w:eastAsia="Times New Roman" w:hAnsi="Sakkal Majalla"/>
          <w:b/>
          <w:bCs/>
          <w:color w:val="auto"/>
          <w:sz w:val="48"/>
          <w:szCs w:val="36"/>
          <w:lang w:val="en-GB"/>
        </w:rPr>
        <w:t>.</w:t>
      </w:r>
    </w:p>
    <w:p w14:paraId="48515CA0" w14:textId="77777777" w:rsidR="00831371" w:rsidRPr="00831371" w:rsidRDefault="00831371">
      <w:pPr>
        <w:numPr>
          <w:ilvl w:val="0"/>
          <w:numId w:val="2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التعصب للرأي</w:t>
      </w:r>
      <w:r w:rsidRPr="00831371">
        <w:rPr>
          <w:rFonts w:ascii="Sakkal Majalla" w:eastAsia="Times New Roman" w:hAnsi="Sakkal Majalla"/>
          <w:b/>
          <w:bCs/>
          <w:color w:val="auto"/>
          <w:sz w:val="48"/>
          <w:szCs w:val="36"/>
          <w:lang w:val="en-GB"/>
        </w:rPr>
        <w:t>.</w:t>
      </w:r>
    </w:p>
    <w:p w14:paraId="745B2F67" w14:textId="77777777" w:rsidR="00831371" w:rsidRPr="00831371" w:rsidRDefault="00831371">
      <w:pPr>
        <w:numPr>
          <w:ilvl w:val="0"/>
          <w:numId w:val="2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إصدار الأحكام المسبقة</w:t>
      </w:r>
      <w:r w:rsidRPr="00831371">
        <w:rPr>
          <w:rFonts w:ascii="Sakkal Majalla" w:eastAsia="Times New Roman" w:hAnsi="Sakkal Majalla"/>
          <w:b/>
          <w:bCs/>
          <w:color w:val="auto"/>
          <w:sz w:val="48"/>
          <w:szCs w:val="36"/>
          <w:lang w:val="en-GB"/>
        </w:rPr>
        <w:t>.</w:t>
      </w:r>
    </w:p>
    <w:p w14:paraId="6932B70B" w14:textId="023BE5B3" w:rsidR="00831371" w:rsidRPr="00831371" w:rsidRDefault="00831371">
      <w:pPr>
        <w:numPr>
          <w:ilvl w:val="0"/>
          <w:numId w:val="2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تجاهل الطرف الآخر</w:t>
      </w:r>
      <w:r w:rsidRPr="00831371">
        <w:rPr>
          <w:rFonts w:ascii="Sakkal Majalla" w:eastAsia="Times New Roman" w:hAnsi="Sakkal Majalla"/>
          <w:b/>
          <w:bCs/>
          <w:color w:val="auto"/>
          <w:sz w:val="48"/>
          <w:szCs w:val="36"/>
          <w:lang w:val="en-GB"/>
        </w:rPr>
        <w:t>.</w:t>
      </w:r>
    </w:p>
    <w:p w14:paraId="59A5167B" w14:textId="77777777" w:rsidR="00831371" w:rsidRPr="00831371" w:rsidRDefault="00831371" w:rsidP="00831371">
      <w:pPr>
        <w:spacing w:after="200" w:line="240" w:lineRule="auto"/>
        <w:jc w:val="center"/>
        <w:rPr>
          <w:rFonts w:ascii="Sakkal Majalla" w:eastAsia="Times New Roman" w:hAnsi="Sakkal Majalla"/>
          <w:b/>
          <w:bCs/>
          <w:color w:val="006666"/>
          <w:sz w:val="72"/>
          <w:szCs w:val="48"/>
          <w:lang w:val="en-GB"/>
        </w:rPr>
      </w:pPr>
      <w:r w:rsidRPr="00831371">
        <w:rPr>
          <w:rFonts w:ascii="Sakkal Majalla" w:eastAsia="Times New Roman" w:hAnsi="Sakkal Majalla"/>
          <w:b/>
          <w:bCs/>
          <w:color w:val="006666"/>
          <w:sz w:val="72"/>
          <w:szCs w:val="48"/>
          <w:rtl/>
        </w:rPr>
        <w:t>ثانياً: إدارة النقاشات المهنية</w:t>
      </w:r>
    </w:p>
    <w:p w14:paraId="4CB61E8D"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النقاش المهني هو أحد أشكال الحوار المنظم الذي يهدف إلى تبادل المعلومات وتحليل القضايا ومناقشة الحلول واتخاذ القرارات داخل بيئة العمل</w:t>
      </w:r>
      <w:r w:rsidRPr="00831371">
        <w:rPr>
          <w:rFonts w:ascii="Sakkal Majalla" w:eastAsia="Times New Roman" w:hAnsi="Sakkal Majalla"/>
          <w:b/>
          <w:bCs/>
          <w:color w:val="auto"/>
          <w:sz w:val="48"/>
          <w:szCs w:val="36"/>
          <w:lang w:val="en-GB"/>
        </w:rPr>
        <w:t>.</w:t>
      </w:r>
    </w:p>
    <w:p w14:paraId="01BEEC9B"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وتُعتبر القدرة على إدارة النقاشات المهنية من المهارات المهمة للقادة والمديرين وأعضاء فرق العمل، لأنها تساعد على توجيه الحوار نحو تحقيق الأهداف المطلوبة بطريقة فعالة ومنظمة</w:t>
      </w:r>
      <w:r w:rsidRPr="00831371">
        <w:rPr>
          <w:rFonts w:ascii="Sakkal Majalla" w:eastAsia="Times New Roman" w:hAnsi="Sakkal Majalla"/>
          <w:b/>
          <w:bCs/>
          <w:color w:val="auto"/>
          <w:sz w:val="48"/>
          <w:szCs w:val="36"/>
          <w:lang w:val="en-GB"/>
        </w:rPr>
        <w:t>.</w:t>
      </w:r>
    </w:p>
    <w:p w14:paraId="1487A092"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مفهوم النقاش المهني</w:t>
      </w:r>
    </w:p>
    <w:p w14:paraId="3227C59A"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النقاش المهني هو</w:t>
      </w:r>
      <w:r w:rsidRPr="00831371">
        <w:rPr>
          <w:rFonts w:ascii="Sakkal Majalla" w:eastAsia="Times New Roman" w:hAnsi="Sakkal Majalla"/>
          <w:b/>
          <w:bCs/>
          <w:color w:val="auto"/>
          <w:sz w:val="48"/>
          <w:szCs w:val="36"/>
          <w:lang w:val="en-GB"/>
        </w:rPr>
        <w:t>:</w:t>
      </w:r>
    </w:p>
    <w:p w14:paraId="3AD47724"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lang w:val="en-GB"/>
        </w:rPr>
        <w:t>"</w:t>
      </w:r>
      <w:r w:rsidRPr="00831371">
        <w:rPr>
          <w:rFonts w:ascii="Sakkal Majalla" w:eastAsia="Times New Roman" w:hAnsi="Sakkal Majalla"/>
          <w:b/>
          <w:bCs/>
          <w:color w:val="auto"/>
          <w:sz w:val="48"/>
          <w:szCs w:val="36"/>
          <w:rtl/>
        </w:rPr>
        <w:t>عملية منظمة لتبادل الآراء والمعلومات بين مجموعة من الأفراد حول موضوع محدد بهدف الوصول إلى نتائج أو قرارات أو حلول عملية</w:t>
      </w:r>
      <w:r w:rsidRPr="00831371">
        <w:rPr>
          <w:rFonts w:ascii="Sakkal Majalla" w:eastAsia="Times New Roman" w:hAnsi="Sakkal Majalla"/>
          <w:b/>
          <w:bCs/>
          <w:color w:val="auto"/>
          <w:sz w:val="48"/>
          <w:szCs w:val="36"/>
          <w:lang w:val="en-GB"/>
        </w:rPr>
        <w:t>."</w:t>
      </w:r>
    </w:p>
    <w:p w14:paraId="03EB83E3"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أهداف النقاشات المهنية</w:t>
      </w:r>
    </w:p>
    <w:p w14:paraId="7D2F4CD7" w14:textId="77777777" w:rsidR="00831371" w:rsidRPr="00831371" w:rsidRDefault="00831371">
      <w:pPr>
        <w:numPr>
          <w:ilvl w:val="0"/>
          <w:numId w:val="25"/>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تبادل الخبرات</w:t>
      </w:r>
      <w:r w:rsidRPr="00831371">
        <w:rPr>
          <w:rFonts w:ascii="Sakkal Majalla" w:eastAsia="Times New Roman" w:hAnsi="Sakkal Majalla"/>
          <w:b/>
          <w:bCs/>
          <w:color w:val="auto"/>
          <w:sz w:val="48"/>
          <w:szCs w:val="36"/>
          <w:lang w:val="en-GB"/>
        </w:rPr>
        <w:t>.</w:t>
      </w:r>
    </w:p>
    <w:p w14:paraId="1AA3C8D9" w14:textId="77777777" w:rsidR="00831371" w:rsidRPr="00831371" w:rsidRDefault="00831371">
      <w:pPr>
        <w:numPr>
          <w:ilvl w:val="0"/>
          <w:numId w:val="25"/>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مناقشة المشكلات</w:t>
      </w:r>
      <w:r w:rsidRPr="00831371">
        <w:rPr>
          <w:rFonts w:ascii="Sakkal Majalla" w:eastAsia="Times New Roman" w:hAnsi="Sakkal Majalla"/>
          <w:b/>
          <w:bCs/>
          <w:color w:val="auto"/>
          <w:sz w:val="48"/>
          <w:szCs w:val="36"/>
          <w:lang w:val="en-GB"/>
        </w:rPr>
        <w:t>.</w:t>
      </w:r>
    </w:p>
    <w:p w14:paraId="185CE04F" w14:textId="77777777" w:rsidR="00831371" w:rsidRPr="00831371" w:rsidRDefault="00831371">
      <w:pPr>
        <w:numPr>
          <w:ilvl w:val="0"/>
          <w:numId w:val="25"/>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تحليل القضايا</w:t>
      </w:r>
      <w:r w:rsidRPr="00831371">
        <w:rPr>
          <w:rFonts w:ascii="Sakkal Majalla" w:eastAsia="Times New Roman" w:hAnsi="Sakkal Majalla"/>
          <w:b/>
          <w:bCs/>
          <w:color w:val="auto"/>
          <w:sz w:val="48"/>
          <w:szCs w:val="36"/>
          <w:lang w:val="en-GB"/>
        </w:rPr>
        <w:t>.</w:t>
      </w:r>
    </w:p>
    <w:p w14:paraId="3E16085F" w14:textId="77777777" w:rsidR="00831371" w:rsidRPr="00831371" w:rsidRDefault="00831371">
      <w:pPr>
        <w:numPr>
          <w:ilvl w:val="0"/>
          <w:numId w:val="25"/>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lastRenderedPageBreak/>
        <w:t>اتخاذ القرارات</w:t>
      </w:r>
      <w:r w:rsidRPr="00831371">
        <w:rPr>
          <w:rFonts w:ascii="Sakkal Majalla" w:eastAsia="Times New Roman" w:hAnsi="Sakkal Majalla"/>
          <w:b/>
          <w:bCs/>
          <w:color w:val="auto"/>
          <w:sz w:val="48"/>
          <w:szCs w:val="36"/>
          <w:lang w:val="en-GB"/>
        </w:rPr>
        <w:t>.</w:t>
      </w:r>
    </w:p>
    <w:p w14:paraId="6E4BFDE6" w14:textId="77777777" w:rsidR="00831371" w:rsidRPr="00831371" w:rsidRDefault="00831371">
      <w:pPr>
        <w:numPr>
          <w:ilvl w:val="0"/>
          <w:numId w:val="25"/>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تطوير الأداء</w:t>
      </w:r>
      <w:r w:rsidRPr="00831371">
        <w:rPr>
          <w:rFonts w:ascii="Sakkal Majalla" w:eastAsia="Times New Roman" w:hAnsi="Sakkal Majalla"/>
          <w:b/>
          <w:bCs/>
          <w:color w:val="auto"/>
          <w:sz w:val="48"/>
          <w:szCs w:val="36"/>
          <w:lang w:val="en-GB"/>
        </w:rPr>
        <w:t>.</w:t>
      </w:r>
    </w:p>
    <w:p w14:paraId="74585524" w14:textId="77777777" w:rsidR="00831371" w:rsidRPr="00831371" w:rsidRDefault="00831371">
      <w:pPr>
        <w:numPr>
          <w:ilvl w:val="0"/>
          <w:numId w:val="25"/>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تعزيز المشاركة</w:t>
      </w:r>
      <w:r w:rsidRPr="00831371">
        <w:rPr>
          <w:rFonts w:ascii="Sakkal Majalla" w:eastAsia="Times New Roman" w:hAnsi="Sakkal Majalla"/>
          <w:b/>
          <w:bCs/>
          <w:color w:val="auto"/>
          <w:sz w:val="48"/>
          <w:szCs w:val="36"/>
          <w:lang w:val="en-GB"/>
        </w:rPr>
        <w:t>.</w:t>
      </w:r>
    </w:p>
    <w:p w14:paraId="7BC73831"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مراحل إدارة النقاش المهني</w:t>
      </w:r>
    </w:p>
    <w:p w14:paraId="24C3A238"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المرحلة الأولى: الإعداد للنقاش</w:t>
      </w:r>
    </w:p>
    <w:p w14:paraId="0032FFE9"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تشمل</w:t>
      </w:r>
      <w:r w:rsidRPr="00831371">
        <w:rPr>
          <w:rFonts w:ascii="Sakkal Majalla" w:eastAsia="Times New Roman" w:hAnsi="Sakkal Majalla"/>
          <w:b/>
          <w:bCs/>
          <w:color w:val="auto"/>
          <w:sz w:val="48"/>
          <w:szCs w:val="36"/>
          <w:lang w:val="en-GB"/>
        </w:rPr>
        <w:t>:</w:t>
      </w:r>
    </w:p>
    <w:p w14:paraId="3F903EA6" w14:textId="77777777" w:rsidR="00831371" w:rsidRPr="00831371" w:rsidRDefault="00831371">
      <w:pPr>
        <w:numPr>
          <w:ilvl w:val="0"/>
          <w:numId w:val="26"/>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تحديد الهدف</w:t>
      </w:r>
      <w:r w:rsidRPr="00831371">
        <w:rPr>
          <w:rFonts w:ascii="Sakkal Majalla" w:eastAsia="Times New Roman" w:hAnsi="Sakkal Majalla"/>
          <w:b/>
          <w:bCs/>
          <w:color w:val="auto"/>
          <w:sz w:val="48"/>
          <w:szCs w:val="36"/>
          <w:lang w:val="en-GB"/>
        </w:rPr>
        <w:t>.</w:t>
      </w:r>
    </w:p>
    <w:p w14:paraId="1BC03835" w14:textId="77777777" w:rsidR="00831371" w:rsidRPr="00831371" w:rsidRDefault="00831371">
      <w:pPr>
        <w:numPr>
          <w:ilvl w:val="0"/>
          <w:numId w:val="26"/>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جمع المعلومات</w:t>
      </w:r>
      <w:r w:rsidRPr="00831371">
        <w:rPr>
          <w:rFonts w:ascii="Sakkal Majalla" w:eastAsia="Times New Roman" w:hAnsi="Sakkal Majalla"/>
          <w:b/>
          <w:bCs/>
          <w:color w:val="auto"/>
          <w:sz w:val="48"/>
          <w:szCs w:val="36"/>
          <w:lang w:val="en-GB"/>
        </w:rPr>
        <w:t>.</w:t>
      </w:r>
    </w:p>
    <w:p w14:paraId="3838F935" w14:textId="77777777" w:rsidR="00831371" w:rsidRPr="00831371" w:rsidRDefault="00831371">
      <w:pPr>
        <w:numPr>
          <w:ilvl w:val="0"/>
          <w:numId w:val="26"/>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تحديد المشاركين</w:t>
      </w:r>
      <w:r w:rsidRPr="00831371">
        <w:rPr>
          <w:rFonts w:ascii="Sakkal Majalla" w:eastAsia="Times New Roman" w:hAnsi="Sakkal Majalla"/>
          <w:b/>
          <w:bCs/>
          <w:color w:val="auto"/>
          <w:sz w:val="48"/>
          <w:szCs w:val="36"/>
          <w:lang w:val="en-GB"/>
        </w:rPr>
        <w:t>.</w:t>
      </w:r>
    </w:p>
    <w:p w14:paraId="7CBD49AE" w14:textId="77777777" w:rsidR="00831371" w:rsidRPr="00831371" w:rsidRDefault="00831371">
      <w:pPr>
        <w:numPr>
          <w:ilvl w:val="0"/>
          <w:numId w:val="26"/>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إعداد جدول الأعمال</w:t>
      </w:r>
      <w:r w:rsidRPr="00831371">
        <w:rPr>
          <w:rFonts w:ascii="Sakkal Majalla" w:eastAsia="Times New Roman" w:hAnsi="Sakkal Majalla"/>
          <w:b/>
          <w:bCs/>
          <w:color w:val="auto"/>
          <w:sz w:val="48"/>
          <w:szCs w:val="36"/>
          <w:lang w:val="en-GB"/>
        </w:rPr>
        <w:t>.</w:t>
      </w:r>
    </w:p>
    <w:p w14:paraId="04C099D7"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المرحلة الثانية: افتتاح النقاش</w:t>
      </w:r>
    </w:p>
    <w:p w14:paraId="6BDA89DF"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ويتضمن</w:t>
      </w:r>
      <w:r w:rsidRPr="00831371">
        <w:rPr>
          <w:rFonts w:ascii="Sakkal Majalla" w:eastAsia="Times New Roman" w:hAnsi="Sakkal Majalla"/>
          <w:b/>
          <w:bCs/>
          <w:color w:val="auto"/>
          <w:sz w:val="48"/>
          <w:szCs w:val="36"/>
          <w:lang w:val="en-GB"/>
        </w:rPr>
        <w:t>:</w:t>
      </w:r>
    </w:p>
    <w:p w14:paraId="39E815C4" w14:textId="77777777" w:rsidR="00831371" w:rsidRPr="00831371" w:rsidRDefault="00831371">
      <w:pPr>
        <w:numPr>
          <w:ilvl w:val="0"/>
          <w:numId w:val="27"/>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الترحيب بالمشاركين</w:t>
      </w:r>
      <w:r w:rsidRPr="00831371">
        <w:rPr>
          <w:rFonts w:ascii="Sakkal Majalla" w:eastAsia="Times New Roman" w:hAnsi="Sakkal Majalla"/>
          <w:b/>
          <w:bCs/>
          <w:color w:val="auto"/>
          <w:sz w:val="48"/>
          <w:szCs w:val="36"/>
          <w:lang w:val="en-GB"/>
        </w:rPr>
        <w:t>.</w:t>
      </w:r>
    </w:p>
    <w:p w14:paraId="1797CD75" w14:textId="77777777" w:rsidR="00831371" w:rsidRPr="00831371" w:rsidRDefault="00831371">
      <w:pPr>
        <w:numPr>
          <w:ilvl w:val="0"/>
          <w:numId w:val="27"/>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توضيح الهدف</w:t>
      </w:r>
      <w:r w:rsidRPr="00831371">
        <w:rPr>
          <w:rFonts w:ascii="Sakkal Majalla" w:eastAsia="Times New Roman" w:hAnsi="Sakkal Majalla"/>
          <w:b/>
          <w:bCs/>
          <w:color w:val="auto"/>
          <w:sz w:val="48"/>
          <w:szCs w:val="36"/>
          <w:lang w:val="en-GB"/>
        </w:rPr>
        <w:t>.</w:t>
      </w:r>
    </w:p>
    <w:p w14:paraId="35B1BF65" w14:textId="77777777" w:rsidR="00831371" w:rsidRPr="00831371" w:rsidRDefault="00831371">
      <w:pPr>
        <w:numPr>
          <w:ilvl w:val="0"/>
          <w:numId w:val="27"/>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تحديد قواعد الحوار</w:t>
      </w:r>
      <w:r w:rsidRPr="00831371">
        <w:rPr>
          <w:rFonts w:ascii="Sakkal Majalla" w:eastAsia="Times New Roman" w:hAnsi="Sakkal Majalla"/>
          <w:b/>
          <w:bCs/>
          <w:color w:val="auto"/>
          <w:sz w:val="48"/>
          <w:szCs w:val="36"/>
          <w:lang w:val="en-GB"/>
        </w:rPr>
        <w:t>.</w:t>
      </w:r>
    </w:p>
    <w:p w14:paraId="4F175B3C"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6B10FD91"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7F0860E0" w14:textId="4E13DCF8"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lastRenderedPageBreak/>
        <w:t>المرحلة الثالثة: إدارة الحوار</w:t>
      </w:r>
    </w:p>
    <w:p w14:paraId="7F7973BF"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تشمل</w:t>
      </w:r>
      <w:r w:rsidRPr="00831371">
        <w:rPr>
          <w:rFonts w:ascii="Sakkal Majalla" w:eastAsia="Times New Roman" w:hAnsi="Sakkal Majalla"/>
          <w:b/>
          <w:bCs/>
          <w:color w:val="auto"/>
          <w:sz w:val="48"/>
          <w:szCs w:val="36"/>
          <w:lang w:val="en-GB"/>
        </w:rPr>
        <w:t>:</w:t>
      </w:r>
    </w:p>
    <w:p w14:paraId="715A68AF" w14:textId="77777777" w:rsidR="00831371" w:rsidRPr="00831371" w:rsidRDefault="00831371">
      <w:pPr>
        <w:numPr>
          <w:ilvl w:val="0"/>
          <w:numId w:val="28"/>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إعطاء الفرصة للجميع</w:t>
      </w:r>
      <w:r w:rsidRPr="00831371">
        <w:rPr>
          <w:rFonts w:ascii="Sakkal Majalla" w:eastAsia="Times New Roman" w:hAnsi="Sakkal Majalla"/>
          <w:b/>
          <w:bCs/>
          <w:color w:val="auto"/>
          <w:sz w:val="48"/>
          <w:szCs w:val="36"/>
          <w:lang w:val="en-GB"/>
        </w:rPr>
        <w:t>.</w:t>
      </w:r>
    </w:p>
    <w:p w14:paraId="346EFCFB" w14:textId="77777777" w:rsidR="00831371" w:rsidRPr="00831371" w:rsidRDefault="00831371">
      <w:pPr>
        <w:numPr>
          <w:ilvl w:val="0"/>
          <w:numId w:val="28"/>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تنظيم المداخلات</w:t>
      </w:r>
      <w:r w:rsidRPr="00831371">
        <w:rPr>
          <w:rFonts w:ascii="Sakkal Majalla" w:eastAsia="Times New Roman" w:hAnsi="Sakkal Majalla"/>
          <w:b/>
          <w:bCs/>
          <w:color w:val="auto"/>
          <w:sz w:val="48"/>
          <w:szCs w:val="36"/>
          <w:lang w:val="en-GB"/>
        </w:rPr>
        <w:t>.</w:t>
      </w:r>
    </w:p>
    <w:p w14:paraId="20EC0952" w14:textId="77777777" w:rsidR="00831371" w:rsidRPr="00831371" w:rsidRDefault="00831371">
      <w:pPr>
        <w:numPr>
          <w:ilvl w:val="0"/>
          <w:numId w:val="28"/>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توجيه الحوار نحو الموضوع</w:t>
      </w:r>
      <w:r w:rsidRPr="00831371">
        <w:rPr>
          <w:rFonts w:ascii="Sakkal Majalla" w:eastAsia="Times New Roman" w:hAnsi="Sakkal Majalla"/>
          <w:b/>
          <w:bCs/>
          <w:color w:val="auto"/>
          <w:sz w:val="48"/>
          <w:szCs w:val="36"/>
          <w:lang w:val="en-GB"/>
        </w:rPr>
        <w:t>.</w:t>
      </w:r>
    </w:p>
    <w:p w14:paraId="1A2E43FE" w14:textId="77777777" w:rsidR="00831371" w:rsidRPr="00831371" w:rsidRDefault="00831371">
      <w:pPr>
        <w:numPr>
          <w:ilvl w:val="0"/>
          <w:numId w:val="28"/>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منع المقاطعات</w:t>
      </w:r>
      <w:r w:rsidRPr="00831371">
        <w:rPr>
          <w:rFonts w:ascii="Sakkal Majalla" w:eastAsia="Times New Roman" w:hAnsi="Sakkal Majalla"/>
          <w:b/>
          <w:bCs/>
          <w:color w:val="auto"/>
          <w:sz w:val="48"/>
          <w:szCs w:val="36"/>
          <w:lang w:val="en-GB"/>
        </w:rPr>
        <w:t>.</w:t>
      </w:r>
    </w:p>
    <w:p w14:paraId="7BF31966"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المرحلة الرابعة: معالجة الخلافات</w:t>
      </w:r>
    </w:p>
    <w:p w14:paraId="38224BC0"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ويتطلب</w:t>
      </w:r>
      <w:r w:rsidRPr="00831371">
        <w:rPr>
          <w:rFonts w:ascii="Sakkal Majalla" w:eastAsia="Times New Roman" w:hAnsi="Sakkal Majalla"/>
          <w:b/>
          <w:bCs/>
          <w:color w:val="auto"/>
          <w:sz w:val="48"/>
          <w:szCs w:val="36"/>
          <w:lang w:val="en-GB"/>
        </w:rPr>
        <w:t>:</w:t>
      </w:r>
    </w:p>
    <w:p w14:paraId="16C0DB98" w14:textId="77777777" w:rsidR="00831371" w:rsidRPr="00831371" w:rsidRDefault="00831371">
      <w:pPr>
        <w:numPr>
          <w:ilvl w:val="0"/>
          <w:numId w:val="29"/>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الحياد</w:t>
      </w:r>
      <w:r w:rsidRPr="00831371">
        <w:rPr>
          <w:rFonts w:ascii="Sakkal Majalla" w:eastAsia="Times New Roman" w:hAnsi="Sakkal Majalla"/>
          <w:b/>
          <w:bCs/>
          <w:color w:val="auto"/>
          <w:sz w:val="48"/>
          <w:szCs w:val="36"/>
          <w:lang w:val="en-GB"/>
        </w:rPr>
        <w:t>.</w:t>
      </w:r>
    </w:p>
    <w:p w14:paraId="7FB51DB2" w14:textId="77777777" w:rsidR="00831371" w:rsidRPr="00831371" w:rsidRDefault="00831371">
      <w:pPr>
        <w:numPr>
          <w:ilvl w:val="0"/>
          <w:numId w:val="29"/>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التركيز على الحقائق</w:t>
      </w:r>
      <w:r w:rsidRPr="00831371">
        <w:rPr>
          <w:rFonts w:ascii="Sakkal Majalla" w:eastAsia="Times New Roman" w:hAnsi="Sakkal Majalla"/>
          <w:b/>
          <w:bCs/>
          <w:color w:val="auto"/>
          <w:sz w:val="48"/>
          <w:szCs w:val="36"/>
          <w:lang w:val="en-GB"/>
        </w:rPr>
        <w:t>.</w:t>
      </w:r>
    </w:p>
    <w:p w14:paraId="624140CE" w14:textId="77777777" w:rsidR="00831371" w:rsidRPr="00831371" w:rsidRDefault="00831371">
      <w:pPr>
        <w:numPr>
          <w:ilvl w:val="0"/>
          <w:numId w:val="29"/>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تهدئة التوتر</w:t>
      </w:r>
      <w:r w:rsidRPr="00831371">
        <w:rPr>
          <w:rFonts w:ascii="Sakkal Majalla" w:eastAsia="Times New Roman" w:hAnsi="Sakkal Majalla"/>
          <w:b/>
          <w:bCs/>
          <w:color w:val="auto"/>
          <w:sz w:val="48"/>
          <w:szCs w:val="36"/>
          <w:lang w:val="en-GB"/>
        </w:rPr>
        <w:t>.</w:t>
      </w:r>
    </w:p>
    <w:p w14:paraId="7C600483" w14:textId="77777777" w:rsidR="00831371" w:rsidRPr="00831371" w:rsidRDefault="00831371">
      <w:pPr>
        <w:numPr>
          <w:ilvl w:val="0"/>
          <w:numId w:val="29"/>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إعادة توجيه الحوار</w:t>
      </w:r>
      <w:r w:rsidRPr="00831371">
        <w:rPr>
          <w:rFonts w:ascii="Sakkal Majalla" w:eastAsia="Times New Roman" w:hAnsi="Sakkal Majalla"/>
          <w:b/>
          <w:bCs/>
          <w:color w:val="auto"/>
          <w:sz w:val="48"/>
          <w:szCs w:val="36"/>
          <w:lang w:val="en-GB"/>
        </w:rPr>
        <w:t>.</w:t>
      </w:r>
    </w:p>
    <w:p w14:paraId="0A9A0217"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المرحلة الخامسة: تلخيص النتائج</w:t>
      </w:r>
    </w:p>
    <w:p w14:paraId="514EE06E"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تشمل</w:t>
      </w:r>
      <w:r w:rsidRPr="00831371">
        <w:rPr>
          <w:rFonts w:ascii="Sakkal Majalla" w:eastAsia="Times New Roman" w:hAnsi="Sakkal Majalla"/>
          <w:b/>
          <w:bCs/>
          <w:color w:val="auto"/>
          <w:sz w:val="48"/>
          <w:szCs w:val="36"/>
          <w:lang w:val="en-GB"/>
        </w:rPr>
        <w:t>:</w:t>
      </w:r>
    </w:p>
    <w:p w14:paraId="5A04BF04" w14:textId="77777777" w:rsidR="00831371" w:rsidRPr="00831371" w:rsidRDefault="00831371">
      <w:pPr>
        <w:numPr>
          <w:ilvl w:val="0"/>
          <w:numId w:val="3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تلخيص النقاط الرئيسية</w:t>
      </w:r>
      <w:r w:rsidRPr="00831371">
        <w:rPr>
          <w:rFonts w:ascii="Sakkal Majalla" w:eastAsia="Times New Roman" w:hAnsi="Sakkal Majalla"/>
          <w:b/>
          <w:bCs/>
          <w:color w:val="auto"/>
          <w:sz w:val="48"/>
          <w:szCs w:val="36"/>
          <w:lang w:val="en-GB"/>
        </w:rPr>
        <w:t>.</w:t>
      </w:r>
    </w:p>
    <w:p w14:paraId="0320DB3E" w14:textId="77777777" w:rsidR="00831371" w:rsidRPr="00831371" w:rsidRDefault="00831371">
      <w:pPr>
        <w:numPr>
          <w:ilvl w:val="0"/>
          <w:numId w:val="3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تحديد القرارات</w:t>
      </w:r>
      <w:r w:rsidRPr="00831371">
        <w:rPr>
          <w:rFonts w:ascii="Sakkal Majalla" w:eastAsia="Times New Roman" w:hAnsi="Sakkal Majalla"/>
          <w:b/>
          <w:bCs/>
          <w:color w:val="auto"/>
          <w:sz w:val="48"/>
          <w:szCs w:val="36"/>
          <w:lang w:val="en-GB"/>
        </w:rPr>
        <w:t>.</w:t>
      </w:r>
    </w:p>
    <w:p w14:paraId="1E878463" w14:textId="77777777" w:rsidR="00831371" w:rsidRPr="00831371" w:rsidRDefault="00831371">
      <w:pPr>
        <w:numPr>
          <w:ilvl w:val="0"/>
          <w:numId w:val="3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lastRenderedPageBreak/>
        <w:t>توزيع المسؤوليات</w:t>
      </w:r>
      <w:r w:rsidRPr="00831371">
        <w:rPr>
          <w:rFonts w:ascii="Sakkal Majalla" w:eastAsia="Times New Roman" w:hAnsi="Sakkal Majalla"/>
          <w:b/>
          <w:bCs/>
          <w:color w:val="auto"/>
          <w:sz w:val="48"/>
          <w:szCs w:val="36"/>
          <w:lang w:val="en-GB"/>
        </w:rPr>
        <w:t>.</w:t>
      </w:r>
    </w:p>
    <w:p w14:paraId="4FEE798C"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صفات مدير النقاش الناجح</w:t>
      </w:r>
    </w:p>
    <w:p w14:paraId="0AB9C774" w14:textId="77777777" w:rsidR="00831371" w:rsidRPr="00831371" w:rsidRDefault="00831371">
      <w:pPr>
        <w:numPr>
          <w:ilvl w:val="0"/>
          <w:numId w:val="3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الحياد</w:t>
      </w:r>
      <w:r w:rsidRPr="00831371">
        <w:rPr>
          <w:rFonts w:ascii="Sakkal Majalla" w:eastAsia="Times New Roman" w:hAnsi="Sakkal Majalla"/>
          <w:b/>
          <w:bCs/>
          <w:color w:val="auto"/>
          <w:sz w:val="48"/>
          <w:szCs w:val="36"/>
          <w:lang w:val="en-GB"/>
        </w:rPr>
        <w:t>.</w:t>
      </w:r>
    </w:p>
    <w:p w14:paraId="14256D95" w14:textId="77777777" w:rsidR="00831371" w:rsidRPr="00831371" w:rsidRDefault="00831371">
      <w:pPr>
        <w:numPr>
          <w:ilvl w:val="0"/>
          <w:numId w:val="3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القيادة</w:t>
      </w:r>
      <w:r w:rsidRPr="00831371">
        <w:rPr>
          <w:rFonts w:ascii="Sakkal Majalla" w:eastAsia="Times New Roman" w:hAnsi="Sakkal Majalla"/>
          <w:b/>
          <w:bCs/>
          <w:color w:val="auto"/>
          <w:sz w:val="48"/>
          <w:szCs w:val="36"/>
          <w:lang w:val="en-GB"/>
        </w:rPr>
        <w:t>.</w:t>
      </w:r>
    </w:p>
    <w:p w14:paraId="7AE9A8B2" w14:textId="77777777" w:rsidR="00831371" w:rsidRPr="00831371" w:rsidRDefault="00831371">
      <w:pPr>
        <w:numPr>
          <w:ilvl w:val="0"/>
          <w:numId w:val="3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المرونة</w:t>
      </w:r>
      <w:r w:rsidRPr="00831371">
        <w:rPr>
          <w:rFonts w:ascii="Sakkal Majalla" w:eastAsia="Times New Roman" w:hAnsi="Sakkal Majalla"/>
          <w:b/>
          <w:bCs/>
          <w:color w:val="auto"/>
          <w:sz w:val="48"/>
          <w:szCs w:val="36"/>
          <w:lang w:val="en-GB"/>
        </w:rPr>
        <w:t>.</w:t>
      </w:r>
    </w:p>
    <w:p w14:paraId="70F99E03" w14:textId="77777777" w:rsidR="00831371" w:rsidRPr="00831371" w:rsidRDefault="00831371">
      <w:pPr>
        <w:numPr>
          <w:ilvl w:val="0"/>
          <w:numId w:val="3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حسن الاستماع</w:t>
      </w:r>
      <w:r w:rsidRPr="00831371">
        <w:rPr>
          <w:rFonts w:ascii="Sakkal Majalla" w:eastAsia="Times New Roman" w:hAnsi="Sakkal Majalla"/>
          <w:b/>
          <w:bCs/>
          <w:color w:val="auto"/>
          <w:sz w:val="48"/>
          <w:szCs w:val="36"/>
          <w:lang w:val="en-GB"/>
        </w:rPr>
        <w:t>.</w:t>
      </w:r>
    </w:p>
    <w:p w14:paraId="332FC1EA" w14:textId="77777777" w:rsidR="00831371" w:rsidRPr="00831371" w:rsidRDefault="00831371">
      <w:pPr>
        <w:numPr>
          <w:ilvl w:val="0"/>
          <w:numId w:val="3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إدارة الوقت</w:t>
      </w:r>
      <w:r w:rsidRPr="00831371">
        <w:rPr>
          <w:rFonts w:ascii="Sakkal Majalla" w:eastAsia="Times New Roman" w:hAnsi="Sakkal Majalla"/>
          <w:b/>
          <w:bCs/>
          <w:color w:val="auto"/>
          <w:sz w:val="48"/>
          <w:szCs w:val="36"/>
          <w:lang w:val="en-GB"/>
        </w:rPr>
        <w:t>.</w:t>
      </w:r>
    </w:p>
    <w:p w14:paraId="4A2F0C58" w14:textId="77777777" w:rsidR="00831371" w:rsidRPr="00831371" w:rsidRDefault="00831371">
      <w:pPr>
        <w:numPr>
          <w:ilvl w:val="0"/>
          <w:numId w:val="3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الذكاء العاطفي</w:t>
      </w:r>
      <w:r w:rsidRPr="00831371">
        <w:rPr>
          <w:rFonts w:ascii="Sakkal Majalla" w:eastAsia="Times New Roman" w:hAnsi="Sakkal Majalla"/>
          <w:b/>
          <w:bCs/>
          <w:color w:val="auto"/>
          <w:sz w:val="48"/>
          <w:szCs w:val="36"/>
          <w:lang w:val="en-GB"/>
        </w:rPr>
        <w:t>.</w:t>
      </w:r>
    </w:p>
    <w:p w14:paraId="09F959BF" w14:textId="77777777" w:rsidR="00831371" w:rsidRPr="00831371" w:rsidRDefault="00831371">
      <w:pPr>
        <w:numPr>
          <w:ilvl w:val="0"/>
          <w:numId w:val="3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القدرة على حل المشكلات</w:t>
      </w:r>
      <w:r w:rsidRPr="00831371">
        <w:rPr>
          <w:rFonts w:ascii="Sakkal Majalla" w:eastAsia="Times New Roman" w:hAnsi="Sakkal Majalla"/>
          <w:b/>
          <w:bCs/>
          <w:color w:val="auto"/>
          <w:sz w:val="48"/>
          <w:szCs w:val="36"/>
          <w:lang w:val="en-GB"/>
        </w:rPr>
        <w:t>.</w:t>
      </w:r>
    </w:p>
    <w:p w14:paraId="3DF4BCB1"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معوقات النقاشات المهنية</w:t>
      </w:r>
    </w:p>
    <w:p w14:paraId="70F7B700" w14:textId="77777777" w:rsidR="00831371" w:rsidRPr="00831371" w:rsidRDefault="00831371">
      <w:pPr>
        <w:numPr>
          <w:ilvl w:val="0"/>
          <w:numId w:val="3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الخروج عن الموضوع</w:t>
      </w:r>
      <w:r w:rsidRPr="00831371">
        <w:rPr>
          <w:rFonts w:ascii="Sakkal Majalla" w:eastAsia="Times New Roman" w:hAnsi="Sakkal Majalla"/>
          <w:b/>
          <w:bCs/>
          <w:color w:val="auto"/>
          <w:sz w:val="48"/>
          <w:szCs w:val="36"/>
          <w:lang w:val="en-GB"/>
        </w:rPr>
        <w:t>.</w:t>
      </w:r>
    </w:p>
    <w:p w14:paraId="6A347FFF" w14:textId="77777777" w:rsidR="00831371" w:rsidRPr="00831371" w:rsidRDefault="00831371">
      <w:pPr>
        <w:numPr>
          <w:ilvl w:val="0"/>
          <w:numId w:val="3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سيطرة شخص واحد</w:t>
      </w:r>
      <w:r w:rsidRPr="00831371">
        <w:rPr>
          <w:rFonts w:ascii="Sakkal Majalla" w:eastAsia="Times New Roman" w:hAnsi="Sakkal Majalla"/>
          <w:b/>
          <w:bCs/>
          <w:color w:val="auto"/>
          <w:sz w:val="48"/>
          <w:szCs w:val="36"/>
          <w:lang w:val="en-GB"/>
        </w:rPr>
        <w:t>.</w:t>
      </w:r>
    </w:p>
    <w:p w14:paraId="7B1F435B" w14:textId="77777777" w:rsidR="00831371" w:rsidRPr="00831371" w:rsidRDefault="00831371">
      <w:pPr>
        <w:numPr>
          <w:ilvl w:val="0"/>
          <w:numId w:val="3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ضعف المشاركة</w:t>
      </w:r>
      <w:r w:rsidRPr="00831371">
        <w:rPr>
          <w:rFonts w:ascii="Sakkal Majalla" w:eastAsia="Times New Roman" w:hAnsi="Sakkal Majalla"/>
          <w:b/>
          <w:bCs/>
          <w:color w:val="auto"/>
          <w:sz w:val="48"/>
          <w:szCs w:val="36"/>
          <w:lang w:val="en-GB"/>
        </w:rPr>
        <w:t>.</w:t>
      </w:r>
    </w:p>
    <w:p w14:paraId="79680592" w14:textId="77777777" w:rsidR="00831371" w:rsidRPr="00831371" w:rsidRDefault="00831371">
      <w:pPr>
        <w:numPr>
          <w:ilvl w:val="0"/>
          <w:numId w:val="3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الانفعالات</w:t>
      </w:r>
      <w:r w:rsidRPr="00831371">
        <w:rPr>
          <w:rFonts w:ascii="Sakkal Majalla" w:eastAsia="Times New Roman" w:hAnsi="Sakkal Majalla"/>
          <w:b/>
          <w:bCs/>
          <w:color w:val="auto"/>
          <w:sz w:val="48"/>
          <w:szCs w:val="36"/>
          <w:lang w:val="en-GB"/>
        </w:rPr>
        <w:t>.</w:t>
      </w:r>
    </w:p>
    <w:p w14:paraId="26AABAA3" w14:textId="77777777" w:rsidR="00831371" w:rsidRPr="00831371" w:rsidRDefault="00831371">
      <w:pPr>
        <w:numPr>
          <w:ilvl w:val="0"/>
          <w:numId w:val="3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نقص المعلومات</w:t>
      </w:r>
      <w:r w:rsidRPr="00831371">
        <w:rPr>
          <w:rFonts w:ascii="Sakkal Majalla" w:eastAsia="Times New Roman" w:hAnsi="Sakkal Majalla"/>
          <w:b/>
          <w:bCs/>
          <w:color w:val="auto"/>
          <w:sz w:val="48"/>
          <w:szCs w:val="36"/>
          <w:lang w:val="en-GB"/>
        </w:rPr>
        <w:t>.</w:t>
      </w:r>
    </w:p>
    <w:p w14:paraId="2885792E" w14:textId="47E6C1AE" w:rsidR="00831371" w:rsidRPr="00831371" w:rsidRDefault="00831371">
      <w:pPr>
        <w:numPr>
          <w:ilvl w:val="0"/>
          <w:numId w:val="3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غموض الأهداف</w:t>
      </w:r>
      <w:r w:rsidRPr="00831371">
        <w:rPr>
          <w:rFonts w:ascii="Sakkal Majalla" w:eastAsia="Times New Roman" w:hAnsi="Sakkal Majalla"/>
          <w:b/>
          <w:bCs/>
          <w:color w:val="auto"/>
          <w:sz w:val="48"/>
          <w:szCs w:val="36"/>
          <w:lang w:val="en-GB"/>
        </w:rPr>
        <w:t>.</w:t>
      </w:r>
    </w:p>
    <w:p w14:paraId="2386A790" w14:textId="77777777" w:rsidR="00831371" w:rsidRPr="00831371" w:rsidRDefault="00831371" w:rsidP="00831371">
      <w:pPr>
        <w:spacing w:after="200" w:line="240" w:lineRule="auto"/>
        <w:jc w:val="center"/>
        <w:rPr>
          <w:rFonts w:ascii="Sakkal Majalla" w:eastAsia="Times New Roman" w:hAnsi="Sakkal Majalla"/>
          <w:b/>
          <w:bCs/>
          <w:color w:val="006666"/>
          <w:sz w:val="56"/>
          <w:szCs w:val="44"/>
          <w:lang w:val="en-GB"/>
        </w:rPr>
      </w:pPr>
      <w:r w:rsidRPr="00831371">
        <w:rPr>
          <w:rFonts w:ascii="Sakkal Majalla" w:eastAsia="Times New Roman" w:hAnsi="Sakkal Majalla"/>
          <w:b/>
          <w:bCs/>
          <w:color w:val="006666"/>
          <w:sz w:val="56"/>
          <w:szCs w:val="44"/>
          <w:rtl/>
        </w:rPr>
        <w:lastRenderedPageBreak/>
        <w:t>ثالثاً: طرح الأسئلة الفعالة</w:t>
      </w:r>
    </w:p>
    <w:p w14:paraId="78577112"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تُعد الأسئلة من أقوى أدوات التواصل والحوار، فهي تساعد على جمع المعلومات، وفهم وجهات النظر، وتحفيز التفكير، واكتشاف المشكلات، والوصول إلى حلول مبتكرة</w:t>
      </w:r>
      <w:r w:rsidRPr="00831371">
        <w:rPr>
          <w:rFonts w:ascii="Sakkal Majalla" w:eastAsia="Times New Roman" w:hAnsi="Sakkal Majalla"/>
          <w:b/>
          <w:bCs/>
          <w:color w:val="auto"/>
          <w:sz w:val="48"/>
          <w:szCs w:val="36"/>
          <w:lang w:val="en-GB"/>
        </w:rPr>
        <w:t>.</w:t>
      </w:r>
    </w:p>
    <w:p w14:paraId="4D99C4FC"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وقد قيل</w:t>
      </w:r>
      <w:r w:rsidRPr="00831371">
        <w:rPr>
          <w:rFonts w:ascii="Sakkal Majalla" w:eastAsia="Times New Roman" w:hAnsi="Sakkal Majalla"/>
          <w:b/>
          <w:bCs/>
          <w:color w:val="auto"/>
          <w:sz w:val="48"/>
          <w:szCs w:val="36"/>
          <w:lang w:val="en-GB"/>
        </w:rPr>
        <w:t>:</w:t>
      </w:r>
      <w:r w:rsidRPr="00831371">
        <w:rPr>
          <w:rFonts w:ascii="Sakkal Majalla" w:eastAsia="Times New Roman" w:hAnsi="Sakkal Majalla"/>
          <w:b/>
          <w:bCs/>
          <w:color w:val="auto"/>
          <w:sz w:val="48"/>
          <w:szCs w:val="36"/>
          <w:lang w:val="en-GB"/>
        </w:rPr>
        <w:br/>
        <w:t>"</w:t>
      </w:r>
      <w:r w:rsidRPr="00831371">
        <w:rPr>
          <w:rFonts w:ascii="Sakkal Majalla" w:eastAsia="Times New Roman" w:hAnsi="Sakkal Majalla"/>
          <w:b/>
          <w:bCs/>
          <w:color w:val="auto"/>
          <w:sz w:val="48"/>
          <w:szCs w:val="36"/>
          <w:rtl/>
        </w:rPr>
        <w:t>جودة الإجابات تعتمد على جودة الأسئلة</w:t>
      </w:r>
      <w:r w:rsidRPr="00831371">
        <w:rPr>
          <w:rFonts w:ascii="Sakkal Majalla" w:eastAsia="Times New Roman" w:hAnsi="Sakkal Majalla"/>
          <w:b/>
          <w:bCs/>
          <w:color w:val="auto"/>
          <w:sz w:val="48"/>
          <w:szCs w:val="36"/>
          <w:lang w:val="en-GB"/>
        </w:rPr>
        <w:t>."</w:t>
      </w:r>
    </w:p>
    <w:p w14:paraId="1F26E4B8"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مفهوم السؤال الفعّال</w:t>
      </w:r>
    </w:p>
    <w:p w14:paraId="32213346"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السؤال الفعّال هو</w:t>
      </w:r>
      <w:r w:rsidRPr="00831371">
        <w:rPr>
          <w:rFonts w:ascii="Sakkal Majalla" w:eastAsia="Times New Roman" w:hAnsi="Sakkal Majalla"/>
          <w:b/>
          <w:bCs/>
          <w:color w:val="auto"/>
          <w:sz w:val="48"/>
          <w:szCs w:val="36"/>
          <w:lang w:val="en-GB"/>
        </w:rPr>
        <w:t>:</w:t>
      </w:r>
    </w:p>
    <w:p w14:paraId="3EB8C265"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lang w:val="en-GB"/>
        </w:rPr>
        <w:t>"</w:t>
      </w:r>
      <w:r w:rsidRPr="00831371">
        <w:rPr>
          <w:rFonts w:ascii="Sakkal Majalla" w:eastAsia="Times New Roman" w:hAnsi="Sakkal Majalla"/>
          <w:b/>
          <w:bCs/>
          <w:color w:val="auto"/>
          <w:sz w:val="48"/>
          <w:szCs w:val="36"/>
          <w:rtl/>
        </w:rPr>
        <w:t>سؤال واضح ومحدد يُطرح بهدف الحصول على معلومات أو توضيحات أو أفكار تساعد على تحقيق هدف معين</w:t>
      </w:r>
      <w:r w:rsidRPr="00831371">
        <w:rPr>
          <w:rFonts w:ascii="Sakkal Majalla" w:eastAsia="Times New Roman" w:hAnsi="Sakkal Majalla"/>
          <w:b/>
          <w:bCs/>
          <w:color w:val="auto"/>
          <w:sz w:val="48"/>
          <w:szCs w:val="36"/>
          <w:lang w:val="en-GB"/>
        </w:rPr>
        <w:t>."</w:t>
      </w:r>
    </w:p>
    <w:p w14:paraId="51067ED9"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أهمية الأسئلة الفعالة</w:t>
      </w:r>
    </w:p>
    <w:p w14:paraId="013D22BA" w14:textId="6A8E8433"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831371">
        <w:rPr>
          <w:rFonts w:ascii="Sakkal Majalla" w:eastAsia="Times New Roman" w:hAnsi="Sakkal Majalla"/>
          <w:b/>
          <w:bCs/>
          <w:color w:val="auto"/>
          <w:sz w:val="48"/>
          <w:szCs w:val="36"/>
          <w:rtl/>
        </w:rPr>
        <w:t>جمع المعلومات</w:t>
      </w:r>
    </w:p>
    <w:p w14:paraId="2169EF85"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تساعد على الحصول على بيانات دقيقة</w:t>
      </w:r>
      <w:r w:rsidRPr="00831371">
        <w:rPr>
          <w:rFonts w:ascii="Sakkal Majalla" w:eastAsia="Times New Roman" w:hAnsi="Sakkal Majalla"/>
          <w:b/>
          <w:bCs/>
          <w:color w:val="auto"/>
          <w:sz w:val="48"/>
          <w:szCs w:val="36"/>
          <w:lang w:val="en-GB"/>
        </w:rPr>
        <w:t>.</w:t>
      </w:r>
    </w:p>
    <w:p w14:paraId="781692C3" w14:textId="2F4B9150"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فهم الآخرين</w:t>
      </w:r>
    </w:p>
    <w:p w14:paraId="15093931"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تمكن من معرفة احتياجات وآراء الآخرين</w:t>
      </w:r>
      <w:r w:rsidRPr="00831371">
        <w:rPr>
          <w:rFonts w:ascii="Sakkal Majalla" w:eastAsia="Times New Roman" w:hAnsi="Sakkal Majalla"/>
          <w:b/>
          <w:bCs/>
          <w:color w:val="auto"/>
          <w:sz w:val="48"/>
          <w:szCs w:val="36"/>
          <w:lang w:val="en-GB"/>
        </w:rPr>
        <w:t>.</w:t>
      </w:r>
    </w:p>
    <w:p w14:paraId="1DE3CFB7" w14:textId="04C0C7C1"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تحفيز التفكير</w:t>
      </w:r>
    </w:p>
    <w:p w14:paraId="47A45AD3"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تشجع على التحليل والإبداع</w:t>
      </w:r>
      <w:r w:rsidRPr="00831371">
        <w:rPr>
          <w:rFonts w:ascii="Sakkal Majalla" w:eastAsia="Times New Roman" w:hAnsi="Sakkal Majalla"/>
          <w:b/>
          <w:bCs/>
          <w:color w:val="auto"/>
          <w:sz w:val="48"/>
          <w:szCs w:val="36"/>
          <w:lang w:val="en-GB"/>
        </w:rPr>
        <w:t>.</w:t>
      </w:r>
    </w:p>
    <w:p w14:paraId="073D251A" w14:textId="29715A4D"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توضيح الغموض</w:t>
      </w:r>
    </w:p>
    <w:p w14:paraId="4FC4FEC2"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تساعد على فهم التفاصيل غير الواضحة</w:t>
      </w:r>
      <w:r w:rsidRPr="00831371">
        <w:rPr>
          <w:rFonts w:ascii="Sakkal Majalla" w:eastAsia="Times New Roman" w:hAnsi="Sakkal Majalla"/>
          <w:b/>
          <w:bCs/>
          <w:color w:val="auto"/>
          <w:sz w:val="48"/>
          <w:szCs w:val="36"/>
          <w:lang w:val="en-GB"/>
        </w:rPr>
        <w:t>.</w:t>
      </w:r>
    </w:p>
    <w:p w14:paraId="536E27AD" w14:textId="323C0903"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lastRenderedPageBreak/>
        <w:t>5.</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دعم اتخاذ القرار</w:t>
      </w:r>
    </w:p>
    <w:p w14:paraId="43F4F176"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تُسهم في جمع المعلومات اللازمة لاتخاذ قرارات أفضل</w:t>
      </w:r>
      <w:r w:rsidRPr="00831371">
        <w:rPr>
          <w:rFonts w:ascii="Sakkal Majalla" w:eastAsia="Times New Roman" w:hAnsi="Sakkal Majalla"/>
          <w:b/>
          <w:bCs/>
          <w:color w:val="auto"/>
          <w:sz w:val="48"/>
          <w:szCs w:val="36"/>
          <w:lang w:val="en-GB"/>
        </w:rPr>
        <w:t>.</w:t>
      </w:r>
    </w:p>
    <w:p w14:paraId="26E01F00"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أنواع الأسئلة</w:t>
      </w:r>
    </w:p>
    <w:p w14:paraId="7F120263"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الأسئلة المفتوحة</w:t>
      </w:r>
    </w:p>
    <w:p w14:paraId="70F2836D"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تتطلب إجابات تفصيلية</w:t>
      </w:r>
      <w:r w:rsidRPr="00831371">
        <w:rPr>
          <w:rFonts w:ascii="Sakkal Majalla" w:eastAsia="Times New Roman" w:hAnsi="Sakkal Majalla"/>
          <w:b/>
          <w:bCs/>
          <w:color w:val="auto"/>
          <w:sz w:val="48"/>
          <w:szCs w:val="36"/>
          <w:lang w:val="en-GB"/>
        </w:rPr>
        <w:t>.</w:t>
      </w:r>
    </w:p>
    <w:p w14:paraId="22A8E95B"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أمثلة</w:t>
      </w:r>
      <w:r w:rsidRPr="00831371">
        <w:rPr>
          <w:rFonts w:ascii="Sakkal Majalla" w:eastAsia="Times New Roman" w:hAnsi="Sakkal Majalla"/>
          <w:b/>
          <w:bCs/>
          <w:color w:val="auto"/>
          <w:sz w:val="48"/>
          <w:szCs w:val="36"/>
          <w:lang w:val="en-GB"/>
        </w:rPr>
        <w:t>:</w:t>
      </w:r>
    </w:p>
    <w:p w14:paraId="450D0C2B" w14:textId="77777777" w:rsidR="00831371" w:rsidRPr="00831371" w:rsidRDefault="00831371">
      <w:pPr>
        <w:numPr>
          <w:ilvl w:val="0"/>
          <w:numId w:val="33"/>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ما رأيك في المشروع؟</w:t>
      </w:r>
    </w:p>
    <w:p w14:paraId="2098ABBC" w14:textId="77777777" w:rsidR="00831371" w:rsidRPr="00831371" w:rsidRDefault="00831371">
      <w:pPr>
        <w:numPr>
          <w:ilvl w:val="0"/>
          <w:numId w:val="33"/>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كيف يمكن تحسين الأداء؟</w:t>
      </w:r>
    </w:p>
    <w:p w14:paraId="1C01042C"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فوائدها</w:t>
      </w:r>
      <w:r w:rsidRPr="00831371">
        <w:rPr>
          <w:rFonts w:ascii="Sakkal Majalla" w:eastAsia="Times New Roman" w:hAnsi="Sakkal Majalla"/>
          <w:b/>
          <w:bCs/>
          <w:color w:val="auto"/>
          <w:sz w:val="48"/>
          <w:szCs w:val="36"/>
          <w:lang w:val="en-GB"/>
        </w:rPr>
        <w:t>:</w:t>
      </w:r>
    </w:p>
    <w:p w14:paraId="6E09BA4A" w14:textId="77777777" w:rsidR="00831371" w:rsidRPr="00831371" w:rsidRDefault="00831371">
      <w:pPr>
        <w:numPr>
          <w:ilvl w:val="0"/>
          <w:numId w:val="3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تشجيع الحوار</w:t>
      </w:r>
      <w:r w:rsidRPr="00831371">
        <w:rPr>
          <w:rFonts w:ascii="Sakkal Majalla" w:eastAsia="Times New Roman" w:hAnsi="Sakkal Majalla"/>
          <w:b/>
          <w:bCs/>
          <w:color w:val="auto"/>
          <w:sz w:val="48"/>
          <w:szCs w:val="36"/>
          <w:lang w:val="en-GB"/>
        </w:rPr>
        <w:t>.</w:t>
      </w:r>
    </w:p>
    <w:p w14:paraId="063C8C77" w14:textId="77777777" w:rsidR="00831371" w:rsidRPr="00831371" w:rsidRDefault="00831371">
      <w:pPr>
        <w:numPr>
          <w:ilvl w:val="0"/>
          <w:numId w:val="3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جمع معلومات أوسع</w:t>
      </w:r>
      <w:r w:rsidRPr="00831371">
        <w:rPr>
          <w:rFonts w:ascii="Sakkal Majalla" w:eastAsia="Times New Roman" w:hAnsi="Sakkal Majalla"/>
          <w:b/>
          <w:bCs/>
          <w:color w:val="auto"/>
          <w:sz w:val="48"/>
          <w:szCs w:val="36"/>
          <w:lang w:val="en-GB"/>
        </w:rPr>
        <w:t>.</w:t>
      </w:r>
    </w:p>
    <w:p w14:paraId="5BE57424"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الأسئلة المغلقة</w:t>
      </w:r>
    </w:p>
    <w:p w14:paraId="0CA56ACA"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تتطلب إجابات قصيرة</w:t>
      </w:r>
      <w:r w:rsidRPr="00831371">
        <w:rPr>
          <w:rFonts w:ascii="Sakkal Majalla" w:eastAsia="Times New Roman" w:hAnsi="Sakkal Majalla"/>
          <w:b/>
          <w:bCs/>
          <w:color w:val="auto"/>
          <w:sz w:val="48"/>
          <w:szCs w:val="36"/>
          <w:lang w:val="en-GB"/>
        </w:rPr>
        <w:t>.</w:t>
      </w:r>
    </w:p>
    <w:p w14:paraId="40FE7577"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أمثلة</w:t>
      </w:r>
      <w:r w:rsidRPr="00831371">
        <w:rPr>
          <w:rFonts w:ascii="Sakkal Majalla" w:eastAsia="Times New Roman" w:hAnsi="Sakkal Majalla"/>
          <w:b/>
          <w:bCs/>
          <w:color w:val="auto"/>
          <w:sz w:val="48"/>
          <w:szCs w:val="36"/>
          <w:lang w:val="en-GB"/>
        </w:rPr>
        <w:t>:</w:t>
      </w:r>
    </w:p>
    <w:p w14:paraId="7CED24E7" w14:textId="77777777" w:rsidR="00831371" w:rsidRPr="00831371" w:rsidRDefault="00831371">
      <w:pPr>
        <w:numPr>
          <w:ilvl w:val="0"/>
          <w:numId w:val="35"/>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هل تم الانتهاء من المهمة؟</w:t>
      </w:r>
    </w:p>
    <w:p w14:paraId="30ADA77B" w14:textId="77777777" w:rsidR="00831371" w:rsidRPr="00831371" w:rsidRDefault="00831371">
      <w:pPr>
        <w:numPr>
          <w:ilvl w:val="0"/>
          <w:numId w:val="35"/>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هل توافق على الاقتراح؟</w:t>
      </w:r>
    </w:p>
    <w:p w14:paraId="5FD94E61"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667BCADA"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10FEF360" w14:textId="2EA0B63B"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lastRenderedPageBreak/>
        <w:t>فوائدها</w:t>
      </w:r>
      <w:r w:rsidRPr="00831371">
        <w:rPr>
          <w:rFonts w:ascii="Sakkal Majalla" w:eastAsia="Times New Roman" w:hAnsi="Sakkal Majalla"/>
          <w:b/>
          <w:bCs/>
          <w:color w:val="auto"/>
          <w:sz w:val="48"/>
          <w:szCs w:val="36"/>
          <w:lang w:val="en-GB"/>
        </w:rPr>
        <w:t>:</w:t>
      </w:r>
    </w:p>
    <w:p w14:paraId="1FCB6D9D" w14:textId="77777777" w:rsidR="00831371" w:rsidRPr="00831371" w:rsidRDefault="00831371">
      <w:pPr>
        <w:numPr>
          <w:ilvl w:val="0"/>
          <w:numId w:val="36"/>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السرعة</w:t>
      </w:r>
      <w:r w:rsidRPr="00831371">
        <w:rPr>
          <w:rFonts w:ascii="Sakkal Majalla" w:eastAsia="Times New Roman" w:hAnsi="Sakkal Majalla"/>
          <w:b/>
          <w:bCs/>
          <w:color w:val="auto"/>
          <w:sz w:val="48"/>
          <w:szCs w:val="36"/>
          <w:lang w:val="en-GB"/>
        </w:rPr>
        <w:t>.</w:t>
      </w:r>
    </w:p>
    <w:p w14:paraId="5A38DB4D" w14:textId="77777777" w:rsidR="00831371" w:rsidRPr="00831371" w:rsidRDefault="00831371">
      <w:pPr>
        <w:numPr>
          <w:ilvl w:val="0"/>
          <w:numId w:val="36"/>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الحصول على إجابات محددة</w:t>
      </w:r>
      <w:r w:rsidRPr="00831371">
        <w:rPr>
          <w:rFonts w:ascii="Sakkal Majalla" w:eastAsia="Times New Roman" w:hAnsi="Sakkal Majalla"/>
          <w:b/>
          <w:bCs/>
          <w:color w:val="auto"/>
          <w:sz w:val="48"/>
          <w:szCs w:val="36"/>
          <w:lang w:val="en-GB"/>
        </w:rPr>
        <w:t>.</w:t>
      </w:r>
    </w:p>
    <w:p w14:paraId="52420CD0"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الأسئلة الاستيضاحية</w:t>
      </w:r>
    </w:p>
    <w:p w14:paraId="4AF25A5C"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تهدف إلى زيادة الفهم</w:t>
      </w:r>
      <w:r w:rsidRPr="00831371">
        <w:rPr>
          <w:rFonts w:ascii="Sakkal Majalla" w:eastAsia="Times New Roman" w:hAnsi="Sakkal Majalla"/>
          <w:b/>
          <w:bCs/>
          <w:color w:val="auto"/>
          <w:sz w:val="48"/>
          <w:szCs w:val="36"/>
          <w:lang w:val="en-GB"/>
        </w:rPr>
        <w:t>.</w:t>
      </w:r>
    </w:p>
    <w:p w14:paraId="4E814A3F"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مثال</w:t>
      </w:r>
      <w:r w:rsidRPr="00831371">
        <w:rPr>
          <w:rFonts w:ascii="Sakkal Majalla" w:eastAsia="Times New Roman" w:hAnsi="Sakkal Majalla"/>
          <w:b/>
          <w:bCs/>
          <w:color w:val="auto"/>
          <w:sz w:val="48"/>
          <w:szCs w:val="36"/>
          <w:lang w:val="en-GB"/>
        </w:rPr>
        <w:t>:</w:t>
      </w:r>
    </w:p>
    <w:p w14:paraId="510A3006" w14:textId="77777777" w:rsidR="00831371" w:rsidRPr="00831371" w:rsidRDefault="00831371">
      <w:pPr>
        <w:numPr>
          <w:ilvl w:val="0"/>
          <w:numId w:val="37"/>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هل يمكن توضيح هذه النقطة أكثر؟</w:t>
      </w:r>
    </w:p>
    <w:p w14:paraId="0EE1278E"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الأسئلة التحليلية</w:t>
      </w:r>
    </w:p>
    <w:p w14:paraId="6EB73019"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تساعد على فهم الأسباب والنتائج</w:t>
      </w:r>
      <w:r w:rsidRPr="00831371">
        <w:rPr>
          <w:rFonts w:ascii="Sakkal Majalla" w:eastAsia="Times New Roman" w:hAnsi="Sakkal Majalla"/>
          <w:b/>
          <w:bCs/>
          <w:color w:val="auto"/>
          <w:sz w:val="48"/>
          <w:szCs w:val="36"/>
          <w:lang w:val="en-GB"/>
        </w:rPr>
        <w:t>.</w:t>
      </w:r>
    </w:p>
    <w:p w14:paraId="04BD3429"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مثال</w:t>
      </w:r>
      <w:r w:rsidRPr="00831371">
        <w:rPr>
          <w:rFonts w:ascii="Sakkal Majalla" w:eastAsia="Times New Roman" w:hAnsi="Sakkal Majalla"/>
          <w:b/>
          <w:bCs/>
          <w:color w:val="auto"/>
          <w:sz w:val="48"/>
          <w:szCs w:val="36"/>
          <w:lang w:val="en-GB"/>
        </w:rPr>
        <w:t>:</w:t>
      </w:r>
    </w:p>
    <w:p w14:paraId="6986ACC8" w14:textId="77777777" w:rsidR="00831371" w:rsidRPr="00831371" w:rsidRDefault="00831371">
      <w:pPr>
        <w:numPr>
          <w:ilvl w:val="0"/>
          <w:numId w:val="38"/>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ما الأسباب التي أدت إلى هذه المشكلة؟</w:t>
      </w:r>
    </w:p>
    <w:p w14:paraId="6E9F7515"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الأسئلة المستقبلية</w:t>
      </w:r>
    </w:p>
    <w:p w14:paraId="765B8D34"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تركز على الحلول والتطوير</w:t>
      </w:r>
      <w:r w:rsidRPr="00831371">
        <w:rPr>
          <w:rFonts w:ascii="Sakkal Majalla" w:eastAsia="Times New Roman" w:hAnsi="Sakkal Majalla"/>
          <w:b/>
          <w:bCs/>
          <w:color w:val="auto"/>
          <w:sz w:val="48"/>
          <w:szCs w:val="36"/>
          <w:lang w:val="en-GB"/>
        </w:rPr>
        <w:t>.</w:t>
      </w:r>
    </w:p>
    <w:p w14:paraId="3144F75B"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مثال</w:t>
      </w:r>
      <w:r w:rsidRPr="00831371">
        <w:rPr>
          <w:rFonts w:ascii="Sakkal Majalla" w:eastAsia="Times New Roman" w:hAnsi="Sakkal Majalla"/>
          <w:b/>
          <w:bCs/>
          <w:color w:val="auto"/>
          <w:sz w:val="48"/>
          <w:szCs w:val="36"/>
          <w:lang w:val="en-GB"/>
        </w:rPr>
        <w:t>:</w:t>
      </w:r>
    </w:p>
    <w:p w14:paraId="3DD23474" w14:textId="77777777" w:rsidR="00831371" w:rsidRPr="00831371" w:rsidRDefault="00831371">
      <w:pPr>
        <w:numPr>
          <w:ilvl w:val="0"/>
          <w:numId w:val="39"/>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ما الخطوات التي يمكن اتخاذها مستقبلاً؟</w:t>
      </w:r>
    </w:p>
    <w:p w14:paraId="4E109149"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307C0E14"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5FE8DCF8"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44330A2D" w14:textId="2234D555"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lastRenderedPageBreak/>
        <w:t>خصائص السؤال الفعّال</w:t>
      </w:r>
    </w:p>
    <w:p w14:paraId="751A377D" w14:textId="77777777" w:rsidR="00831371" w:rsidRPr="00831371" w:rsidRDefault="00831371">
      <w:pPr>
        <w:numPr>
          <w:ilvl w:val="0"/>
          <w:numId w:val="4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واضح</w:t>
      </w:r>
      <w:r w:rsidRPr="00831371">
        <w:rPr>
          <w:rFonts w:ascii="Sakkal Majalla" w:eastAsia="Times New Roman" w:hAnsi="Sakkal Majalla"/>
          <w:b/>
          <w:bCs/>
          <w:color w:val="auto"/>
          <w:sz w:val="48"/>
          <w:szCs w:val="36"/>
          <w:lang w:val="en-GB"/>
        </w:rPr>
        <w:t>.</w:t>
      </w:r>
    </w:p>
    <w:p w14:paraId="09CF99C5" w14:textId="77777777" w:rsidR="00831371" w:rsidRPr="00831371" w:rsidRDefault="00831371">
      <w:pPr>
        <w:numPr>
          <w:ilvl w:val="0"/>
          <w:numId w:val="4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مختصر</w:t>
      </w:r>
      <w:r w:rsidRPr="00831371">
        <w:rPr>
          <w:rFonts w:ascii="Sakkal Majalla" w:eastAsia="Times New Roman" w:hAnsi="Sakkal Majalla"/>
          <w:b/>
          <w:bCs/>
          <w:color w:val="auto"/>
          <w:sz w:val="48"/>
          <w:szCs w:val="36"/>
          <w:lang w:val="en-GB"/>
        </w:rPr>
        <w:t>.</w:t>
      </w:r>
    </w:p>
    <w:p w14:paraId="7C4AC8A5" w14:textId="77777777" w:rsidR="00831371" w:rsidRPr="00831371" w:rsidRDefault="00831371">
      <w:pPr>
        <w:numPr>
          <w:ilvl w:val="0"/>
          <w:numId w:val="4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محدد</w:t>
      </w:r>
      <w:r w:rsidRPr="00831371">
        <w:rPr>
          <w:rFonts w:ascii="Sakkal Majalla" w:eastAsia="Times New Roman" w:hAnsi="Sakkal Majalla"/>
          <w:b/>
          <w:bCs/>
          <w:color w:val="auto"/>
          <w:sz w:val="48"/>
          <w:szCs w:val="36"/>
          <w:lang w:val="en-GB"/>
        </w:rPr>
        <w:t>.</w:t>
      </w:r>
    </w:p>
    <w:p w14:paraId="5C0056FA" w14:textId="77777777" w:rsidR="00831371" w:rsidRPr="00831371" w:rsidRDefault="00831371">
      <w:pPr>
        <w:numPr>
          <w:ilvl w:val="0"/>
          <w:numId w:val="4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مرتبط بالموضوع</w:t>
      </w:r>
      <w:r w:rsidRPr="00831371">
        <w:rPr>
          <w:rFonts w:ascii="Sakkal Majalla" w:eastAsia="Times New Roman" w:hAnsi="Sakkal Majalla"/>
          <w:b/>
          <w:bCs/>
          <w:color w:val="auto"/>
          <w:sz w:val="48"/>
          <w:szCs w:val="36"/>
          <w:lang w:val="en-GB"/>
        </w:rPr>
        <w:t>.</w:t>
      </w:r>
    </w:p>
    <w:p w14:paraId="1415AA89" w14:textId="77777777" w:rsidR="00831371" w:rsidRPr="00831371" w:rsidRDefault="00831371">
      <w:pPr>
        <w:numPr>
          <w:ilvl w:val="0"/>
          <w:numId w:val="4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خالٍ من التحيز</w:t>
      </w:r>
      <w:r w:rsidRPr="00831371">
        <w:rPr>
          <w:rFonts w:ascii="Sakkal Majalla" w:eastAsia="Times New Roman" w:hAnsi="Sakkal Majalla"/>
          <w:b/>
          <w:bCs/>
          <w:color w:val="auto"/>
          <w:sz w:val="48"/>
          <w:szCs w:val="36"/>
          <w:lang w:val="en-GB"/>
        </w:rPr>
        <w:t>.</w:t>
      </w:r>
    </w:p>
    <w:p w14:paraId="1E3C0AF6"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أخطاء شائعة عند طرح الأسئلة</w:t>
      </w:r>
    </w:p>
    <w:p w14:paraId="007D33E5" w14:textId="77777777" w:rsidR="00831371" w:rsidRPr="00831371" w:rsidRDefault="00831371">
      <w:pPr>
        <w:numPr>
          <w:ilvl w:val="0"/>
          <w:numId w:val="4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طرح عدة أسئلة دفعة واحدة</w:t>
      </w:r>
      <w:r w:rsidRPr="00831371">
        <w:rPr>
          <w:rFonts w:ascii="Sakkal Majalla" w:eastAsia="Times New Roman" w:hAnsi="Sakkal Majalla"/>
          <w:b/>
          <w:bCs/>
          <w:color w:val="auto"/>
          <w:sz w:val="48"/>
          <w:szCs w:val="36"/>
          <w:lang w:val="en-GB"/>
        </w:rPr>
        <w:t>.</w:t>
      </w:r>
    </w:p>
    <w:p w14:paraId="5E3C9854" w14:textId="77777777" w:rsidR="00831371" w:rsidRPr="00831371" w:rsidRDefault="00831371">
      <w:pPr>
        <w:numPr>
          <w:ilvl w:val="0"/>
          <w:numId w:val="4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استخدام أسئلة غامضة</w:t>
      </w:r>
      <w:r w:rsidRPr="00831371">
        <w:rPr>
          <w:rFonts w:ascii="Sakkal Majalla" w:eastAsia="Times New Roman" w:hAnsi="Sakkal Majalla"/>
          <w:b/>
          <w:bCs/>
          <w:color w:val="auto"/>
          <w:sz w:val="48"/>
          <w:szCs w:val="36"/>
          <w:lang w:val="en-GB"/>
        </w:rPr>
        <w:t>.</w:t>
      </w:r>
    </w:p>
    <w:p w14:paraId="55ACBAF0" w14:textId="77777777" w:rsidR="00831371" w:rsidRPr="00831371" w:rsidRDefault="00831371">
      <w:pPr>
        <w:numPr>
          <w:ilvl w:val="0"/>
          <w:numId w:val="4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المقاطعة قبل الإجابة</w:t>
      </w:r>
      <w:r w:rsidRPr="00831371">
        <w:rPr>
          <w:rFonts w:ascii="Sakkal Majalla" w:eastAsia="Times New Roman" w:hAnsi="Sakkal Majalla"/>
          <w:b/>
          <w:bCs/>
          <w:color w:val="auto"/>
          <w:sz w:val="48"/>
          <w:szCs w:val="36"/>
          <w:lang w:val="en-GB"/>
        </w:rPr>
        <w:t>.</w:t>
      </w:r>
    </w:p>
    <w:p w14:paraId="4B834C6C" w14:textId="373E14F0" w:rsidR="00831371" w:rsidRPr="00831371" w:rsidRDefault="00831371">
      <w:pPr>
        <w:numPr>
          <w:ilvl w:val="0"/>
          <w:numId w:val="4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طرح أسئلة تحمل أحكامًا مسبقة</w:t>
      </w:r>
      <w:r w:rsidRPr="00831371">
        <w:rPr>
          <w:rFonts w:ascii="Sakkal Majalla" w:eastAsia="Times New Roman" w:hAnsi="Sakkal Majalla"/>
          <w:b/>
          <w:bCs/>
          <w:color w:val="auto"/>
          <w:sz w:val="48"/>
          <w:szCs w:val="36"/>
          <w:lang w:val="en-GB"/>
        </w:rPr>
        <w:t>.</w:t>
      </w:r>
    </w:p>
    <w:p w14:paraId="071798F0" w14:textId="77777777" w:rsidR="00831371" w:rsidRPr="00831371" w:rsidRDefault="00831371" w:rsidP="00831371">
      <w:pPr>
        <w:spacing w:after="200" w:line="240" w:lineRule="auto"/>
        <w:jc w:val="center"/>
        <w:rPr>
          <w:rFonts w:ascii="Sakkal Majalla" w:eastAsia="Times New Roman" w:hAnsi="Sakkal Majalla"/>
          <w:b/>
          <w:bCs/>
          <w:color w:val="006666"/>
          <w:sz w:val="72"/>
          <w:szCs w:val="48"/>
          <w:lang w:val="en-GB"/>
        </w:rPr>
      </w:pPr>
      <w:r w:rsidRPr="00831371">
        <w:rPr>
          <w:rFonts w:ascii="Sakkal Majalla" w:eastAsia="Times New Roman" w:hAnsi="Sakkal Majalla"/>
          <w:b/>
          <w:bCs/>
          <w:color w:val="006666"/>
          <w:sz w:val="72"/>
          <w:szCs w:val="48"/>
          <w:rtl/>
        </w:rPr>
        <w:t>رابعاً: التعامل مع الآراء المختلفة</w:t>
      </w:r>
    </w:p>
    <w:p w14:paraId="1BE22D82"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الاختلاف في الآراء أمر طبيعي وصحي داخل بيئة العمل، بل إن المؤسسات الناجحة تشجع تنوع الأفكار ووجهات النظر لأنه يساهم في الإبداع وتحسين القرارات وتطوير الأداء</w:t>
      </w:r>
      <w:r w:rsidRPr="00831371">
        <w:rPr>
          <w:rFonts w:ascii="Sakkal Majalla" w:eastAsia="Times New Roman" w:hAnsi="Sakkal Majalla"/>
          <w:b/>
          <w:bCs/>
          <w:color w:val="auto"/>
          <w:sz w:val="48"/>
          <w:szCs w:val="36"/>
          <w:lang w:val="en-GB"/>
        </w:rPr>
        <w:t>.</w:t>
      </w:r>
    </w:p>
    <w:p w14:paraId="4EF88C1F"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والمشكلة ليست في وجود الاختلاف، بل في طريقة التعامل معه</w:t>
      </w:r>
      <w:r w:rsidRPr="00831371">
        <w:rPr>
          <w:rFonts w:ascii="Sakkal Majalla" w:eastAsia="Times New Roman" w:hAnsi="Sakkal Majalla"/>
          <w:b/>
          <w:bCs/>
          <w:color w:val="auto"/>
          <w:sz w:val="48"/>
          <w:szCs w:val="36"/>
          <w:lang w:val="en-GB"/>
        </w:rPr>
        <w:t>.</w:t>
      </w:r>
    </w:p>
    <w:p w14:paraId="0EC81A2E"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14AF1505"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30246E6F" w14:textId="2DA100F9"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lastRenderedPageBreak/>
        <w:t>مفهوم الاختلاف في الرأي</w:t>
      </w:r>
    </w:p>
    <w:p w14:paraId="00AD64C1"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هو</w:t>
      </w:r>
      <w:r w:rsidRPr="00831371">
        <w:rPr>
          <w:rFonts w:ascii="Sakkal Majalla" w:eastAsia="Times New Roman" w:hAnsi="Sakkal Majalla"/>
          <w:b/>
          <w:bCs/>
          <w:color w:val="auto"/>
          <w:sz w:val="48"/>
          <w:szCs w:val="36"/>
          <w:lang w:val="en-GB"/>
        </w:rPr>
        <w:t>:</w:t>
      </w:r>
    </w:p>
    <w:p w14:paraId="16FEFE15"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lang w:val="en-GB"/>
        </w:rPr>
        <w:t>"</w:t>
      </w:r>
      <w:r w:rsidRPr="00831371">
        <w:rPr>
          <w:rFonts w:ascii="Sakkal Majalla" w:eastAsia="Times New Roman" w:hAnsi="Sakkal Majalla"/>
          <w:b/>
          <w:bCs/>
          <w:color w:val="auto"/>
          <w:sz w:val="48"/>
          <w:szCs w:val="36"/>
          <w:rtl/>
        </w:rPr>
        <w:t>وجود وجهات نظر أو أفكار أو تفسيرات مختلفة حول موضوع معين بين شخصين أو أكثر</w:t>
      </w:r>
      <w:r w:rsidRPr="00831371">
        <w:rPr>
          <w:rFonts w:ascii="Sakkal Majalla" w:eastAsia="Times New Roman" w:hAnsi="Sakkal Majalla"/>
          <w:b/>
          <w:bCs/>
          <w:color w:val="auto"/>
          <w:sz w:val="48"/>
          <w:szCs w:val="36"/>
          <w:lang w:val="en-GB"/>
        </w:rPr>
        <w:t>."</w:t>
      </w:r>
    </w:p>
    <w:p w14:paraId="4F66276C"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أهمية تقبل الآراء المختلفة</w:t>
      </w:r>
    </w:p>
    <w:p w14:paraId="1D033DA1" w14:textId="5A9F757F"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تعزيز الإبداع</w:t>
      </w:r>
    </w:p>
    <w:p w14:paraId="20600E20"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تنوع الأفكار يؤدي إلى حلول أكثر ابتكارًا</w:t>
      </w:r>
      <w:r w:rsidRPr="00831371">
        <w:rPr>
          <w:rFonts w:ascii="Sakkal Majalla" w:eastAsia="Times New Roman" w:hAnsi="Sakkal Majalla"/>
          <w:b/>
          <w:bCs/>
          <w:color w:val="auto"/>
          <w:sz w:val="48"/>
          <w:szCs w:val="36"/>
          <w:lang w:val="en-GB"/>
        </w:rPr>
        <w:t>.</w:t>
      </w:r>
    </w:p>
    <w:p w14:paraId="200AA3CA" w14:textId="01C2BDCE"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تحسين القرارات</w:t>
      </w:r>
    </w:p>
    <w:p w14:paraId="533A3EC5"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دراسة وجهات النظر المختلفة تساعد على اتخاذ قرارات أكثر دقة</w:t>
      </w:r>
      <w:r w:rsidRPr="00831371">
        <w:rPr>
          <w:rFonts w:ascii="Sakkal Majalla" w:eastAsia="Times New Roman" w:hAnsi="Sakkal Majalla"/>
          <w:b/>
          <w:bCs/>
          <w:color w:val="auto"/>
          <w:sz w:val="48"/>
          <w:szCs w:val="36"/>
          <w:lang w:val="en-GB"/>
        </w:rPr>
        <w:t>.</w:t>
      </w:r>
    </w:p>
    <w:p w14:paraId="7C86E2DB" w14:textId="77305BC5"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831371">
        <w:rPr>
          <w:rFonts w:ascii="Sakkal Majalla" w:eastAsia="Times New Roman" w:hAnsi="Sakkal Majalla"/>
          <w:b/>
          <w:bCs/>
          <w:color w:val="auto"/>
          <w:sz w:val="48"/>
          <w:szCs w:val="36"/>
          <w:rtl/>
        </w:rPr>
        <w:t>تعزيز التعلم</w:t>
      </w:r>
    </w:p>
    <w:p w14:paraId="5DB9DCD9"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الاستفادة من خبرات الآخرين</w:t>
      </w:r>
      <w:r w:rsidRPr="00831371">
        <w:rPr>
          <w:rFonts w:ascii="Sakkal Majalla" w:eastAsia="Times New Roman" w:hAnsi="Sakkal Majalla"/>
          <w:b/>
          <w:bCs/>
          <w:color w:val="auto"/>
          <w:sz w:val="48"/>
          <w:szCs w:val="36"/>
          <w:lang w:val="en-GB"/>
        </w:rPr>
        <w:t>.</w:t>
      </w:r>
    </w:p>
    <w:p w14:paraId="3E5A633F" w14:textId="2528491F"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بناء بيئة عمل إيجابية</w:t>
      </w:r>
    </w:p>
    <w:p w14:paraId="2C9E4FBD"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تشجيع الاحترام والتعاون</w:t>
      </w:r>
      <w:r w:rsidRPr="00831371">
        <w:rPr>
          <w:rFonts w:ascii="Sakkal Majalla" w:eastAsia="Times New Roman" w:hAnsi="Sakkal Majalla"/>
          <w:b/>
          <w:bCs/>
          <w:color w:val="auto"/>
          <w:sz w:val="48"/>
          <w:szCs w:val="36"/>
          <w:lang w:val="en-GB"/>
        </w:rPr>
        <w:t>.</w:t>
      </w:r>
    </w:p>
    <w:p w14:paraId="5065D60F"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أسباب اختلاف الآراء</w:t>
      </w:r>
    </w:p>
    <w:p w14:paraId="6DD1D377" w14:textId="77777777" w:rsidR="00831371" w:rsidRPr="00831371" w:rsidRDefault="00831371">
      <w:pPr>
        <w:numPr>
          <w:ilvl w:val="0"/>
          <w:numId w:val="4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اختلاف الخبرات</w:t>
      </w:r>
      <w:r w:rsidRPr="00831371">
        <w:rPr>
          <w:rFonts w:ascii="Sakkal Majalla" w:eastAsia="Times New Roman" w:hAnsi="Sakkal Majalla"/>
          <w:b/>
          <w:bCs/>
          <w:color w:val="auto"/>
          <w:sz w:val="48"/>
          <w:szCs w:val="36"/>
          <w:lang w:val="en-GB"/>
        </w:rPr>
        <w:t>.</w:t>
      </w:r>
    </w:p>
    <w:p w14:paraId="25AA6A27" w14:textId="77777777" w:rsidR="00831371" w:rsidRPr="00831371" w:rsidRDefault="00831371">
      <w:pPr>
        <w:numPr>
          <w:ilvl w:val="0"/>
          <w:numId w:val="4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اختلاف الثقافة</w:t>
      </w:r>
      <w:r w:rsidRPr="00831371">
        <w:rPr>
          <w:rFonts w:ascii="Sakkal Majalla" w:eastAsia="Times New Roman" w:hAnsi="Sakkal Majalla"/>
          <w:b/>
          <w:bCs/>
          <w:color w:val="auto"/>
          <w:sz w:val="48"/>
          <w:szCs w:val="36"/>
          <w:lang w:val="en-GB"/>
        </w:rPr>
        <w:t>.</w:t>
      </w:r>
    </w:p>
    <w:p w14:paraId="15B71FA1" w14:textId="77777777" w:rsidR="00831371" w:rsidRPr="00831371" w:rsidRDefault="00831371">
      <w:pPr>
        <w:numPr>
          <w:ilvl w:val="0"/>
          <w:numId w:val="4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اختلاف القيم</w:t>
      </w:r>
      <w:r w:rsidRPr="00831371">
        <w:rPr>
          <w:rFonts w:ascii="Sakkal Majalla" w:eastAsia="Times New Roman" w:hAnsi="Sakkal Majalla"/>
          <w:b/>
          <w:bCs/>
          <w:color w:val="auto"/>
          <w:sz w:val="48"/>
          <w:szCs w:val="36"/>
          <w:lang w:val="en-GB"/>
        </w:rPr>
        <w:t>.</w:t>
      </w:r>
    </w:p>
    <w:p w14:paraId="2D452594" w14:textId="77777777" w:rsidR="00831371" w:rsidRPr="00831371" w:rsidRDefault="00831371">
      <w:pPr>
        <w:numPr>
          <w:ilvl w:val="0"/>
          <w:numId w:val="4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lastRenderedPageBreak/>
        <w:t>اختلاف المعلومات المتاحة</w:t>
      </w:r>
      <w:r w:rsidRPr="00831371">
        <w:rPr>
          <w:rFonts w:ascii="Sakkal Majalla" w:eastAsia="Times New Roman" w:hAnsi="Sakkal Majalla"/>
          <w:b/>
          <w:bCs/>
          <w:color w:val="auto"/>
          <w:sz w:val="48"/>
          <w:szCs w:val="36"/>
          <w:lang w:val="en-GB"/>
        </w:rPr>
        <w:t>.</w:t>
      </w:r>
    </w:p>
    <w:p w14:paraId="50BF5A2F" w14:textId="77777777" w:rsidR="00831371" w:rsidRPr="00831371" w:rsidRDefault="00831371">
      <w:pPr>
        <w:numPr>
          <w:ilvl w:val="0"/>
          <w:numId w:val="4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اختلاف الأهداف</w:t>
      </w:r>
      <w:r w:rsidRPr="00831371">
        <w:rPr>
          <w:rFonts w:ascii="Sakkal Majalla" w:eastAsia="Times New Roman" w:hAnsi="Sakkal Majalla"/>
          <w:b/>
          <w:bCs/>
          <w:color w:val="auto"/>
          <w:sz w:val="48"/>
          <w:szCs w:val="36"/>
          <w:lang w:val="en-GB"/>
        </w:rPr>
        <w:t>.</w:t>
      </w:r>
    </w:p>
    <w:p w14:paraId="57F3987C"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مهارات التعامل مع الآراء المختلفة</w:t>
      </w:r>
    </w:p>
    <w:p w14:paraId="372DBDF7"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أولاً: الاستماع دون مقاطعة</w:t>
      </w:r>
    </w:p>
    <w:p w14:paraId="70DD7C4D"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منح الطرف الآخر فرصة كاملة للتعبير</w:t>
      </w:r>
      <w:r w:rsidRPr="00831371">
        <w:rPr>
          <w:rFonts w:ascii="Sakkal Majalla" w:eastAsia="Times New Roman" w:hAnsi="Sakkal Majalla"/>
          <w:b/>
          <w:bCs/>
          <w:color w:val="auto"/>
          <w:sz w:val="48"/>
          <w:szCs w:val="36"/>
          <w:lang w:val="en-GB"/>
        </w:rPr>
        <w:t>.</w:t>
      </w:r>
    </w:p>
    <w:p w14:paraId="7BF6926D"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ثانياً: احترام الرأي</w:t>
      </w:r>
    </w:p>
    <w:p w14:paraId="3D5C5490"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احترام الرأي لا يعني الموافقة عليه</w:t>
      </w:r>
      <w:r w:rsidRPr="00831371">
        <w:rPr>
          <w:rFonts w:ascii="Sakkal Majalla" w:eastAsia="Times New Roman" w:hAnsi="Sakkal Majalla"/>
          <w:b/>
          <w:bCs/>
          <w:color w:val="auto"/>
          <w:sz w:val="48"/>
          <w:szCs w:val="36"/>
          <w:lang w:val="en-GB"/>
        </w:rPr>
        <w:t>.</w:t>
      </w:r>
    </w:p>
    <w:p w14:paraId="1A24E09F"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ثالثاً: التركيز على الفكرة</w:t>
      </w:r>
    </w:p>
    <w:p w14:paraId="13C9F21B"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وليس على الشخص</w:t>
      </w:r>
      <w:r w:rsidRPr="00831371">
        <w:rPr>
          <w:rFonts w:ascii="Sakkal Majalla" w:eastAsia="Times New Roman" w:hAnsi="Sakkal Majalla"/>
          <w:b/>
          <w:bCs/>
          <w:color w:val="auto"/>
          <w:sz w:val="48"/>
          <w:szCs w:val="36"/>
          <w:lang w:val="en-GB"/>
        </w:rPr>
        <w:t>.</w:t>
      </w:r>
    </w:p>
    <w:p w14:paraId="4559AE14"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رابعاً: البحث عن نقاط الاتفاق</w:t>
      </w:r>
    </w:p>
    <w:p w14:paraId="1C781EEB"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بدلاً من التركيز على نقاط الخلاف فقط</w:t>
      </w:r>
      <w:r w:rsidRPr="00831371">
        <w:rPr>
          <w:rFonts w:ascii="Sakkal Majalla" w:eastAsia="Times New Roman" w:hAnsi="Sakkal Majalla"/>
          <w:b/>
          <w:bCs/>
          <w:color w:val="auto"/>
          <w:sz w:val="48"/>
          <w:szCs w:val="36"/>
          <w:lang w:val="en-GB"/>
        </w:rPr>
        <w:t>.</w:t>
      </w:r>
    </w:p>
    <w:p w14:paraId="4746D531"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خامساً: استخدام الأدلة</w:t>
      </w:r>
    </w:p>
    <w:p w14:paraId="036D9F02"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الاعتماد على الحقائق والمنطق</w:t>
      </w:r>
      <w:r w:rsidRPr="00831371">
        <w:rPr>
          <w:rFonts w:ascii="Sakkal Majalla" w:eastAsia="Times New Roman" w:hAnsi="Sakkal Majalla"/>
          <w:b/>
          <w:bCs/>
          <w:color w:val="auto"/>
          <w:sz w:val="48"/>
          <w:szCs w:val="36"/>
          <w:lang w:val="en-GB"/>
        </w:rPr>
        <w:t>.</w:t>
      </w:r>
    </w:p>
    <w:p w14:paraId="1F79B9EA"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سادساً: تجنب الانفعال</w:t>
      </w:r>
    </w:p>
    <w:p w14:paraId="1BDE039A"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الهدوء يساعد على الوصول إلى حلول أفضل</w:t>
      </w:r>
      <w:r w:rsidRPr="00831371">
        <w:rPr>
          <w:rFonts w:ascii="Sakkal Majalla" w:eastAsia="Times New Roman" w:hAnsi="Sakkal Majalla"/>
          <w:b/>
          <w:bCs/>
          <w:color w:val="auto"/>
          <w:sz w:val="48"/>
          <w:szCs w:val="36"/>
          <w:lang w:val="en-GB"/>
        </w:rPr>
        <w:t>.</w:t>
      </w:r>
    </w:p>
    <w:p w14:paraId="2F3CEA43"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أخطاء يجب تجنبها</w:t>
      </w:r>
    </w:p>
    <w:p w14:paraId="4EF3D279" w14:textId="77777777" w:rsidR="00831371" w:rsidRPr="00831371" w:rsidRDefault="00831371">
      <w:pPr>
        <w:numPr>
          <w:ilvl w:val="0"/>
          <w:numId w:val="43"/>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السخرية</w:t>
      </w:r>
      <w:r w:rsidRPr="00831371">
        <w:rPr>
          <w:rFonts w:ascii="Sakkal Majalla" w:eastAsia="Times New Roman" w:hAnsi="Sakkal Majalla"/>
          <w:b/>
          <w:bCs/>
          <w:color w:val="auto"/>
          <w:sz w:val="48"/>
          <w:szCs w:val="36"/>
          <w:lang w:val="en-GB"/>
        </w:rPr>
        <w:t>.</w:t>
      </w:r>
    </w:p>
    <w:p w14:paraId="7ADE4664" w14:textId="77777777" w:rsidR="00831371" w:rsidRPr="00831371" w:rsidRDefault="00831371">
      <w:pPr>
        <w:numPr>
          <w:ilvl w:val="0"/>
          <w:numId w:val="43"/>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lastRenderedPageBreak/>
        <w:t>التقليل من الآخرين</w:t>
      </w:r>
      <w:r w:rsidRPr="00831371">
        <w:rPr>
          <w:rFonts w:ascii="Sakkal Majalla" w:eastAsia="Times New Roman" w:hAnsi="Sakkal Majalla"/>
          <w:b/>
          <w:bCs/>
          <w:color w:val="auto"/>
          <w:sz w:val="48"/>
          <w:szCs w:val="36"/>
          <w:lang w:val="en-GB"/>
        </w:rPr>
        <w:t>.</w:t>
      </w:r>
    </w:p>
    <w:p w14:paraId="3C3F73BF" w14:textId="77777777" w:rsidR="00831371" w:rsidRPr="00831371" w:rsidRDefault="00831371">
      <w:pPr>
        <w:numPr>
          <w:ilvl w:val="0"/>
          <w:numId w:val="43"/>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التعصب للرأي</w:t>
      </w:r>
      <w:r w:rsidRPr="00831371">
        <w:rPr>
          <w:rFonts w:ascii="Sakkal Majalla" w:eastAsia="Times New Roman" w:hAnsi="Sakkal Majalla"/>
          <w:b/>
          <w:bCs/>
          <w:color w:val="auto"/>
          <w:sz w:val="48"/>
          <w:szCs w:val="36"/>
          <w:lang w:val="en-GB"/>
        </w:rPr>
        <w:t>.</w:t>
      </w:r>
    </w:p>
    <w:p w14:paraId="69484552" w14:textId="77777777" w:rsidR="00831371" w:rsidRPr="00831371" w:rsidRDefault="00831371">
      <w:pPr>
        <w:numPr>
          <w:ilvl w:val="0"/>
          <w:numId w:val="43"/>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المقاطعة</w:t>
      </w:r>
      <w:r w:rsidRPr="00831371">
        <w:rPr>
          <w:rFonts w:ascii="Sakkal Majalla" w:eastAsia="Times New Roman" w:hAnsi="Sakkal Majalla"/>
          <w:b/>
          <w:bCs/>
          <w:color w:val="auto"/>
          <w:sz w:val="48"/>
          <w:szCs w:val="36"/>
          <w:lang w:val="en-GB"/>
        </w:rPr>
        <w:t>.</w:t>
      </w:r>
    </w:p>
    <w:p w14:paraId="2EF3ECFB" w14:textId="72B7D39D" w:rsidR="00831371" w:rsidRPr="00831371" w:rsidRDefault="00831371">
      <w:pPr>
        <w:numPr>
          <w:ilvl w:val="0"/>
          <w:numId w:val="43"/>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الهجوم الشخصي</w:t>
      </w:r>
      <w:r w:rsidRPr="00831371">
        <w:rPr>
          <w:rFonts w:ascii="Sakkal Majalla" w:eastAsia="Times New Roman" w:hAnsi="Sakkal Majalla"/>
          <w:b/>
          <w:bCs/>
          <w:color w:val="auto"/>
          <w:sz w:val="48"/>
          <w:szCs w:val="36"/>
          <w:lang w:val="en-GB"/>
        </w:rPr>
        <w:t>.</w:t>
      </w:r>
    </w:p>
    <w:p w14:paraId="5ED71A85" w14:textId="77777777" w:rsidR="00831371" w:rsidRPr="00831371" w:rsidRDefault="00831371" w:rsidP="00831371">
      <w:pPr>
        <w:spacing w:after="200" w:line="240" w:lineRule="auto"/>
        <w:jc w:val="center"/>
        <w:rPr>
          <w:rFonts w:ascii="Sakkal Majalla" w:eastAsia="Times New Roman" w:hAnsi="Sakkal Majalla"/>
          <w:b/>
          <w:bCs/>
          <w:color w:val="006666"/>
          <w:sz w:val="72"/>
          <w:szCs w:val="48"/>
          <w:lang w:val="en-GB"/>
        </w:rPr>
      </w:pPr>
      <w:r w:rsidRPr="00831371">
        <w:rPr>
          <w:rFonts w:ascii="Sakkal Majalla" w:eastAsia="Times New Roman" w:hAnsi="Sakkal Majalla"/>
          <w:b/>
          <w:bCs/>
          <w:color w:val="006666"/>
          <w:sz w:val="72"/>
          <w:szCs w:val="48"/>
          <w:rtl/>
        </w:rPr>
        <w:t>خامساً: المحافظة على إيجابية الحوار</w:t>
      </w:r>
    </w:p>
    <w:p w14:paraId="00FFC858"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الحوار الإيجابي هو الحوار الذي يسوده الاحترام والتقدير والتعاون ويهدف إلى تحقيق نتائج بناءة بعيدًا عن التوتر والصراعات</w:t>
      </w:r>
      <w:r w:rsidRPr="00831371">
        <w:rPr>
          <w:rFonts w:ascii="Sakkal Majalla" w:eastAsia="Times New Roman" w:hAnsi="Sakkal Majalla"/>
          <w:b/>
          <w:bCs/>
          <w:color w:val="auto"/>
          <w:sz w:val="48"/>
          <w:szCs w:val="36"/>
          <w:lang w:val="en-GB"/>
        </w:rPr>
        <w:t>.</w:t>
      </w:r>
    </w:p>
    <w:p w14:paraId="6FB5788F"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ويُعتبر الحفاظ على إيجابية الحوار من أهم المهارات التي تساعد على نجاح التواصل المهني وتحقيق أهداف العمل</w:t>
      </w:r>
      <w:r w:rsidRPr="00831371">
        <w:rPr>
          <w:rFonts w:ascii="Sakkal Majalla" w:eastAsia="Times New Roman" w:hAnsi="Sakkal Majalla"/>
          <w:b/>
          <w:bCs/>
          <w:color w:val="auto"/>
          <w:sz w:val="48"/>
          <w:szCs w:val="36"/>
          <w:lang w:val="en-GB"/>
        </w:rPr>
        <w:t>.</w:t>
      </w:r>
    </w:p>
    <w:p w14:paraId="1FDF06AE"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مفهوم إيجابية الحوار</w:t>
      </w:r>
    </w:p>
    <w:p w14:paraId="4A100279"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هي</w:t>
      </w:r>
      <w:r w:rsidRPr="00831371">
        <w:rPr>
          <w:rFonts w:ascii="Sakkal Majalla" w:eastAsia="Times New Roman" w:hAnsi="Sakkal Majalla"/>
          <w:b/>
          <w:bCs/>
          <w:color w:val="auto"/>
          <w:sz w:val="48"/>
          <w:szCs w:val="36"/>
          <w:lang w:val="en-GB"/>
        </w:rPr>
        <w:t>:</w:t>
      </w:r>
    </w:p>
    <w:p w14:paraId="633BBDD0"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lang w:val="en-GB"/>
        </w:rPr>
        <w:t>"</w:t>
      </w:r>
      <w:r w:rsidRPr="00831371">
        <w:rPr>
          <w:rFonts w:ascii="Sakkal Majalla" w:eastAsia="Times New Roman" w:hAnsi="Sakkal Majalla"/>
          <w:b/>
          <w:bCs/>
          <w:color w:val="auto"/>
          <w:sz w:val="48"/>
          <w:szCs w:val="36"/>
          <w:rtl/>
        </w:rPr>
        <w:t>قدرة أطراف الحوار على إدارة النقاش بطريقة بناءة تحافظ على الاحترام المتبادل وتدعم الوصول إلى نتائج مفيدة لجميع الأطراف</w:t>
      </w:r>
      <w:r w:rsidRPr="00831371">
        <w:rPr>
          <w:rFonts w:ascii="Sakkal Majalla" w:eastAsia="Times New Roman" w:hAnsi="Sakkal Majalla"/>
          <w:b/>
          <w:bCs/>
          <w:color w:val="auto"/>
          <w:sz w:val="48"/>
          <w:szCs w:val="36"/>
          <w:lang w:val="en-GB"/>
        </w:rPr>
        <w:t>."</w:t>
      </w:r>
    </w:p>
    <w:p w14:paraId="05EDB6F2"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أهمية إيجابية الحوار</w:t>
      </w:r>
    </w:p>
    <w:p w14:paraId="0B90285A" w14:textId="77777777" w:rsidR="00831371" w:rsidRPr="00831371" w:rsidRDefault="00831371">
      <w:pPr>
        <w:numPr>
          <w:ilvl w:val="0"/>
          <w:numId w:val="4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تعزيز الثقة</w:t>
      </w:r>
      <w:r w:rsidRPr="00831371">
        <w:rPr>
          <w:rFonts w:ascii="Sakkal Majalla" w:eastAsia="Times New Roman" w:hAnsi="Sakkal Majalla"/>
          <w:b/>
          <w:bCs/>
          <w:color w:val="auto"/>
          <w:sz w:val="48"/>
          <w:szCs w:val="36"/>
          <w:lang w:val="en-GB"/>
        </w:rPr>
        <w:t>.</w:t>
      </w:r>
    </w:p>
    <w:p w14:paraId="3468AE48" w14:textId="77777777" w:rsidR="00831371" w:rsidRPr="00831371" w:rsidRDefault="00831371">
      <w:pPr>
        <w:numPr>
          <w:ilvl w:val="0"/>
          <w:numId w:val="4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تقوية العلاقات المهنية</w:t>
      </w:r>
      <w:r w:rsidRPr="00831371">
        <w:rPr>
          <w:rFonts w:ascii="Sakkal Majalla" w:eastAsia="Times New Roman" w:hAnsi="Sakkal Majalla"/>
          <w:b/>
          <w:bCs/>
          <w:color w:val="auto"/>
          <w:sz w:val="48"/>
          <w:szCs w:val="36"/>
          <w:lang w:val="en-GB"/>
        </w:rPr>
        <w:t>.</w:t>
      </w:r>
    </w:p>
    <w:p w14:paraId="2EF2D2BB" w14:textId="77777777" w:rsidR="00831371" w:rsidRPr="00831371" w:rsidRDefault="00831371">
      <w:pPr>
        <w:numPr>
          <w:ilvl w:val="0"/>
          <w:numId w:val="4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تحسين بيئة العمل</w:t>
      </w:r>
      <w:r w:rsidRPr="00831371">
        <w:rPr>
          <w:rFonts w:ascii="Sakkal Majalla" w:eastAsia="Times New Roman" w:hAnsi="Sakkal Majalla"/>
          <w:b/>
          <w:bCs/>
          <w:color w:val="auto"/>
          <w:sz w:val="48"/>
          <w:szCs w:val="36"/>
          <w:lang w:val="en-GB"/>
        </w:rPr>
        <w:t>.</w:t>
      </w:r>
    </w:p>
    <w:p w14:paraId="348B09DB" w14:textId="77777777" w:rsidR="00831371" w:rsidRPr="00831371" w:rsidRDefault="00831371">
      <w:pPr>
        <w:numPr>
          <w:ilvl w:val="0"/>
          <w:numId w:val="4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lastRenderedPageBreak/>
        <w:t>دعم التعاون</w:t>
      </w:r>
      <w:r w:rsidRPr="00831371">
        <w:rPr>
          <w:rFonts w:ascii="Sakkal Majalla" w:eastAsia="Times New Roman" w:hAnsi="Sakkal Majalla"/>
          <w:b/>
          <w:bCs/>
          <w:color w:val="auto"/>
          <w:sz w:val="48"/>
          <w:szCs w:val="36"/>
          <w:lang w:val="en-GB"/>
        </w:rPr>
        <w:t>.</w:t>
      </w:r>
    </w:p>
    <w:p w14:paraId="5505D9B2" w14:textId="77777777" w:rsidR="00831371" w:rsidRPr="00831371" w:rsidRDefault="00831371">
      <w:pPr>
        <w:numPr>
          <w:ilvl w:val="0"/>
          <w:numId w:val="4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رفع جودة القرارات</w:t>
      </w:r>
      <w:r w:rsidRPr="00831371">
        <w:rPr>
          <w:rFonts w:ascii="Sakkal Majalla" w:eastAsia="Times New Roman" w:hAnsi="Sakkal Majalla"/>
          <w:b/>
          <w:bCs/>
          <w:color w:val="auto"/>
          <w:sz w:val="48"/>
          <w:szCs w:val="36"/>
          <w:lang w:val="en-GB"/>
        </w:rPr>
        <w:t>.</w:t>
      </w:r>
    </w:p>
    <w:p w14:paraId="5C7D51E9"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أساليب المحافظة على إيجابية الحوار</w:t>
      </w:r>
    </w:p>
    <w:p w14:paraId="4EBC4617" w14:textId="44640D1C"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831371">
        <w:rPr>
          <w:rFonts w:ascii="Sakkal Majalla" w:eastAsia="Times New Roman" w:hAnsi="Sakkal Majalla"/>
          <w:b/>
          <w:bCs/>
          <w:color w:val="auto"/>
          <w:sz w:val="48"/>
          <w:szCs w:val="36"/>
          <w:rtl/>
        </w:rPr>
        <w:t>استخدام لغة محترمة</w:t>
      </w:r>
    </w:p>
    <w:p w14:paraId="27D9B028"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مثل</w:t>
      </w:r>
      <w:r w:rsidRPr="00831371">
        <w:rPr>
          <w:rFonts w:ascii="Sakkal Majalla" w:eastAsia="Times New Roman" w:hAnsi="Sakkal Majalla"/>
          <w:b/>
          <w:bCs/>
          <w:color w:val="auto"/>
          <w:sz w:val="48"/>
          <w:szCs w:val="36"/>
          <w:lang w:val="en-GB"/>
        </w:rPr>
        <w:t>:</w:t>
      </w:r>
    </w:p>
    <w:p w14:paraId="6547B32A" w14:textId="77777777" w:rsidR="00831371" w:rsidRPr="00831371" w:rsidRDefault="00831371">
      <w:pPr>
        <w:numPr>
          <w:ilvl w:val="0"/>
          <w:numId w:val="45"/>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أشكرك على رأيك</w:t>
      </w:r>
      <w:r w:rsidRPr="00831371">
        <w:rPr>
          <w:rFonts w:ascii="Sakkal Majalla" w:eastAsia="Times New Roman" w:hAnsi="Sakkal Majalla"/>
          <w:b/>
          <w:bCs/>
          <w:color w:val="auto"/>
          <w:sz w:val="48"/>
          <w:szCs w:val="36"/>
          <w:lang w:val="en-GB"/>
        </w:rPr>
        <w:t>.</w:t>
      </w:r>
    </w:p>
    <w:p w14:paraId="0AB13AC9" w14:textId="77777777" w:rsidR="00831371" w:rsidRPr="00831371" w:rsidRDefault="00831371">
      <w:pPr>
        <w:numPr>
          <w:ilvl w:val="0"/>
          <w:numId w:val="45"/>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وجهة نظر مهمة</w:t>
      </w:r>
      <w:r w:rsidRPr="00831371">
        <w:rPr>
          <w:rFonts w:ascii="Sakkal Majalla" w:eastAsia="Times New Roman" w:hAnsi="Sakkal Majalla"/>
          <w:b/>
          <w:bCs/>
          <w:color w:val="auto"/>
          <w:sz w:val="48"/>
          <w:szCs w:val="36"/>
          <w:lang w:val="en-GB"/>
        </w:rPr>
        <w:t>.</w:t>
      </w:r>
    </w:p>
    <w:p w14:paraId="4C28F368" w14:textId="77777777" w:rsidR="00831371" w:rsidRPr="00831371" w:rsidRDefault="00831371">
      <w:pPr>
        <w:numPr>
          <w:ilvl w:val="0"/>
          <w:numId w:val="45"/>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أتفهم ما تقصده</w:t>
      </w:r>
      <w:r w:rsidRPr="00831371">
        <w:rPr>
          <w:rFonts w:ascii="Sakkal Majalla" w:eastAsia="Times New Roman" w:hAnsi="Sakkal Majalla"/>
          <w:b/>
          <w:bCs/>
          <w:color w:val="auto"/>
          <w:sz w:val="48"/>
          <w:szCs w:val="36"/>
          <w:lang w:val="en-GB"/>
        </w:rPr>
        <w:t>.</w:t>
      </w:r>
    </w:p>
    <w:p w14:paraId="5A0EB412" w14:textId="4D134BB1"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التركيز على الحلول</w:t>
      </w:r>
    </w:p>
    <w:p w14:paraId="011F07D6"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بدلاً من التركيز على المشكلات فقط</w:t>
      </w:r>
      <w:r w:rsidRPr="00831371">
        <w:rPr>
          <w:rFonts w:ascii="Sakkal Majalla" w:eastAsia="Times New Roman" w:hAnsi="Sakkal Majalla"/>
          <w:b/>
          <w:bCs/>
          <w:color w:val="auto"/>
          <w:sz w:val="48"/>
          <w:szCs w:val="36"/>
          <w:lang w:val="en-GB"/>
        </w:rPr>
        <w:t>.</w:t>
      </w:r>
    </w:p>
    <w:p w14:paraId="1E7C426F" w14:textId="59CBC185"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831371">
        <w:rPr>
          <w:rFonts w:ascii="Sakkal Majalla" w:eastAsia="Times New Roman" w:hAnsi="Sakkal Majalla"/>
          <w:b/>
          <w:bCs/>
          <w:color w:val="auto"/>
          <w:sz w:val="48"/>
          <w:szCs w:val="36"/>
          <w:rtl/>
        </w:rPr>
        <w:t>إظهار التقدير</w:t>
      </w:r>
    </w:p>
    <w:p w14:paraId="200D5DD1"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تقدير مساهمات الآخرين وأفكارهم</w:t>
      </w:r>
      <w:r w:rsidRPr="00831371">
        <w:rPr>
          <w:rFonts w:ascii="Sakkal Majalla" w:eastAsia="Times New Roman" w:hAnsi="Sakkal Majalla"/>
          <w:b/>
          <w:bCs/>
          <w:color w:val="auto"/>
          <w:sz w:val="48"/>
          <w:szCs w:val="36"/>
          <w:lang w:val="en-GB"/>
        </w:rPr>
        <w:t>.</w:t>
      </w:r>
    </w:p>
    <w:p w14:paraId="3BD4D076" w14:textId="25712EA3"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التحكم في الانفعالات</w:t>
      </w:r>
    </w:p>
    <w:p w14:paraId="6E4E2388"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الهدوء يساعد على استمرار الحوار بصورة إيجابية</w:t>
      </w:r>
      <w:r w:rsidRPr="00831371">
        <w:rPr>
          <w:rFonts w:ascii="Sakkal Majalla" w:eastAsia="Times New Roman" w:hAnsi="Sakkal Majalla"/>
          <w:b/>
          <w:bCs/>
          <w:color w:val="auto"/>
          <w:sz w:val="48"/>
          <w:szCs w:val="36"/>
          <w:lang w:val="en-GB"/>
        </w:rPr>
        <w:t>.</w:t>
      </w:r>
    </w:p>
    <w:p w14:paraId="46B606B3" w14:textId="0645AFFB"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5.</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تجنب الاتهامات</w:t>
      </w:r>
    </w:p>
    <w:p w14:paraId="502BE940"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استبدال</w:t>
      </w:r>
      <w:r w:rsidRPr="00831371">
        <w:rPr>
          <w:rFonts w:ascii="Sakkal Majalla" w:eastAsia="Times New Roman" w:hAnsi="Sakkal Majalla"/>
          <w:b/>
          <w:bCs/>
          <w:color w:val="auto"/>
          <w:sz w:val="48"/>
          <w:szCs w:val="36"/>
          <w:lang w:val="en-GB"/>
        </w:rPr>
        <w:t>:</w:t>
      </w:r>
      <w:r w:rsidRPr="00831371">
        <w:rPr>
          <w:rFonts w:ascii="Sakkal Majalla" w:eastAsia="Times New Roman" w:hAnsi="Sakkal Majalla"/>
          <w:b/>
          <w:bCs/>
          <w:color w:val="auto"/>
          <w:sz w:val="48"/>
          <w:szCs w:val="36"/>
          <w:lang w:val="en-GB"/>
        </w:rPr>
        <w:br/>
        <w:t>"</w:t>
      </w:r>
      <w:r w:rsidRPr="00831371">
        <w:rPr>
          <w:rFonts w:ascii="Sakkal Majalla" w:eastAsia="Times New Roman" w:hAnsi="Sakkal Majalla"/>
          <w:b/>
          <w:bCs/>
          <w:color w:val="auto"/>
          <w:sz w:val="48"/>
          <w:szCs w:val="36"/>
          <w:rtl/>
        </w:rPr>
        <w:t>أنت السبب في المشكلة</w:t>
      </w:r>
      <w:r w:rsidRPr="00831371">
        <w:rPr>
          <w:rFonts w:ascii="Sakkal Majalla" w:eastAsia="Times New Roman" w:hAnsi="Sakkal Majalla"/>
          <w:b/>
          <w:bCs/>
          <w:color w:val="auto"/>
          <w:sz w:val="48"/>
          <w:szCs w:val="36"/>
          <w:lang w:val="en-GB"/>
        </w:rPr>
        <w:t>"</w:t>
      </w:r>
    </w:p>
    <w:p w14:paraId="3FA02F7D"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lastRenderedPageBreak/>
        <w:t>بـ</w:t>
      </w:r>
      <w:r w:rsidRPr="00831371">
        <w:rPr>
          <w:rFonts w:ascii="Sakkal Majalla" w:eastAsia="Times New Roman" w:hAnsi="Sakkal Majalla"/>
          <w:b/>
          <w:bCs/>
          <w:color w:val="auto"/>
          <w:sz w:val="48"/>
          <w:szCs w:val="36"/>
          <w:lang w:val="en-GB"/>
        </w:rPr>
        <w:t>:</w:t>
      </w:r>
      <w:r w:rsidRPr="00831371">
        <w:rPr>
          <w:rFonts w:ascii="Sakkal Majalla" w:eastAsia="Times New Roman" w:hAnsi="Sakkal Majalla"/>
          <w:b/>
          <w:bCs/>
          <w:color w:val="auto"/>
          <w:sz w:val="48"/>
          <w:szCs w:val="36"/>
          <w:lang w:val="en-GB"/>
        </w:rPr>
        <w:br/>
        <w:t>"</w:t>
      </w:r>
      <w:r w:rsidRPr="00831371">
        <w:rPr>
          <w:rFonts w:ascii="Sakkal Majalla" w:eastAsia="Times New Roman" w:hAnsi="Sakkal Majalla"/>
          <w:b/>
          <w:bCs/>
          <w:color w:val="auto"/>
          <w:sz w:val="48"/>
          <w:szCs w:val="36"/>
          <w:rtl/>
        </w:rPr>
        <w:t>دعنا نبحث عن أسباب المشكلة</w:t>
      </w:r>
      <w:r w:rsidRPr="00831371">
        <w:rPr>
          <w:rFonts w:ascii="Sakkal Majalla" w:eastAsia="Times New Roman" w:hAnsi="Sakkal Majalla"/>
          <w:b/>
          <w:bCs/>
          <w:color w:val="auto"/>
          <w:sz w:val="48"/>
          <w:szCs w:val="36"/>
          <w:lang w:val="en-GB"/>
        </w:rPr>
        <w:t>."</w:t>
      </w:r>
    </w:p>
    <w:p w14:paraId="7F4AB62F" w14:textId="1878827C"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6.</w:t>
      </w:r>
      <w:r w:rsidRPr="00831371">
        <w:rPr>
          <w:rFonts w:ascii="Sakkal Majalla" w:eastAsia="Times New Roman" w:hAnsi="Sakkal Majalla"/>
          <w:b/>
          <w:bCs/>
          <w:color w:val="auto"/>
          <w:sz w:val="48"/>
          <w:szCs w:val="36"/>
          <w:rtl/>
        </w:rPr>
        <w:t>استخدام عبارات التعاون</w:t>
      </w:r>
    </w:p>
    <w:p w14:paraId="703C18DD"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مثل</w:t>
      </w:r>
      <w:r w:rsidRPr="00831371">
        <w:rPr>
          <w:rFonts w:ascii="Sakkal Majalla" w:eastAsia="Times New Roman" w:hAnsi="Sakkal Majalla"/>
          <w:b/>
          <w:bCs/>
          <w:color w:val="auto"/>
          <w:sz w:val="48"/>
          <w:szCs w:val="36"/>
          <w:lang w:val="en-GB"/>
        </w:rPr>
        <w:t>:</w:t>
      </w:r>
    </w:p>
    <w:p w14:paraId="4C92D6C9" w14:textId="77777777" w:rsidR="00831371" w:rsidRPr="00831371" w:rsidRDefault="00831371">
      <w:pPr>
        <w:numPr>
          <w:ilvl w:val="0"/>
          <w:numId w:val="46"/>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كيف يمكننا حل هذه المشكلة؟</w:t>
      </w:r>
    </w:p>
    <w:p w14:paraId="3846CAA4" w14:textId="77777777" w:rsidR="00831371" w:rsidRPr="00831371" w:rsidRDefault="00831371">
      <w:pPr>
        <w:numPr>
          <w:ilvl w:val="0"/>
          <w:numId w:val="46"/>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ما أفضل خيار لنا جميعًا؟</w:t>
      </w:r>
    </w:p>
    <w:p w14:paraId="0ED8C574" w14:textId="77777777" w:rsidR="00831371" w:rsidRPr="00831371" w:rsidRDefault="00831371">
      <w:pPr>
        <w:numPr>
          <w:ilvl w:val="0"/>
          <w:numId w:val="46"/>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دعنا نعمل معًا للوصول إلى الحل</w:t>
      </w:r>
      <w:r w:rsidRPr="00831371">
        <w:rPr>
          <w:rFonts w:ascii="Sakkal Majalla" w:eastAsia="Times New Roman" w:hAnsi="Sakkal Majalla"/>
          <w:b/>
          <w:bCs/>
          <w:color w:val="auto"/>
          <w:sz w:val="48"/>
          <w:szCs w:val="36"/>
          <w:lang w:val="en-GB"/>
        </w:rPr>
        <w:t>.</w:t>
      </w:r>
    </w:p>
    <w:p w14:paraId="2D1BBEBF" w14:textId="72ED9DA5"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7.</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إنهاء الحوار بصورة إيجابية</w:t>
      </w:r>
    </w:p>
    <w:p w14:paraId="1C71636E"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تلخيص النتائج وشكر المشاركين</w:t>
      </w:r>
      <w:r w:rsidRPr="00831371">
        <w:rPr>
          <w:rFonts w:ascii="Sakkal Majalla" w:eastAsia="Times New Roman" w:hAnsi="Sakkal Majalla"/>
          <w:b/>
          <w:bCs/>
          <w:color w:val="auto"/>
          <w:sz w:val="48"/>
          <w:szCs w:val="36"/>
          <w:lang w:val="en-GB"/>
        </w:rPr>
        <w:t>.</w:t>
      </w:r>
    </w:p>
    <w:p w14:paraId="450035B9"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مؤشرات الحوار الإيجابي</w:t>
      </w:r>
    </w:p>
    <w:p w14:paraId="3419CDFA" w14:textId="77777777" w:rsidR="00831371" w:rsidRPr="00831371" w:rsidRDefault="00831371">
      <w:pPr>
        <w:numPr>
          <w:ilvl w:val="0"/>
          <w:numId w:val="47"/>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مشاركة الجميع</w:t>
      </w:r>
      <w:r w:rsidRPr="00831371">
        <w:rPr>
          <w:rFonts w:ascii="Sakkal Majalla" w:eastAsia="Times New Roman" w:hAnsi="Sakkal Majalla"/>
          <w:b/>
          <w:bCs/>
          <w:color w:val="auto"/>
          <w:sz w:val="48"/>
          <w:szCs w:val="36"/>
          <w:lang w:val="en-GB"/>
        </w:rPr>
        <w:t>.</w:t>
      </w:r>
    </w:p>
    <w:p w14:paraId="5CFFCC81" w14:textId="77777777" w:rsidR="00831371" w:rsidRPr="00831371" w:rsidRDefault="00831371">
      <w:pPr>
        <w:numPr>
          <w:ilvl w:val="0"/>
          <w:numId w:val="47"/>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الاحترام المتبادل</w:t>
      </w:r>
      <w:r w:rsidRPr="00831371">
        <w:rPr>
          <w:rFonts w:ascii="Sakkal Majalla" w:eastAsia="Times New Roman" w:hAnsi="Sakkal Majalla"/>
          <w:b/>
          <w:bCs/>
          <w:color w:val="auto"/>
          <w:sz w:val="48"/>
          <w:szCs w:val="36"/>
          <w:lang w:val="en-GB"/>
        </w:rPr>
        <w:t>.</w:t>
      </w:r>
    </w:p>
    <w:p w14:paraId="5C556527" w14:textId="77777777" w:rsidR="00831371" w:rsidRPr="00831371" w:rsidRDefault="00831371">
      <w:pPr>
        <w:numPr>
          <w:ilvl w:val="0"/>
          <w:numId w:val="47"/>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انخفاض التوتر</w:t>
      </w:r>
      <w:r w:rsidRPr="00831371">
        <w:rPr>
          <w:rFonts w:ascii="Sakkal Majalla" w:eastAsia="Times New Roman" w:hAnsi="Sakkal Majalla"/>
          <w:b/>
          <w:bCs/>
          <w:color w:val="auto"/>
          <w:sz w:val="48"/>
          <w:szCs w:val="36"/>
          <w:lang w:val="en-GB"/>
        </w:rPr>
        <w:t>.</w:t>
      </w:r>
    </w:p>
    <w:p w14:paraId="53165F69" w14:textId="77777777" w:rsidR="00831371" w:rsidRPr="00831371" w:rsidRDefault="00831371">
      <w:pPr>
        <w:numPr>
          <w:ilvl w:val="0"/>
          <w:numId w:val="47"/>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التركيز على الحلول</w:t>
      </w:r>
      <w:r w:rsidRPr="00831371">
        <w:rPr>
          <w:rFonts w:ascii="Sakkal Majalla" w:eastAsia="Times New Roman" w:hAnsi="Sakkal Majalla"/>
          <w:b/>
          <w:bCs/>
          <w:color w:val="auto"/>
          <w:sz w:val="48"/>
          <w:szCs w:val="36"/>
          <w:lang w:val="en-GB"/>
        </w:rPr>
        <w:t>.</w:t>
      </w:r>
    </w:p>
    <w:p w14:paraId="1C571B9C" w14:textId="77777777" w:rsidR="00831371" w:rsidRPr="00831371" w:rsidRDefault="00831371">
      <w:pPr>
        <w:numPr>
          <w:ilvl w:val="0"/>
          <w:numId w:val="47"/>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وضوح النتائج</w:t>
      </w:r>
      <w:r w:rsidRPr="00831371">
        <w:rPr>
          <w:rFonts w:ascii="Sakkal Majalla" w:eastAsia="Times New Roman" w:hAnsi="Sakkal Majalla"/>
          <w:b/>
          <w:bCs/>
          <w:color w:val="auto"/>
          <w:sz w:val="48"/>
          <w:szCs w:val="36"/>
          <w:lang w:val="en-GB"/>
        </w:rPr>
        <w:t>.</w:t>
      </w:r>
    </w:p>
    <w:p w14:paraId="55DD96F2" w14:textId="77777777" w:rsidR="002664DD" w:rsidRDefault="002664DD" w:rsidP="00D013E3">
      <w:pPr>
        <w:spacing w:after="200"/>
        <w:jc w:val="left"/>
        <w:rPr>
          <w:rFonts w:ascii="Sakkal Majalla" w:eastAsia="Times New Roman" w:hAnsi="Sakkal Majalla"/>
          <w:b/>
          <w:bCs/>
          <w:color w:val="auto"/>
          <w:sz w:val="48"/>
          <w:szCs w:val="36"/>
          <w:rtl/>
        </w:rPr>
      </w:pPr>
    </w:p>
    <w:p w14:paraId="3258B4AD" w14:textId="77777777" w:rsidR="002664DD" w:rsidRDefault="002664DD" w:rsidP="00D013E3">
      <w:pPr>
        <w:spacing w:after="200"/>
        <w:jc w:val="left"/>
        <w:rPr>
          <w:rFonts w:ascii="Sakkal Majalla" w:eastAsia="Times New Roman" w:hAnsi="Sakkal Majalla"/>
          <w:b/>
          <w:bCs/>
          <w:color w:val="auto"/>
          <w:sz w:val="48"/>
          <w:szCs w:val="36"/>
          <w:rtl/>
        </w:rPr>
      </w:pPr>
    </w:p>
    <w:p w14:paraId="0786F201" w14:textId="21A1EC83" w:rsidR="002664DD" w:rsidRDefault="00824DC2" w:rsidP="00D013E3">
      <w:pPr>
        <w:spacing w:after="200"/>
        <w:jc w:val="left"/>
        <w:rPr>
          <w:rFonts w:ascii="Sakkal Majalla" w:eastAsia="Times New Roman" w:hAnsi="Sakkal Majalla"/>
          <w:b/>
          <w:bCs/>
          <w:color w:val="auto"/>
          <w:sz w:val="48"/>
          <w:szCs w:val="36"/>
          <w:rtl/>
        </w:rPr>
      </w:pPr>
      <w:r w:rsidRPr="00824DC2">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15744" behindDoc="0" locked="0" layoutInCell="1" allowOverlap="1" wp14:anchorId="5BFB12DD" wp14:editId="7A503C8F">
                <wp:simplePos x="0" y="0"/>
                <wp:positionH relativeFrom="margin">
                  <wp:align>center</wp:align>
                </wp:positionH>
                <wp:positionV relativeFrom="paragraph">
                  <wp:posOffset>-142875</wp:posOffset>
                </wp:positionV>
                <wp:extent cx="7162178" cy="9724208"/>
                <wp:effectExtent l="0" t="0" r="0" b="0"/>
                <wp:wrapNone/>
                <wp:docPr id="1008781433" name="Group 522"/>
                <wp:cNvGraphicFramePr/>
                <a:graphic xmlns:a="http://schemas.openxmlformats.org/drawingml/2006/main">
                  <a:graphicData uri="http://schemas.microsoft.com/office/word/2010/wordprocessingGroup">
                    <wpg:wgp>
                      <wpg:cNvGrpSpPr/>
                      <wpg:grpSpPr>
                        <a:xfrm>
                          <a:off x="0" y="0"/>
                          <a:ext cx="7162178" cy="9724208"/>
                          <a:chOff x="-495301" y="-65858"/>
                          <a:chExt cx="7162178" cy="9724208"/>
                        </a:xfrm>
                      </wpg:grpSpPr>
                      <wpg:grpSp>
                        <wpg:cNvPr id="1504175733" name="Group 1504175733"/>
                        <wpg:cNvGrpSpPr/>
                        <wpg:grpSpPr>
                          <a:xfrm>
                            <a:off x="-495301" y="-65858"/>
                            <a:ext cx="7162178" cy="9724208"/>
                            <a:chOff x="-904884" y="-370658"/>
                            <a:chExt cx="7162295" cy="9724208"/>
                          </a:xfrm>
                        </wpg:grpSpPr>
                        <wpg:grpSp>
                          <wpg:cNvPr id="46339442" name="Group 46339442"/>
                          <wpg:cNvGrpSpPr/>
                          <wpg:grpSpPr>
                            <a:xfrm>
                              <a:off x="-904884" y="2571750"/>
                              <a:ext cx="6600934" cy="6781800"/>
                              <a:chOff x="-1066825" y="0"/>
                              <a:chExt cx="6601021" cy="6782280"/>
                            </a:xfrm>
                          </wpg:grpSpPr>
                          <wpg:grpSp>
                            <wpg:cNvPr id="998975833" name="Group 25"/>
                            <wpg:cNvGrpSpPr/>
                            <wpg:grpSpPr>
                              <a:xfrm>
                                <a:off x="3129862" y="0"/>
                                <a:ext cx="2262507" cy="515506"/>
                                <a:chOff x="3849488" y="0"/>
                                <a:chExt cx="2262507" cy="515506"/>
                              </a:xfrm>
                            </wpg:grpSpPr>
                            <wpg:grpSp>
                              <wpg:cNvPr id="154639045" name="Group 154639045"/>
                              <wpg:cNvGrpSpPr/>
                              <wpg:grpSpPr>
                                <a:xfrm>
                                  <a:off x="5606227" y="0"/>
                                  <a:ext cx="505768" cy="515506"/>
                                  <a:chOff x="5606227" y="0"/>
                                  <a:chExt cx="505768" cy="515506"/>
                                </a:xfrm>
                              </wpg:grpSpPr>
                              <wps:wsp>
                                <wps:cNvPr id="1426197051" name="Oval 1426197051"/>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488392807" name="Picture 1488392807" descr="Target "/>
                                  <pic:cNvPicPr>
                                    <a:picLocks noChangeAspect="1" noChangeArrowheads="1"/>
                                  </pic:cNvPicPr>
                                </pic:nvPicPr>
                                <pic:blipFill>
                                  <a:blip r:embed="rId1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343413802" name="TextBox 34"/>
                              <wps:cNvSpPr txBox="1"/>
                              <wps:spPr>
                                <a:xfrm>
                                  <a:off x="3849488" y="69514"/>
                                  <a:ext cx="1755192" cy="441357"/>
                                </a:xfrm>
                                <a:prstGeom prst="rect">
                                  <a:avLst/>
                                </a:prstGeom>
                                <a:noFill/>
                              </wps:spPr>
                              <wps:txbx>
                                <w:txbxContent>
                                  <w:p w14:paraId="47E50FA5" w14:textId="77777777" w:rsidR="00824DC2" w:rsidRPr="00BC6FB1" w:rsidRDefault="00824DC2" w:rsidP="00824DC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752564832" name="Group 26"/>
                            <wpg:cNvGrpSpPr/>
                            <wpg:grpSpPr>
                              <a:xfrm>
                                <a:off x="-55" y="9939"/>
                                <a:ext cx="2261290" cy="514985"/>
                                <a:chOff x="-55" y="0"/>
                                <a:chExt cx="2261598" cy="515506"/>
                              </a:xfrm>
                            </wpg:grpSpPr>
                            <wps:wsp>
                              <wps:cNvPr id="121133264" name="Oval 121133264"/>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717453152" name="TextBox 34"/>
                              <wps:cNvSpPr txBox="1"/>
                              <wps:spPr>
                                <a:xfrm>
                                  <a:off x="-55" y="69511"/>
                                  <a:ext cx="1756066" cy="441803"/>
                                </a:xfrm>
                                <a:prstGeom prst="rect">
                                  <a:avLst/>
                                </a:prstGeom>
                                <a:noFill/>
                              </wps:spPr>
                              <wps:txbx>
                                <w:txbxContent>
                                  <w:p w14:paraId="3995FDCA" w14:textId="77777777" w:rsidR="00824DC2" w:rsidRPr="00BC6FB1" w:rsidRDefault="00824DC2" w:rsidP="00824DC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781336438" name="Picture 1781336438" descr="Note "/>
                                <pic:cNvPicPr>
                                  <a:picLocks noChangeAspect="1" noChangeArrowheads="1"/>
                                </pic:cNvPicPr>
                              </pic:nvPicPr>
                              <pic:blipFill>
                                <a:blip r:embed="rId1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837813058" name="Text Box 1837813058"/>
                            <wps:cNvSpPr txBox="1"/>
                            <wps:spPr>
                              <a:xfrm>
                                <a:off x="2720955" y="874272"/>
                                <a:ext cx="2813241" cy="5908008"/>
                              </a:xfrm>
                              <a:prstGeom prst="rect">
                                <a:avLst/>
                              </a:prstGeom>
                              <a:noFill/>
                              <a:ln w="6350">
                                <a:noFill/>
                              </a:ln>
                            </wps:spPr>
                            <wps:txbx>
                              <w:txbxContent>
                                <w:p w14:paraId="4A3607D9" w14:textId="77777777" w:rsidR="00824DC2" w:rsidRPr="00DE31C3" w:rsidRDefault="00824DC2" w:rsidP="00824DC2">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15D7E507" w14:textId="77777777" w:rsidR="00824DC2" w:rsidRPr="001078A6" w:rsidRDefault="00824DC2">
                                  <w:pPr>
                                    <w:pStyle w:val="a5"/>
                                    <w:numPr>
                                      <w:ilvl w:val="0"/>
                                      <w:numId w:val="10"/>
                                    </w:numPr>
                                    <w:rPr>
                                      <w:rFonts w:ascii="Sakkal Majalla" w:eastAsia="GE Dinar One" w:hAnsi="Sakkal Majalla" w:cs="Sakkal Majalla"/>
                                      <w:color w:val="000000"/>
                                      <w:kern w:val="24"/>
                                      <w:sz w:val="36"/>
                                      <w:szCs w:val="36"/>
                                    </w:rPr>
                                  </w:pPr>
                                  <w:r w:rsidRPr="001078A6">
                                    <w:rPr>
                                      <w:rFonts w:ascii="Sakkal Majalla" w:eastAsia="GE Dinar One" w:hAnsi="Sakkal Majalla" w:cs="Sakkal Majalla" w:hint="cs"/>
                                      <w:color w:val="000000"/>
                                      <w:kern w:val="24"/>
                                      <w:sz w:val="36"/>
                                      <w:szCs w:val="36"/>
                                      <w:rtl/>
                                      <w:lang w:bidi="ar-SY"/>
                                    </w:rPr>
                                    <w:t xml:space="preserve">فهم </w:t>
                                  </w:r>
                                  <w:r w:rsidRPr="00A93827">
                                    <w:rPr>
                                      <w:rFonts w:ascii="Sakkal Majalla" w:eastAsia="GE Dinar One" w:hAnsi="Sakkal Majalla" w:cs="Sakkal Majalla"/>
                                      <w:color w:val="000000"/>
                                      <w:kern w:val="24"/>
                                      <w:sz w:val="36"/>
                                      <w:szCs w:val="36"/>
                                      <w:rtl/>
                                    </w:rPr>
                                    <w:t>مبادئ الإقناع المهني</w:t>
                                  </w:r>
                                  <w:r w:rsidRPr="001078A6">
                                    <w:rPr>
                                      <w:rFonts w:ascii="Sakkal Majalla" w:eastAsia="GE Dinar One" w:hAnsi="Sakkal Majalla" w:cs="Sakkal Majalla"/>
                                      <w:color w:val="000000"/>
                                      <w:kern w:val="24"/>
                                      <w:sz w:val="36"/>
                                      <w:szCs w:val="36"/>
                                    </w:rPr>
                                    <w:t>.</w:t>
                                  </w:r>
                                </w:p>
                                <w:p w14:paraId="167A052D" w14:textId="77777777" w:rsidR="00824DC2" w:rsidRPr="009F6F8F" w:rsidRDefault="00824DC2" w:rsidP="00824DC2">
                                  <w:pPr>
                                    <w:pStyle w:val="a5"/>
                                    <w:spacing w:line="240" w:lineRule="auto"/>
                                    <w:ind w:left="360"/>
                                    <w:rPr>
                                      <w:rFonts w:ascii="Sakkal Majalla" w:eastAsia="GE Dinar One" w:hAnsi="Sakkal Majalla" w:cs="Sakkal Majalla"/>
                                      <w:color w:val="000000"/>
                                      <w:kern w:val="24"/>
                                      <w:sz w:val="36"/>
                                      <w:szCs w:val="36"/>
                                      <w:rtl/>
                                    </w:rPr>
                                  </w:pPr>
                                </w:p>
                                <w:p w14:paraId="62255BB3" w14:textId="77777777" w:rsidR="00824DC2" w:rsidRPr="007611FA" w:rsidRDefault="00824DC2" w:rsidP="00824DC2">
                                  <w:pPr>
                                    <w:pStyle w:val="a5"/>
                                    <w:spacing w:line="240" w:lineRule="auto"/>
                                    <w:ind w:left="360"/>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68739983" name="Text Box 1968739983"/>
                            <wps:cNvSpPr txBox="1"/>
                            <wps:spPr>
                              <a:xfrm>
                                <a:off x="-1066825" y="693005"/>
                                <a:ext cx="3810113" cy="5203047"/>
                              </a:xfrm>
                              <a:prstGeom prst="rect">
                                <a:avLst/>
                              </a:prstGeom>
                              <a:noFill/>
                              <a:ln w="6350">
                                <a:noFill/>
                              </a:ln>
                            </wps:spPr>
                            <wps:txbx>
                              <w:txbxContent>
                                <w:p w14:paraId="4E3BBF63" w14:textId="77777777" w:rsidR="00824DC2" w:rsidRPr="00A93827" w:rsidRDefault="00824DC2">
                                  <w:pPr>
                                    <w:pStyle w:val="a5"/>
                                    <w:numPr>
                                      <w:ilvl w:val="0"/>
                                      <w:numId w:val="11"/>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مبادئ الإقناع المهني.</w:t>
                                  </w:r>
                                </w:p>
                                <w:p w14:paraId="652A1F3D" w14:textId="77777777" w:rsidR="00824DC2" w:rsidRPr="00A93827" w:rsidRDefault="00824DC2">
                                  <w:pPr>
                                    <w:pStyle w:val="a5"/>
                                    <w:numPr>
                                      <w:ilvl w:val="0"/>
                                      <w:numId w:val="11"/>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استراتيجيات التأثير الإيجابي.</w:t>
                                  </w:r>
                                </w:p>
                                <w:p w14:paraId="1BFD650B" w14:textId="77777777" w:rsidR="00824DC2" w:rsidRPr="00A93827" w:rsidRDefault="00824DC2">
                                  <w:pPr>
                                    <w:pStyle w:val="a5"/>
                                    <w:numPr>
                                      <w:ilvl w:val="0"/>
                                      <w:numId w:val="11"/>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عرض الأفكار بفعالية.</w:t>
                                  </w:r>
                                </w:p>
                                <w:p w14:paraId="631A1077" w14:textId="77777777" w:rsidR="00824DC2" w:rsidRPr="00A93827" w:rsidRDefault="00824DC2">
                                  <w:pPr>
                                    <w:pStyle w:val="a5"/>
                                    <w:numPr>
                                      <w:ilvl w:val="0"/>
                                      <w:numId w:val="11"/>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التعامل مع الاعتراضات.</w:t>
                                  </w:r>
                                </w:p>
                                <w:p w14:paraId="79F68B48" w14:textId="77777777" w:rsidR="00824DC2" w:rsidRPr="009F6F8F" w:rsidRDefault="00824DC2">
                                  <w:pPr>
                                    <w:pStyle w:val="a5"/>
                                    <w:numPr>
                                      <w:ilvl w:val="0"/>
                                      <w:numId w:val="11"/>
                                    </w:numPr>
                                    <w:spacing w:line="240" w:lineRule="auto"/>
                                    <w:rPr>
                                      <w:rFonts w:ascii="Sakkal Majalla" w:eastAsia="GE Dinar One" w:hAnsi="Sakkal Majalla" w:cs="Sakkal Majalla"/>
                                      <w:kern w:val="24"/>
                                      <w:sz w:val="36"/>
                                      <w:szCs w:val="36"/>
                                      <w:lang w:bidi="ar-SY"/>
                                    </w:rPr>
                                  </w:pPr>
                                  <w:r w:rsidRPr="00A93827">
                                    <w:rPr>
                                      <w:rFonts w:ascii="Sakkal Majalla" w:eastAsia="GE Dinar One" w:hAnsi="Sakkal Majalla" w:cs="Sakkal Majalla"/>
                                      <w:kern w:val="24"/>
                                      <w:sz w:val="36"/>
                                      <w:szCs w:val="36"/>
                                      <w:rtl/>
                                    </w:rPr>
                                    <w:t>بناء المصداقية والثقة.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773786825" name="Group 773786825"/>
                          <wpg:cNvGrpSpPr/>
                          <wpg:grpSpPr>
                            <a:xfrm>
                              <a:off x="-42680" y="-370658"/>
                              <a:ext cx="6300091" cy="2022843"/>
                              <a:chOff x="-42680" y="-370658"/>
                              <a:chExt cx="6300091" cy="2022843"/>
                            </a:xfrm>
                          </wpg:grpSpPr>
                          <pic:pic xmlns:pic="http://schemas.openxmlformats.org/drawingml/2006/picture">
                            <pic:nvPicPr>
                              <pic:cNvPr id="1259066566" name="Picture 1259066566" descr="Calendar "/>
                              <pic:cNvPicPr>
                                <a:picLocks noChangeAspect="1"/>
                              </pic:cNvPicPr>
                            </pic:nvPicPr>
                            <pic:blipFill>
                              <a:blip r:embed="rId18"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1972418644" name="TextBox 34"/>
                            <wps:cNvSpPr txBox="1"/>
                            <wps:spPr>
                              <a:xfrm>
                                <a:off x="5200119" y="786045"/>
                                <a:ext cx="1057292" cy="866140"/>
                              </a:xfrm>
                              <a:prstGeom prst="rect">
                                <a:avLst/>
                              </a:prstGeom>
                              <a:noFill/>
                            </wps:spPr>
                            <wps:txbx>
                              <w:txbxContent>
                                <w:p w14:paraId="024A3223" w14:textId="77777777" w:rsidR="00824DC2" w:rsidRPr="00824DC2" w:rsidRDefault="00824DC2" w:rsidP="00824DC2">
                                  <w:pPr>
                                    <w:spacing w:line="240" w:lineRule="auto"/>
                                    <w:jc w:val="center"/>
                                    <w:rPr>
                                      <w:rFonts w:ascii="Adobe Arabic" w:eastAsia="GE Dinar One" w:hAnsi="Adobe Arabic" w:cs="Adobe Arabic"/>
                                      <w:b/>
                                      <w:bCs/>
                                      <w:color w:val="C00000"/>
                                      <w:kern w:val="24"/>
                                      <w:sz w:val="56"/>
                                      <w:szCs w:val="56"/>
                                      <w:lang w:bidi="ar-SY"/>
                                    </w:rPr>
                                  </w:pPr>
                                  <w:r w:rsidRPr="00824DC2">
                                    <w:rPr>
                                      <w:rFonts w:ascii="Adobe Arabic" w:eastAsia="GE Dinar One" w:hAnsi="Adobe Arabic" w:cs="Adobe Arabic" w:hint="cs"/>
                                      <w:b/>
                                      <w:bCs/>
                                      <w:color w:val="C00000"/>
                                      <w:kern w:val="24"/>
                                      <w:sz w:val="56"/>
                                      <w:szCs w:val="56"/>
                                      <w:rtl/>
                                      <w:lang w:bidi="ar-SY"/>
                                    </w:rPr>
                                    <w:t xml:space="preserve">اليوم الثاني </w:t>
                                  </w:r>
                                </w:p>
                              </w:txbxContent>
                            </wps:txbx>
                            <wps:bodyPr wrap="square" rtlCol="0">
                              <a:spAutoFit/>
                            </wps:bodyPr>
                          </wps:wsp>
                          <wps:wsp>
                            <wps:cNvPr id="1286592201" name="TextBox 34"/>
                            <wps:cNvSpPr txBox="1"/>
                            <wps:spPr>
                              <a:xfrm>
                                <a:off x="2485006" y="-370658"/>
                                <a:ext cx="2430185" cy="662305"/>
                              </a:xfrm>
                              <a:prstGeom prst="rect">
                                <a:avLst/>
                              </a:prstGeom>
                              <a:noFill/>
                            </wps:spPr>
                            <wps:txbx>
                              <w:txbxContent>
                                <w:p w14:paraId="73720842" w14:textId="77777777" w:rsidR="00824DC2" w:rsidRPr="00CA7C57" w:rsidRDefault="00824DC2" w:rsidP="00824DC2">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 xml:space="preserve">الثالثة </w:t>
                                  </w:r>
                                </w:p>
                              </w:txbxContent>
                            </wps:txbx>
                            <wps:bodyPr wrap="square" rtlCol="0">
                              <a:spAutoFit/>
                            </wps:bodyPr>
                          </wps:wsp>
                          <wps:wsp>
                            <wps:cNvPr id="1395523472" name="TextBox 34"/>
                            <wps:cNvSpPr txBox="1"/>
                            <wps:spPr>
                              <a:xfrm>
                                <a:off x="-42680" y="824121"/>
                                <a:ext cx="4567630" cy="590550"/>
                              </a:xfrm>
                              <a:prstGeom prst="rect">
                                <a:avLst/>
                              </a:prstGeom>
                              <a:noFill/>
                            </wps:spPr>
                            <wps:txbx>
                              <w:txbxContent>
                                <w:p w14:paraId="78B3B7DF" w14:textId="77777777" w:rsidR="00824DC2" w:rsidRPr="0075673C" w:rsidRDefault="00824DC2" w:rsidP="00824DC2">
                                  <w:pPr>
                                    <w:jc w:val="center"/>
                                    <w:rPr>
                                      <w:rFonts w:asciiTheme="majorHAnsi" w:eastAsia="GE Dinar One" w:hAnsiTheme="majorHAnsi" w:cstheme="majorHAnsi"/>
                                      <w:b/>
                                      <w:bCs/>
                                      <w:kern w:val="24"/>
                                      <w:sz w:val="56"/>
                                      <w:szCs w:val="56"/>
                                      <w:lang w:bidi="ar-SY"/>
                                    </w:rPr>
                                  </w:pPr>
                                  <w:r w:rsidRPr="00A93827">
                                    <w:rPr>
                                      <w:rFonts w:asciiTheme="majorHAnsi" w:eastAsia="GE Dinar One" w:hAnsiTheme="majorHAnsi" w:cs="Calibri Light"/>
                                      <w:b/>
                                      <w:bCs/>
                                      <w:kern w:val="24"/>
                                      <w:sz w:val="56"/>
                                      <w:szCs w:val="56"/>
                                      <w:rtl/>
                                      <w:lang w:bidi="ar-SY"/>
                                    </w:rPr>
                                    <w:t>مهارات الإقناع والتأثير</w:t>
                                  </w:r>
                                </w:p>
                              </w:txbxContent>
                            </wps:txbx>
                            <wps:bodyPr wrap="square" rtlCol="0">
                              <a:spAutoFit/>
                            </wps:bodyPr>
                          </wps:wsp>
                        </wpg:grpSp>
                      </wpg:grpSp>
                      <pic:pic xmlns:pic="http://schemas.openxmlformats.org/drawingml/2006/picture">
                        <pic:nvPicPr>
                          <pic:cNvPr id="997773488" name="Picture 9"/>
                          <pic:cNvPicPr>
                            <a:picLocks noChangeAspect="1"/>
                          </pic:cNvPicPr>
                        </pic:nvPicPr>
                        <pic:blipFill rotWithShape="1">
                          <a:blip r:embed="rId22">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BFB12DD" id="_x0000_s1142" style="position:absolute;left:0;text-align:left;margin-left:0;margin-top:-11.25pt;width:563.95pt;height:765.7pt;z-index:253215744;mso-position-horizontal:center;mso-position-horizontal-relative:margin;mso-width-relative:margin;mso-height-relative:margin" coordorigin="-4953,-658" coordsize="71621,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">
                <v:group id="Group 1504175733" o:spid="_x0000_s1143" style="position:absolute;left:-4953;top:-658;width:71621;height:97241" coordorigin="-9048,-3706" coordsize="71622,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">
                  <v:group id="Group 46339442" o:spid="_x0000_s1144" style="position:absolute;left:-9048;top:25717;width:66008;height:67818" coordorigin="-10668" coordsize="66010,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">
                    <v:group id="Group 25" o:spid="_x0000_s1145" style="position:absolute;left:31298;width:22625;height:5155" coordorigin="38494" coordsize="2262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">
                      <v:group id="Group 154639045" o:spid="_x0000_s114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">
                        <v:oval id="Oval 1426197051" o:spid="_x0000_s114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" fillcolor="#168489" stroked="f" strokeweight="1pt">
                          <v:fill opacity="49087f"/>
                          <v:stroke joinstyle="miter"/>
                        </v:oval>
                        <v:shape id="Picture 1488392807" o:spid="_x0000_s114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">
                          <v:imagedata r:id="rId19" o:title="Target " gain="19661f" blacklevel="22938f"/>
                        </v:shape>
                      </v:group>
                      <v:shape id="TextBox 34" o:spid="_x0000_s1149" type="#_x0000_t202" style="position:absolute;left:38494;top:695;width:17552;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" filled="f" stroked="f">
                        <v:textbox style="mso-fit-shape-to-text:t">
                          <w:txbxContent>
                            <w:p w14:paraId="47E50FA5" w14:textId="77777777" w:rsidR="00824DC2" w:rsidRPr="00BC6FB1" w:rsidRDefault="00824DC2" w:rsidP="00824DC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50"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">
                      <v:oval id="Oval 121133264" o:spid="_x0000_s115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" fillcolor="#168489" stroked="f" strokeweight="1pt">
                        <v:fill opacity="49087f"/>
                        <v:stroke joinstyle="miter"/>
                      </v:oval>
                      <v:shape id="TextBox 34" o:spid="_x0000_s1152" type="#_x0000_t202" style="position:absolute;top:695;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" filled="f" stroked="f">
                        <v:textbox style="mso-fit-shape-to-text:t">
                          <w:txbxContent>
                            <w:p w14:paraId="3995FDCA" w14:textId="77777777" w:rsidR="00824DC2" w:rsidRPr="00BC6FB1" w:rsidRDefault="00824DC2" w:rsidP="00824DC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781336438" o:spid="_x0000_s115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">
                        <v:imagedata r:id="rId20" o:title="Note " gain="19661f" blacklevel="22938f"/>
                      </v:shape>
                    </v:group>
                    <v:shape id="Text Box 1837813058" o:spid="_x0000_s1154"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" filled="f" stroked="f" strokeweight=".5pt">
                      <v:textbox>
                        <w:txbxContent>
                          <w:p w14:paraId="4A3607D9" w14:textId="77777777" w:rsidR="00824DC2" w:rsidRPr="00DE31C3" w:rsidRDefault="00824DC2" w:rsidP="00824DC2">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15D7E507" w14:textId="77777777" w:rsidR="00824DC2" w:rsidRPr="001078A6" w:rsidRDefault="00824DC2">
                            <w:pPr>
                              <w:pStyle w:val="a5"/>
                              <w:numPr>
                                <w:ilvl w:val="0"/>
                                <w:numId w:val="10"/>
                              </w:numPr>
                              <w:rPr>
                                <w:rFonts w:ascii="Sakkal Majalla" w:eastAsia="GE Dinar One" w:hAnsi="Sakkal Majalla" w:cs="Sakkal Majalla"/>
                                <w:color w:val="000000"/>
                                <w:kern w:val="24"/>
                                <w:sz w:val="36"/>
                                <w:szCs w:val="36"/>
                              </w:rPr>
                            </w:pPr>
                            <w:r w:rsidRPr="001078A6">
                              <w:rPr>
                                <w:rFonts w:ascii="Sakkal Majalla" w:eastAsia="GE Dinar One" w:hAnsi="Sakkal Majalla" w:cs="Sakkal Majalla" w:hint="cs"/>
                                <w:color w:val="000000"/>
                                <w:kern w:val="24"/>
                                <w:sz w:val="36"/>
                                <w:szCs w:val="36"/>
                                <w:rtl/>
                                <w:lang w:bidi="ar-SY"/>
                              </w:rPr>
                              <w:t xml:space="preserve">فهم </w:t>
                            </w:r>
                            <w:r w:rsidRPr="00A93827">
                              <w:rPr>
                                <w:rFonts w:ascii="Sakkal Majalla" w:eastAsia="GE Dinar One" w:hAnsi="Sakkal Majalla" w:cs="Sakkal Majalla"/>
                                <w:color w:val="000000"/>
                                <w:kern w:val="24"/>
                                <w:sz w:val="36"/>
                                <w:szCs w:val="36"/>
                                <w:rtl/>
                              </w:rPr>
                              <w:t>مبادئ الإقناع المهني</w:t>
                            </w:r>
                            <w:r w:rsidRPr="001078A6">
                              <w:rPr>
                                <w:rFonts w:ascii="Sakkal Majalla" w:eastAsia="GE Dinar One" w:hAnsi="Sakkal Majalla" w:cs="Sakkal Majalla"/>
                                <w:color w:val="000000"/>
                                <w:kern w:val="24"/>
                                <w:sz w:val="36"/>
                                <w:szCs w:val="36"/>
                              </w:rPr>
                              <w:t>.</w:t>
                            </w:r>
                          </w:p>
                          <w:p w14:paraId="167A052D" w14:textId="77777777" w:rsidR="00824DC2" w:rsidRPr="009F6F8F" w:rsidRDefault="00824DC2" w:rsidP="00824DC2">
                            <w:pPr>
                              <w:pStyle w:val="a5"/>
                              <w:spacing w:line="240" w:lineRule="auto"/>
                              <w:ind w:left="360"/>
                              <w:rPr>
                                <w:rFonts w:ascii="Sakkal Majalla" w:eastAsia="GE Dinar One" w:hAnsi="Sakkal Majalla" w:cs="Sakkal Majalla"/>
                                <w:color w:val="000000"/>
                                <w:kern w:val="24"/>
                                <w:sz w:val="36"/>
                                <w:szCs w:val="36"/>
                                <w:rtl/>
                              </w:rPr>
                            </w:pPr>
                          </w:p>
                          <w:p w14:paraId="62255BB3" w14:textId="77777777" w:rsidR="00824DC2" w:rsidRPr="007611FA" w:rsidRDefault="00824DC2" w:rsidP="00824DC2">
                            <w:pPr>
                              <w:pStyle w:val="a5"/>
                              <w:spacing w:line="240" w:lineRule="auto"/>
                              <w:ind w:left="360"/>
                              <w:rPr>
                                <w:rFonts w:ascii="Adobe Arabic" w:eastAsia="GE Dinar One" w:hAnsi="Adobe Arabic" w:cs="Adobe Arabic"/>
                                <w:color w:val="000000"/>
                                <w:kern w:val="24"/>
                                <w:sz w:val="32"/>
                                <w:szCs w:val="32"/>
                                <w:lang w:bidi="ar-SY"/>
                              </w:rPr>
                            </w:pPr>
                          </w:p>
                        </w:txbxContent>
                      </v:textbox>
                    </v:shape>
                    <v:shape id="Text Box 1968739983" o:spid="_x0000_s1155" type="#_x0000_t202" style="position:absolute;left:-10668;top:6930;width:38100;height:52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" filled="f" stroked="f" strokeweight=".5pt">
                      <v:textbox>
                        <w:txbxContent>
                          <w:p w14:paraId="4E3BBF63" w14:textId="77777777" w:rsidR="00824DC2" w:rsidRPr="00A93827" w:rsidRDefault="00824DC2">
                            <w:pPr>
                              <w:pStyle w:val="a5"/>
                              <w:numPr>
                                <w:ilvl w:val="0"/>
                                <w:numId w:val="11"/>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مبادئ الإقناع المهني.</w:t>
                            </w:r>
                          </w:p>
                          <w:p w14:paraId="652A1F3D" w14:textId="77777777" w:rsidR="00824DC2" w:rsidRPr="00A93827" w:rsidRDefault="00824DC2">
                            <w:pPr>
                              <w:pStyle w:val="a5"/>
                              <w:numPr>
                                <w:ilvl w:val="0"/>
                                <w:numId w:val="11"/>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استراتيجيات التأثير الإيجابي.</w:t>
                            </w:r>
                          </w:p>
                          <w:p w14:paraId="1BFD650B" w14:textId="77777777" w:rsidR="00824DC2" w:rsidRPr="00A93827" w:rsidRDefault="00824DC2">
                            <w:pPr>
                              <w:pStyle w:val="a5"/>
                              <w:numPr>
                                <w:ilvl w:val="0"/>
                                <w:numId w:val="11"/>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عرض الأفكار بفعالية.</w:t>
                            </w:r>
                          </w:p>
                          <w:p w14:paraId="631A1077" w14:textId="77777777" w:rsidR="00824DC2" w:rsidRPr="00A93827" w:rsidRDefault="00824DC2">
                            <w:pPr>
                              <w:pStyle w:val="a5"/>
                              <w:numPr>
                                <w:ilvl w:val="0"/>
                                <w:numId w:val="11"/>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التعامل مع الاعتراضات.</w:t>
                            </w:r>
                          </w:p>
                          <w:p w14:paraId="79F68B48" w14:textId="77777777" w:rsidR="00824DC2" w:rsidRPr="009F6F8F" w:rsidRDefault="00824DC2">
                            <w:pPr>
                              <w:pStyle w:val="a5"/>
                              <w:numPr>
                                <w:ilvl w:val="0"/>
                                <w:numId w:val="11"/>
                              </w:numPr>
                              <w:spacing w:line="240" w:lineRule="auto"/>
                              <w:rPr>
                                <w:rFonts w:ascii="Sakkal Majalla" w:eastAsia="GE Dinar One" w:hAnsi="Sakkal Majalla" w:cs="Sakkal Majalla"/>
                                <w:kern w:val="24"/>
                                <w:sz w:val="36"/>
                                <w:szCs w:val="36"/>
                                <w:lang w:bidi="ar-SY"/>
                              </w:rPr>
                            </w:pPr>
                            <w:r w:rsidRPr="00A93827">
                              <w:rPr>
                                <w:rFonts w:ascii="Sakkal Majalla" w:eastAsia="GE Dinar One" w:hAnsi="Sakkal Majalla" w:cs="Sakkal Majalla"/>
                                <w:kern w:val="24"/>
                                <w:sz w:val="36"/>
                                <w:szCs w:val="36"/>
                                <w:rtl/>
                              </w:rPr>
                              <w:t>بناء المصداقية والثقة.</w:t>
                            </w:r>
                          </w:p>
                        </w:txbxContent>
                      </v:textbox>
                    </v:shape>
                  </v:group>
                  <v:group id="Group 773786825" o:spid="_x0000_s1156" style="position:absolute;left:-426;top:-3706;width:63000;height:20227" coordorigin="-426,-3706" coordsize="63000,20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">
                    <v:shape id="Picture 1259066566" o:spid="_x0000_s1157"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">
                      <v:imagedata r:id="rId21" o:title="Calendar " recolortarget="black"/>
                    </v:shape>
                    <v:shape id="TextBox 34" o:spid="_x0000_s1158" type="#_x0000_t202" style="position:absolute;left:52001;top:7860;width:10573;height:8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" filled="f" stroked="f">
                      <v:textbox style="mso-fit-shape-to-text:t">
                        <w:txbxContent>
                          <w:p w14:paraId="024A3223" w14:textId="77777777" w:rsidR="00824DC2" w:rsidRPr="00824DC2" w:rsidRDefault="00824DC2" w:rsidP="00824DC2">
                            <w:pPr>
                              <w:spacing w:line="240" w:lineRule="auto"/>
                              <w:jc w:val="center"/>
                              <w:rPr>
                                <w:rFonts w:ascii="Adobe Arabic" w:eastAsia="GE Dinar One" w:hAnsi="Adobe Arabic" w:cs="Adobe Arabic"/>
                                <w:b/>
                                <w:bCs/>
                                <w:color w:val="C00000"/>
                                <w:kern w:val="24"/>
                                <w:sz w:val="56"/>
                                <w:szCs w:val="56"/>
                                <w:lang w:bidi="ar-SY"/>
                              </w:rPr>
                            </w:pPr>
                            <w:r w:rsidRPr="00824DC2">
                              <w:rPr>
                                <w:rFonts w:ascii="Adobe Arabic" w:eastAsia="GE Dinar One" w:hAnsi="Adobe Arabic" w:cs="Adobe Arabic" w:hint="cs"/>
                                <w:b/>
                                <w:bCs/>
                                <w:color w:val="C00000"/>
                                <w:kern w:val="24"/>
                                <w:sz w:val="56"/>
                                <w:szCs w:val="56"/>
                                <w:rtl/>
                                <w:lang w:bidi="ar-SY"/>
                              </w:rPr>
                              <w:t xml:space="preserve">اليوم الثاني </w:t>
                            </w:r>
                          </w:p>
                        </w:txbxContent>
                      </v:textbox>
                    </v:shape>
                    <v:shape id="TextBox 34" o:spid="_x0000_s1159" type="#_x0000_t202" style="position:absolute;left:24850;top:-3706;width:24301;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" filled="f" stroked="f">
                      <v:textbox style="mso-fit-shape-to-text:t">
                        <w:txbxContent>
                          <w:p w14:paraId="73720842" w14:textId="77777777" w:rsidR="00824DC2" w:rsidRPr="00CA7C57" w:rsidRDefault="00824DC2" w:rsidP="00824DC2">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 xml:space="preserve">الثالثة </w:t>
                            </w:r>
                          </w:p>
                        </w:txbxContent>
                      </v:textbox>
                    </v:shape>
                    <v:shape id="TextBox 34" o:spid="_x0000_s1160" type="#_x0000_t202" style="position:absolute;left:-426;top:8241;width:45675;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" filled="f" stroked="f">
                      <v:textbox style="mso-fit-shape-to-text:t">
                        <w:txbxContent>
                          <w:p w14:paraId="78B3B7DF" w14:textId="77777777" w:rsidR="00824DC2" w:rsidRPr="0075673C" w:rsidRDefault="00824DC2" w:rsidP="00824DC2">
                            <w:pPr>
                              <w:jc w:val="center"/>
                              <w:rPr>
                                <w:rFonts w:asciiTheme="majorHAnsi" w:eastAsia="GE Dinar One" w:hAnsiTheme="majorHAnsi" w:cstheme="majorHAnsi"/>
                                <w:b/>
                                <w:bCs/>
                                <w:kern w:val="24"/>
                                <w:sz w:val="56"/>
                                <w:szCs w:val="56"/>
                                <w:lang w:bidi="ar-SY"/>
                              </w:rPr>
                            </w:pPr>
                            <w:r w:rsidRPr="00A93827">
                              <w:rPr>
                                <w:rFonts w:asciiTheme="majorHAnsi" w:eastAsia="GE Dinar One" w:hAnsiTheme="majorHAnsi" w:cs="Calibri Light"/>
                                <w:b/>
                                <w:bCs/>
                                <w:kern w:val="24"/>
                                <w:sz w:val="56"/>
                                <w:szCs w:val="56"/>
                                <w:rtl/>
                                <w:lang w:bidi="ar-SY"/>
                              </w:rPr>
                              <w:t>مهارات الإقناع والتأثير</w:t>
                            </w:r>
                          </w:p>
                        </w:txbxContent>
                      </v:textbox>
                    </v:shape>
                  </v:group>
                </v:group>
                <v:shape id="Picture 9" o:spid="_x0000_s1161"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">
                  <v:imagedata r:id="rId28" o:title="" croptop="8759f" cropbottom="38800f" cropleft=".5" cropright="5314f" chromakey="#ebe9ec"/>
                </v:shape>
                <w10:wrap anchorx="margin"/>
              </v:group>
            </w:pict>
          </mc:Fallback>
        </mc:AlternateContent>
      </w:r>
    </w:p>
    <w:p w14:paraId="7001F163" w14:textId="77777777" w:rsidR="002664DD" w:rsidRDefault="002664DD" w:rsidP="00D013E3">
      <w:pPr>
        <w:spacing w:after="200"/>
        <w:jc w:val="left"/>
        <w:rPr>
          <w:rFonts w:ascii="Sakkal Majalla" w:eastAsia="Times New Roman" w:hAnsi="Sakkal Majalla"/>
          <w:b/>
          <w:bCs/>
          <w:color w:val="auto"/>
          <w:sz w:val="48"/>
          <w:szCs w:val="36"/>
          <w:rtl/>
        </w:rPr>
      </w:pPr>
    </w:p>
    <w:p w14:paraId="40D54EEE" w14:textId="77777777" w:rsidR="002664DD" w:rsidRDefault="002664DD" w:rsidP="00D013E3">
      <w:pPr>
        <w:spacing w:after="200"/>
        <w:jc w:val="left"/>
        <w:rPr>
          <w:rFonts w:ascii="Sakkal Majalla" w:eastAsia="Times New Roman" w:hAnsi="Sakkal Majalla"/>
          <w:b/>
          <w:bCs/>
          <w:color w:val="auto"/>
          <w:sz w:val="48"/>
          <w:szCs w:val="36"/>
          <w:rtl/>
        </w:rPr>
      </w:pPr>
    </w:p>
    <w:p w14:paraId="41B440EA" w14:textId="77777777" w:rsidR="002664DD" w:rsidRDefault="002664DD" w:rsidP="00D013E3">
      <w:pPr>
        <w:spacing w:after="200"/>
        <w:jc w:val="left"/>
        <w:rPr>
          <w:rFonts w:ascii="Sakkal Majalla" w:eastAsia="Times New Roman" w:hAnsi="Sakkal Majalla"/>
          <w:b/>
          <w:bCs/>
          <w:color w:val="auto"/>
          <w:sz w:val="48"/>
          <w:szCs w:val="36"/>
          <w:rtl/>
        </w:rPr>
      </w:pPr>
    </w:p>
    <w:p w14:paraId="020EF8E5" w14:textId="77777777" w:rsidR="002664DD" w:rsidRDefault="002664DD" w:rsidP="00D013E3">
      <w:pPr>
        <w:spacing w:after="200"/>
        <w:jc w:val="left"/>
        <w:rPr>
          <w:rFonts w:ascii="Sakkal Majalla" w:eastAsia="Times New Roman" w:hAnsi="Sakkal Majalla"/>
          <w:b/>
          <w:bCs/>
          <w:color w:val="auto"/>
          <w:sz w:val="48"/>
          <w:szCs w:val="36"/>
          <w:rtl/>
        </w:rPr>
      </w:pPr>
    </w:p>
    <w:p w14:paraId="2A74A93C" w14:textId="77777777" w:rsidR="002664DD" w:rsidRDefault="002664DD" w:rsidP="00D013E3">
      <w:pPr>
        <w:spacing w:after="200"/>
        <w:jc w:val="left"/>
        <w:rPr>
          <w:rFonts w:ascii="Sakkal Majalla" w:eastAsia="Times New Roman" w:hAnsi="Sakkal Majalla"/>
          <w:b/>
          <w:bCs/>
          <w:color w:val="auto"/>
          <w:sz w:val="48"/>
          <w:szCs w:val="36"/>
          <w:rtl/>
        </w:rPr>
      </w:pPr>
    </w:p>
    <w:p w14:paraId="3A87AB7A" w14:textId="77777777" w:rsidR="002664DD" w:rsidRDefault="002664DD" w:rsidP="00D013E3">
      <w:pPr>
        <w:spacing w:after="200"/>
        <w:jc w:val="left"/>
        <w:rPr>
          <w:rFonts w:ascii="Sakkal Majalla" w:eastAsia="Times New Roman" w:hAnsi="Sakkal Majalla"/>
          <w:b/>
          <w:bCs/>
          <w:color w:val="auto"/>
          <w:sz w:val="48"/>
          <w:szCs w:val="36"/>
          <w:rtl/>
        </w:rPr>
      </w:pPr>
    </w:p>
    <w:p w14:paraId="4788CFB0" w14:textId="77777777" w:rsidR="002664DD" w:rsidRDefault="002664DD" w:rsidP="00D013E3">
      <w:pPr>
        <w:spacing w:after="200"/>
        <w:jc w:val="left"/>
        <w:rPr>
          <w:rFonts w:ascii="Sakkal Majalla" w:eastAsia="Times New Roman" w:hAnsi="Sakkal Majalla"/>
          <w:b/>
          <w:bCs/>
          <w:color w:val="auto"/>
          <w:sz w:val="48"/>
          <w:szCs w:val="36"/>
          <w:rtl/>
        </w:rPr>
      </w:pPr>
    </w:p>
    <w:p w14:paraId="65C5067C" w14:textId="77777777" w:rsidR="002664DD" w:rsidRDefault="002664DD" w:rsidP="00D013E3">
      <w:pPr>
        <w:spacing w:after="200"/>
        <w:jc w:val="left"/>
        <w:rPr>
          <w:rFonts w:ascii="Sakkal Majalla" w:eastAsia="Times New Roman" w:hAnsi="Sakkal Majalla"/>
          <w:b/>
          <w:bCs/>
          <w:color w:val="auto"/>
          <w:sz w:val="48"/>
          <w:szCs w:val="36"/>
          <w:rtl/>
        </w:rPr>
      </w:pPr>
    </w:p>
    <w:p w14:paraId="7ABF3796" w14:textId="77777777" w:rsidR="002664DD" w:rsidRDefault="002664DD" w:rsidP="00D013E3">
      <w:pPr>
        <w:spacing w:after="200"/>
        <w:jc w:val="left"/>
        <w:rPr>
          <w:rFonts w:ascii="Sakkal Majalla" w:eastAsia="Times New Roman" w:hAnsi="Sakkal Majalla"/>
          <w:b/>
          <w:bCs/>
          <w:color w:val="auto"/>
          <w:sz w:val="48"/>
          <w:szCs w:val="36"/>
          <w:rtl/>
        </w:rPr>
      </w:pPr>
    </w:p>
    <w:p w14:paraId="4DDBB6E5" w14:textId="77777777" w:rsidR="002664DD" w:rsidRDefault="002664DD" w:rsidP="00D013E3">
      <w:pPr>
        <w:spacing w:after="200"/>
        <w:jc w:val="left"/>
        <w:rPr>
          <w:rFonts w:ascii="Sakkal Majalla" w:eastAsia="Times New Roman" w:hAnsi="Sakkal Majalla"/>
          <w:b/>
          <w:bCs/>
          <w:color w:val="auto"/>
          <w:sz w:val="48"/>
          <w:szCs w:val="36"/>
          <w:rtl/>
        </w:rPr>
      </w:pPr>
    </w:p>
    <w:p w14:paraId="1B44B729" w14:textId="77777777" w:rsidR="002664DD" w:rsidRDefault="002664DD" w:rsidP="00D013E3">
      <w:pPr>
        <w:spacing w:after="200"/>
        <w:jc w:val="left"/>
        <w:rPr>
          <w:rFonts w:ascii="Sakkal Majalla" w:eastAsia="Times New Roman" w:hAnsi="Sakkal Majalla"/>
          <w:b/>
          <w:bCs/>
          <w:color w:val="auto"/>
          <w:sz w:val="48"/>
          <w:szCs w:val="36"/>
          <w:rtl/>
        </w:rPr>
      </w:pPr>
    </w:p>
    <w:p w14:paraId="6B9C0EF7" w14:textId="77777777" w:rsidR="002664DD" w:rsidRDefault="002664DD" w:rsidP="00D013E3">
      <w:pPr>
        <w:spacing w:after="200"/>
        <w:jc w:val="left"/>
        <w:rPr>
          <w:rFonts w:ascii="Sakkal Majalla" w:eastAsia="Times New Roman" w:hAnsi="Sakkal Majalla"/>
          <w:b/>
          <w:bCs/>
          <w:color w:val="auto"/>
          <w:sz w:val="48"/>
          <w:szCs w:val="36"/>
          <w:rtl/>
        </w:rPr>
      </w:pPr>
    </w:p>
    <w:p w14:paraId="0CADEE8A" w14:textId="77777777" w:rsidR="002664DD" w:rsidRDefault="002664DD" w:rsidP="00D013E3">
      <w:pPr>
        <w:spacing w:after="200"/>
        <w:jc w:val="left"/>
        <w:rPr>
          <w:rFonts w:ascii="Sakkal Majalla" w:eastAsia="Times New Roman" w:hAnsi="Sakkal Majalla"/>
          <w:b/>
          <w:bCs/>
          <w:color w:val="auto"/>
          <w:sz w:val="48"/>
          <w:szCs w:val="36"/>
          <w:rtl/>
        </w:rPr>
      </w:pPr>
    </w:p>
    <w:p w14:paraId="5C09D529" w14:textId="77777777" w:rsidR="002664DD" w:rsidRDefault="002664DD" w:rsidP="00D013E3">
      <w:pPr>
        <w:spacing w:after="200"/>
        <w:jc w:val="left"/>
        <w:rPr>
          <w:rFonts w:ascii="Sakkal Majalla" w:eastAsia="Times New Roman" w:hAnsi="Sakkal Majalla"/>
          <w:b/>
          <w:bCs/>
          <w:color w:val="auto"/>
          <w:sz w:val="48"/>
          <w:szCs w:val="36"/>
          <w:rtl/>
        </w:rPr>
      </w:pPr>
    </w:p>
    <w:p w14:paraId="3329E791" w14:textId="77777777" w:rsidR="002664DD" w:rsidRDefault="002664DD" w:rsidP="00D013E3">
      <w:pPr>
        <w:spacing w:after="200"/>
        <w:jc w:val="left"/>
        <w:rPr>
          <w:rFonts w:ascii="Sakkal Majalla" w:eastAsia="Times New Roman" w:hAnsi="Sakkal Majalla"/>
          <w:b/>
          <w:bCs/>
          <w:color w:val="auto"/>
          <w:sz w:val="48"/>
          <w:szCs w:val="36"/>
          <w:rtl/>
        </w:rPr>
      </w:pPr>
    </w:p>
    <w:p w14:paraId="0A090E52" w14:textId="77777777" w:rsidR="002664DD" w:rsidRDefault="002664DD" w:rsidP="00D013E3">
      <w:pPr>
        <w:spacing w:after="200"/>
        <w:jc w:val="left"/>
        <w:rPr>
          <w:rFonts w:ascii="Sakkal Majalla" w:eastAsia="Times New Roman" w:hAnsi="Sakkal Majalla"/>
          <w:b/>
          <w:bCs/>
          <w:color w:val="auto"/>
          <w:sz w:val="48"/>
          <w:szCs w:val="36"/>
          <w:rtl/>
        </w:rPr>
      </w:pPr>
    </w:p>
    <w:p w14:paraId="2C41BCD5" w14:textId="77777777" w:rsidR="002664DD" w:rsidRDefault="002664DD" w:rsidP="00D013E3">
      <w:pPr>
        <w:spacing w:after="200"/>
        <w:jc w:val="left"/>
        <w:rPr>
          <w:rFonts w:ascii="Sakkal Majalla" w:eastAsia="Times New Roman" w:hAnsi="Sakkal Majalla"/>
          <w:b/>
          <w:bCs/>
          <w:color w:val="auto"/>
          <w:sz w:val="48"/>
          <w:szCs w:val="36"/>
          <w:rtl/>
        </w:rPr>
      </w:pPr>
    </w:p>
    <w:p w14:paraId="2DFEBA0C" w14:textId="1A8772F6" w:rsidR="00177D25" w:rsidRPr="00177D25" w:rsidRDefault="00177D25" w:rsidP="00177D25">
      <w:pPr>
        <w:spacing w:after="200" w:line="240" w:lineRule="auto"/>
        <w:jc w:val="center"/>
        <w:rPr>
          <w:rFonts w:ascii="Sakkal Majalla" w:eastAsia="Times New Roman" w:hAnsi="Sakkal Majalla"/>
          <w:b/>
          <w:bCs/>
          <w:color w:val="006666"/>
          <w:sz w:val="56"/>
          <w:szCs w:val="44"/>
          <w:rtl/>
        </w:rPr>
      </w:pPr>
      <w:r w:rsidRPr="00177D25">
        <w:rPr>
          <w:rFonts w:ascii="Sakkal Majalla" w:eastAsia="Times New Roman" w:hAnsi="Sakkal Majalla"/>
          <w:b/>
          <w:bCs/>
          <w:color w:val="006666"/>
          <w:sz w:val="56"/>
          <w:szCs w:val="44"/>
          <w:rtl/>
        </w:rPr>
        <w:lastRenderedPageBreak/>
        <w:t>أولاً: مبادئ الإقناع المهني</w:t>
      </w:r>
    </w:p>
    <w:p w14:paraId="2034313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يُعد الإقناع المهني من أهم المهارات التي يحتاجها العاملون في مختلف المستويات الوظيفية داخل المؤسسات، حيث لا يقتصر النجاح المهني على امتلاك المعرفة أو الخبرة فقط، بل يتطلب أيضًا القدرة على التأثير في الآخرين وإقناعهم بالأفكار والمقترحات والقرارات بطريقة احترافية وأخلاقية. فالقادة والمديرون والمشرفون وموظفو المبيعات وخدمة العملاء وحتى أعضاء فرق العمل يحتاجون بشكل يومي إلى استخدام مهارات الإقناع لتحقيق الأهداف المهنية وتعزيز التعاون ودعم اتخاذ القرارات.</w:t>
      </w:r>
    </w:p>
    <w:p w14:paraId="0D517A3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p>
    <w:p w14:paraId="466A09BD" w14:textId="06AACFAF"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وفي بيئة العمل الحديثة، لم يعد الإقناع قائمًا على السلطة أو فرض الرأي، بل أصبح يعتمد على المنطق والحقائق والثقة والتواصل الفعّال وفهم احتياجات الآخرين. لذلك يُنظر إلى الإقناع باعتباره عملية تفاعلية تهدف إلى بناء القناعة المشتركة وتحقيق المنفعة المتبادلة بين جميع الأطراف.</w:t>
      </w:r>
    </w:p>
    <w:p w14:paraId="5F7D21EB" w14:textId="59521A76" w:rsidR="00177D25" w:rsidRPr="00177D25" w:rsidRDefault="00177D25" w:rsidP="00177D25">
      <w:pPr>
        <w:spacing w:after="200" w:line="240" w:lineRule="auto"/>
        <w:rPr>
          <w:rFonts w:ascii="Sakkal Majalla" w:eastAsia="Times New Roman" w:hAnsi="Sakkal Majalla"/>
          <w:b/>
          <w:bCs/>
          <w:color w:val="C00000"/>
          <w:sz w:val="48"/>
          <w:szCs w:val="36"/>
          <w:rtl/>
        </w:rPr>
      </w:pPr>
      <w:r w:rsidRPr="00177D25">
        <w:rPr>
          <w:rFonts w:ascii="Sakkal Majalla" w:eastAsia="Times New Roman" w:hAnsi="Sakkal Majalla"/>
          <w:b/>
          <w:bCs/>
          <w:color w:val="C00000"/>
          <w:sz w:val="48"/>
          <w:szCs w:val="36"/>
          <w:rtl/>
        </w:rPr>
        <w:t>مفهوم الإقناع المهني</w:t>
      </w:r>
    </w:p>
    <w:p w14:paraId="1B61949D" w14:textId="3DCE0B91"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الإقناع المهني هو:</w:t>
      </w:r>
    </w:p>
    <w:p w14:paraId="50E01591" w14:textId="06D7A9D4"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"عملية التأثير في أفكار أو اتجاهات أو سلوكيات الآخرين من خلال استخدام أساليب تواصل مهنية تعتمد على المنطق والأدلة والثقة والاحترام بهدف الوصول إلى قناعة أو قبول لفكرة أو قرار أو اقتراح معين."</w:t>
      </w:r>
    </w:p>
    <w:p w14:paraId="350E0420" w14:textId="61EE1CE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ويختلف الإقناع عن الإجبار أو الضغط، فالإقناع يعتمد على اقتناع الطرف الآخر بحرية، بينما يعتمد الإجبار على السلطة أو التهديد أو الإكراه.</w:t>
      </w:r>
    </w:p>
    <w:p w14:paraId="75C0FE7D" w14:textId="77777777" w:rsidR="00177D25" w:rsidRPr="00177D25" w:rsidRDefault="00177D25" w:rsidP="00177D25">
      <w:pPr>
        <w:spacing w:after="200" w:line="240" w:lineRule="auto"/>
        <w:rPr>
          <w:rFonts w:ascii="Sakkal Majalla" w:eastAsia="Times New Roman" w:hAnsi="Sakkal Majalla"/>
          <w:b/>
          <w:bCs/>
          <w:color w:val="C00000"/>
          <w:sz w:val="48"/>
          <w:szCs w:val="36"/>
          <w:rtl/>
        </w:rPr>
      </w:pPr>
      <w:r w:rsidRPr="00177D25">
        <w:rPr>
          <w:rFonts w:ascii="Sakkal Majalla" w:eastAsia="Times New Roman" w:hAnsi="Sakkal Majalla"/>
          <w:b/>
          <w:bCs/>
          <w:color w:val="C00000"/>
          <w:sz w:val="48"/>
          <w:szCs w:val="36"/>
          <w:rtl/>
        </w:rPr>
        <w:t>أهمية الإقناع المهني في بيئة العمل</w:t>
      </w:r>
    </w:p>
    <w:p w14:paraId="1A027DD2" w14:textId="1A9AF0AD"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1- دعم اتخاذ القرار</w:t>
      </w:r>
    </w:p>
    <w:p w14:paraId="6CA1A9A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يساعد على شرح البدائل وتوضيح فوائد الخيارات المختلفة للوصول إلى قرارات أفضل.</w:t>
      </w:r>
    </w:p>
    <w:p w14:paraId="10F6F0CC" w14:textId="77777777" w:rsidR="00177D25" w:rsidRPr="00177D25" w:rsidRDefault="00177D25" w:rsidP="00177D25">
      <w:pPr>
        <w:spacing w:after="200" w:line="240" w:lineRule="auto"/>
        <w:rPr>
          <w:rFonts w:ascii="Sakkal Majalla" w:eastAsia="Times New Roman" w:hAnsi="Sakkal Majalla"/>
          <w:b/>
          <w:bCs/>
          <w:color w:val="auto"/>
          <w:sz w:val="48"/>
          <w:szCs w:val="36"/>
          <w:rtl/>
        </w:rPr>
      </w:pPr>
    </w:p>
    <w:p w14:paraId="17488BE0" w14:textId="450FDB56"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lastRenderedPageBreak/>
        <w:t>2- تعزيز التعاون</w:t>
      </w:r>
    </w:p>
    <w:p w14:paraId="6429D98E" w14:textId="0C5E5ED1"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كلما استطاع الفرد إقناع الآخرين بأهداف العمل زادت درجة التعاون بينهم.</w:t>
      </w:r>
    </w:p>
    <w:p w14:paraId="7C9595EF" w14:textId="1B6832F9"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3- إدارة التغيير</w:t>
      </w:r>
    </w:p>
    <w:p w14:paraId="245FDE05" w14:textId="07783308"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الإقناع ضروري عند تطبيق أنظمة جديدة أو إجراء تغييرات تنظيمية.</w:t>
      </w:r>
    </w:p>
    <w:p w14:paraId="67773590" w14:textId="294A72B4"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4- حل المشكلات</w:t>
      </w:r>
    </w:p>
    <w:p w14:paraId="5D011892" w14:textId="281F3118"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يساعد على الوصول إلى حلول مشتركة يقبلها جميع الأطراف.</w:t>
      </w:r>
    </w:p>
    <w:p w14:paraId="5D88760D" w14:textId="4FAB270E"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5- تحسين العلاقات المهنية</w:t>
      </w:r>
    </w:p>
    <w:p w14:paraId="5E856005" w14:textId="74062CE8"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يعزز التفاهم ويقلل من النزاعات والخلافات.</w:t>
      </w:r>
    </w:p>
    <w:p w14:paraId="46F6DF11" w14:textId="2BF5C4E8"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6- رفع الإنتاجية</w:t>
      </w:r>
    </w:p>
    <w:p w14:paraId="15CB5E69" w14:textId="0E8FBF3E"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عندما يقتنع العاملون بأهمية المهام والأهداف يزداد التزامهم وإنجازهم.</w:t>
      </w:r>
    </w:p>
    <w:p w14:paraId="35F1A009" w14:textId="77777777" w:rsidR="00177D25" w:rsidRPr="00177D25" w:rsidRDefault="00177D25" w:rsidP="00177D25">
      <w:pPr>
        <w:spacing w:after="200" w:line="240" w:lineRule="auto"/>
        <w:rPr>
          <w:rFonts w:ascii="Sakkal Majalla" w:eastAsia="Times New Roman" w:hAnsi="Sakkal Majalla"/>
          <w:b/>
          <w:bCs/>
          <w:color w:val="C00000"/>
          <w:sz w:val="48"/>
          <w:szCs w:val="36"/>
          <w:rtl/>
        </w:rPr>
      </w:pPr>
      <w:r w:rsidRPr="00177D25">
        <w:rPr>
          <w:rFonts w:ascii="Sakkal Majalla" w:eastAsia="Times New Roman" w:hAnsi="Sakkal Majalla"/>
          <w:b/>
          <w:bCs/>
          <w:color w:val="C00000"/>
          <w:sz w:val="48"/>
          <w:szCs w:val="36"/>
          <w:rtl/>
        </w:rPr>
        <w:t>مبادئ الإقناع المهني</w:t>
      </w:r>
    </w:p>
    <w:p w14:paraId="28D5E885" w14:textId="3BA86186"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أولاً: المعرفة الجيدة بالموضوع</w:t>
      </w:r>
    </w:p>
    <w:p w14:paraId="62775ECC" w14:textId="45B22DC4"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لا يمكن إقناع الآخرين بفكرة لا يفهمها المتحدث بشكل كامل.</w:t>
      </w:r>
    </w:p>
    <w:p w14:paraId="7DDB2A3D" w14:textId="5F929B1B"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ويتطلب ذلك:</w:t>
      </w:r>
    </w:p>
    <w:p w14:paraId="5BF068C2"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جمع المعلومات.</w:t>
      </w:r>
    </w:p>
    <w:p w14:paraId="30EFCB65"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دراسة الحقائق.</w:t>
      </w:r>
    </w:p>
    <w:p w14:paraId="7A5AB143"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معرفة التفاصيل.</w:t>
      </w:r>
    </w:p>
    <w:p w14:paraId="044F53CD"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توقع الأسئلة المحتملة.</w:t>
      </w:r>
    </w:p>
    <w:p w14:paraId="62386347" w14:textId="77777777" w:rsidR="00177D25" w:rsidRDefault="00177D25" w:rsidP="00177D25">
      <w:pPr>
        <w:spacing w:after="200" w:line="240" w:lineRule="auto"/>
        <w:rPr>
          <w:rFonts w:ascii="Sakkal Majalla" w:eastAsia="Times New Roman" w:hAnsi="Sakkal Majalla"/>
          <w:b/>
          <w:bCs/>
          <w:color w:val="auto"/>
          <w:sz w:val="48"/>
          <w:szCs w:val="36"/>
          <w:rtl/>
        </w:rPr>
      </w:pPr>
    </w:p>
    <w:p w14:paraId="10A5C254" w14:textId="77777777" w:rsidR="00177D25" w:rsidRDefault="00177D25" w:rsidP="00177D25">
      <w:pPr>
        <w:spacing w:after="200" w:line="240" w:lineRule="auto"/>
        <w:rPr>
          <w:rFonts w:ascii="Sakkal Majalla" w:eastAsia="Times New Roman" w:hAnsi="Sakkal Majalla"/>
          <w:b/>
          <w:bCs/>
          <w:color w:val="auto"/>
          <w:sz w:val="48"/>
          <w:szCs w:val="36"/>
          <w:rtl/>
        </w:rPr>
      </w:pPr>
    </w:p>
    <w:p w14:paraId="49B91959" w14:textId="421CDCDE"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lastRenderedPageBreak/>
        <w:t>ثانياً: الوضوح</w:t>
      </w:r>
    </w:p>
    <w:p w14:paraId="0815F3EF" w14:textId="68520E02"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يجب أن تكون الرسالة:</w:t>
      </w:r>
    </w:p>
    <w:p w14:paraId="4D3BDABC"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بسيطة.</w:t>
      </w:r>
    </w:p>
    <w:p w14:paraId="0C434002"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مباشرة.</w:t>
      </w:r>
    </w:p>
    <w:p w14:paraId="0AFB3AD0"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منظمة.</w:t>
      </w:r>
    </w:p>
    <w:p w14:paraId="630BE5DF"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سهلة الفهم.</w:t>
      </w:r>
    </w:p>
    <w:p w14:paraId="44A38E04" w14:textId="2EF04901"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ثالثاً: المصداقية</w:t>
      </w:r>
    </w:p>
    <w:p w14:paraId="05B1C3E3" w14:textId="532D82E1"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كلما زادت مصداقية المتحدث زادت قدرته على الإقناع.</w:t>
      </w:r>
    </w:p>
    <w:p w14:paraId="1AF3DB36" w14:textId="1402D193"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وتُبنى المصداقية من خلال:</w:t>
      </w:r>
    </w:p>
    <w:p w14:paraId="182D63B0"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الصدق.</w:t>
      </w:r>
    </w:p>
    <w:p w14:paraId="20560BD7"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الدقة.</w:t>
      </w:r>
    </w:p>
    <w:p w14:paraId="2010F3BA"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الالتزام.</w:t>
      </w:r>
    </w:p>
    <w:p w14:paraId="4562D806"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الشفافية.</w:t>
      </w:r>
    </w:p>
    <w:p w14:paraId="14F37140" w14:textId="4B2EB41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رابعاً: فهم احتياجات الطرف الآخر</w:t>
      </w:r>
    </w:p>
    <w:p w14:paraId="40522F46" w14:textId="59BFBF54"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الإقناع الناجح يركز على:</w:t>
      </w:r>
    </w:p>
    <w:p w14:paraId="2BEC676C"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ما يريده الطرف الآخر.</w:t>
      </w:r>
    </w:p>
    <w:p w14:paraId="27486FA8"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ما يقلقه.</w:t>
      </w:r>
    </w:p>
    <w:p w14:paraId="20F03635"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ما يحفزه.</w:t>
      </w:r>
    </w:p>
    <w:p w14:paraId="3A5C4F3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ما يحقق له فائدة.</w:t>
      </w:r>
    </w:p>
    <w:p w14:paraId="45485C0C" w14:textId="77777777" w:rsidR="00177D25" w:rsidRDefault="00177D25" w:rsidP="00177D25">
      <w:pPr>
        <w:spacing w:after="200" w:line="240" w:lineRule="auto"/>
        <w:rPr>
          <w:rFonts w:ascii="Sakkal Majalla" w:eastAsia="Times New Roman" w:hAnsi="Sakkal Majalla"/>
          <w:b/>
          <w:bCs/>
          <w:color w:val="auto"/>
          <w:sz w:val="48"/>
          <w:szCs w:val="36"/>
          <w:rtl/>
        </w:rPr>
      </w:pPr>
    </w:p>
    <w:p w14:paraId="25FD1471" w14:textId="0400058A"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lastRenderedPageBreak/>
        <w:t>خامساً: الاحترام</w:t>
      </w:r>
    </w:p>
    <w:p w14:paraId="744C9BFD" w14:textId="0FE1360F"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الإقناع لا يعني التقليل من الآخرين أو مهاجمتهم.</w:t>
      </w:r>
    </w:p>
    <w:p w14:paraId="0D31B2AF" w14:textId="4DE39665"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بل يعتمد على:</w:t>
      </w:r>
    </w:p>
    <w:p w14:paraId="46A0A1EA"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احترام الرأي.</w:t>
      </w:r>
    </w:p>
    <w:p w14:paraId="1B706CA5"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احترام الاختلاف.</w:t>
      </w:r>
    </w:p>
    <w:p w14:paraId="4304B93A"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احترام المشاعر.</w:t>
      </w:r>
    </w:p>
    <w:p w14:paraId="476FD7D1" w14:textId="2F0D7C54"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سادساً: استخدام الأدلة والبراهين</w:t>
      </w:r>
    </w:p>
    <w:p w14:paraId="18BE2EEA" w14:textId="336781FA"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الأدلة تجعل الرسالة أكثر قوة وموضوعية.</w:t>
      </w:r>
    </w:p>
    <w:p w14:paraId="3B9FE449" w14:textId="24F21708"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مثل:</w:t>
      </w:r>
    </w:p>
    <w:p w14:paraId="00059EF6"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الإحصاءات.</w:t>
      </w:r>
    </w:p>
    <w:p w14:paraId="72B0000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التقارير.</w:t>
      </w:r>
    </w:p>
    <w:p w14:paraId="64FF1E3C"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النتائج.</w:t>
      </w:r>
    </w:p>
    <w:p w14:paraId="2A37C2E2"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التجارب العملية.</w:t>
      </w:r>
    </w:p>
    <w:p w14:paraId="0DA235FB" w14:textId="766A651F" w:rsidR="00177D25" w:rsidRPr="00177D25" w:rsidRDefault="00177D25" w:rsidP="00177D25">
      <w:pPr>
        <w:spacing w:after="200" w:line="240" w:lineRule="auto"/>
        <w:jc w:val="center"/>
        <w:rPr>
          <w:rFonts w:ascii="Sakkal Majalla" w:eastAsia="Times New Roman" w:hAnsi="Sakkal Majalla"/>
          <w:b/>
          <w:bCs/>
          <w:color w:val="006666"/>
          <w:sz w:val="72"/>
          <w:szCs w:val="48"/>
          <w:rtl/>
        </w:rPr>
      </w:pPr>
      <w:r w:rsidRPr="00177D25">
        <w:rPr>
          <w:rFonts w:ascii="Sakkal Majalla" w:eastAsia="Times New Roman" w:hAnsi="Sakkal Majalla"/>
          <w:b/>
          <w:bCs/>
          <w:color w:val="006666"/>
          <w:sz w:val="72"/>
          <w:szCs w:val="48"/>
          <w:rtl/>
        </w:rPr>
        <w:t>ثانياً: استراتيجيات التأثير الإيجابي</w:t>
      </w:r>
    </w:p>
    <w:p w14:paraId="22FD99C1"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التأثير الإيجابي هو القدرة على تحفيز الآخرين وتوجيههم نحو تبني أفكار أو سلوكيات أو قرارات تحقق مصلحة مشتركة دون استخدام الضغط أو السلطة أو التهديد.</w:t>
      </w:r>
    </w:p>
    <w:p w14:paraId="76004419" w14:textId="77777777" w:rsidR="00177D25" w:rsidRPr="00177D25" w:rsidRDefault="00177D25" w:rsidP="00177D25">
      <w:pPr>
        <w:spacing w:after="200" w:line="240" w:lineRule="auto"/>
        <w:rPr>
          <w:rFonts w:ascii="Sakkal Majalla" w:eastAsia="Times New Roman" w:hAnsi="Sakkal Majalla"/>
          <w:b/>
          <w:bCs/>
          <w:color w:val="auto"/>
          <w:sz w:val="48"/>
          <w:szCs w:val="36"/>
          <w:rtl/>
        </w:rPr>
      </w:pPr>
    </w:p>
    <w:p w14:paraId="03415BC3"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ويُعد التأثير الإيجابي من أهم مهارات القادة الناجحين لأنه يساعد على بناء بيئة عمل قائمة على الثقة والتعاون والاحترام.</w:t>
      </w:r>
    </w:p>
    <w:p w14:paraId="7D69F1DF" w14:textId="77777777" w:rsidR="00177D25" w:rsidRPr="00177D25" w:rsidRDefault="00177D25" w:rsidP="00177D25">
      <w:pPr>
        <w:spacing w:after="200" w:line="240" w:lineRule="auto"/>
        <w:rPr>
          <w:rFonts w:ascii="Sakkal Majalla" w:eastAsia="Times New Roman" w:hAnsi="Sakkal Majalla"/>
          <w:b/>
          <w:bCs/>
          <w:color w:val="auto"/>
          <w:sz w:val="48"/>
          <w:szCs w:val="36"/>
          <w:rtl/>
        </w:rPr>
      </w:pPr>
    </w:p>
    <w:p w14:paraId="5C5CA553" w14:textId="6336BAF3" w:rsidR="00177D25" w:rsidRPr="00146577" w:rsidRDefault="00177D25" w:rsidP="00146577">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lastRenderedPageBreak/>
        <w:t>مفهوم التأثير الإيجابي</w:t>
      </w:r>
    </w:p>
    <w:p w14:paraId="3C2578A8" w14:textId="45AEE0E8"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هو:</w:t>
      </w:r>
    </w:p>
    <w:p w14:paraId="09BFED59" w14:textId="60F6FBF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"القدرة على إحداث تغيير إيجابي في أفكار أو اتجاهات أو سلوكيات الآخرين من خلال التواصل الفعّال والعلاقات المهنية الجيدة."</w:t>
      </w:r>
    </w:p>
    <w:p w14:paraId="23012CED"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أهمية التأثير الإيجابي</w:t>
      </w:r>
    </w:p>
    <w:p w14:paraId="7F253F69"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تعزيز القيادة.</w:t>
      </w:r>
    </w:p>
    <w:p w14:paraId="52FE8BA4"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رفع الروح المعنوية.</w:t>
      </w:r>
    </w:p>
    <w:p w14:paraId="0A3FED05"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دعم العمل الجماعي.</w:t>
      </w:r>
    </w:p>
    <w:p w14:paraId="51749582"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زيادة الالتزام.</w:t>
      </w:r>
    </w:p>
    <w:p w14:paraId="00987B04"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تحسين الأداء المؤسسي.</w:t>
      </w:r>
    </w:p>
    <w:p w14:paraId="74B3F34F"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استراتيجيات التأثير الإيجابي</w:t>
      </w:r>
    </w:p>
    <w:p w14:paraId="6B148AED" w14:textId="5D25979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1- بناء العلاقات المهنية</w:t>
      </w:r>
    </w:p>
    <w:p w14:paraId="60C31B9E" w14:textId="06349CED"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العلاقة الجيدة تسهّل عملية التأثير.</w:t>
      </w:r>
    </w:p>
    <w:p w14:paraId="11CE16EC" w14:textId="2B74DE41"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ويتم ذلك من خلال:</w:t>
      </w:r>
    </w:p>
    <w:p w14:paraId="2A521E46"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الاحترام.</w:t>
      </w:r>
    </w:p>
    <w:p w14:paraId="2B60224C"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التعاون.</w:t>
      </w:r>
    </w:p>
    <w:p w14:paraId="2210804C"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الثقة.</w:t>
      </w:r>
    </w:p>
    <w:p w14:paraId="6E16B069" w14:textId="77777777" w:rsid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التقدير.</w:t>
      </w:r>
    </w:p>
    <w:p w14:paraId="54C4640E" w14:textId="77777777" w:rsidR="00146577" w:rsidRDefault="00146577" w:rsidP="00177D25">
      <w:pPr>
        <w:spacing w:after="200" w:line="240" w:lineRule="auto"/>
        <w:rPr>
          <w:rFonts w:ascii="Sakkal Majalla" w:eastAsia="Times New Roman" w:hAnsi="Sakkal Majalla"/>
          <w:b/>
          <w:bCs/>
          <w:color w:val="auto"/>
          <w:sz w:val="48"/>
          <w:szCs w:val="36"/>
          <w:rtl/>
        </w:rPr>
      </w:pPr>
    </w:p>
    <w:p w14:paraId="4F968383" w14:textId="77777777" w:rsidR="00146577" w:rsidRPr="00177D25" w:rsidRDefault="00146577" w:rsidP="00177D25">
      <w:pPr>
        <w:spacing w:after="200" w:line="240" w:lineRule="auto"/>
        <w:rPr>
          <w:rFonts w:ascii="Sakkal Majalla" w:eastAsia="Times New Roman" w:hAnsi="Sakkal Majalla"/>
          <w:b/>
          <w:bCs/>
          <w:color w:val="auto"/>
          <w:sz w:val="48"/>
          <w:szCs w:val="36"/>
          <w:rtl/>
        </w:rPr>
      </w:pPr>
    </w:p>
    <w:p w14:paraId="337E3A31" w14:textId="5C4009BC"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lastRenderedPageBreak/>
        <w:t>2- القدوة الحسنة</w:t>
      </w:r>
    </w:p>
    <w:p w14:paraId="55AEBC40" w14:textId="1FC266A3"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الأشخاص يتأثرون بما يرونه أكثر مما يسمعونه.</w:t>
      </w:r>
    </w:p>
    <w:p w14:paraId="51E9ADCD" w14:textId="7FE83FEC"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لذلك يجب:</w:t>
      </w:r>
    </w:p>
    <w:p w14:paraId="0CBD8398"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الالتزام بالقيم.</w:t>
      </w:r>
    </w:p>
    <w:p w14:paraId="5D6E03D5"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احترام الوقت.</w:t>
      </w:r>
    </w:p>
    <w:p w14:paraId="6095E342"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تحمل المسؤولية.</w:t>
      </w:r>
    </w:p>
    <w:p w14:paraId="713C55D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تطبيق ما يتم الدعوة إليه.</w:t>
      </w:r>
    </w:p>
    <w:p w14:paraId="2553BBD5" w14:textId="0BE9303B"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3- استخدام المنطق</w:t>
      </w:r>
    </w:p>
    <w:p w14:paraId="3FB4EFF2" w14:textId="0BEC05B4"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الاعتماد على:</w:t>
      </w:r>
    </w:p>
    <w:p w14:paraId="1B65E870"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الحقائق.</w:t>
      </w:r>
    </w:p>
    <w:p w14:paraId="2F92DC24"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البيانات.</w:t>
      </w:r>
    </w:p>
    <w:p w14:paraId="3014278C"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الأدلة.</w:t>
      </w:r>
    </w:p>
    <w:p w14:paraId="103DF0D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النتائج الواقعية.</w:t>
      </w:r>
    </w:p>
    <w:p w14:paraId="57609110" w14:textId="78A37BB1"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4- التأثير العاطفي الإيجابي</w:t>
      </w:r>
    </w:p>
    <w:p w14:paraId="4C4C81C6" w14:textId="32CD231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من خلال:</w:t>
      </w:r>
    </w:p>
    <w:p w14:paraId="2E1B623F"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التحفيز.</w:t>
      </w:r>
    </w:p>
    <w:p w14:paraId="6B94D224"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التشجيع.</w:t>
      </w:r>
    </w:p>
    <w:p w14:paraId="474EA551"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التقدير.</w:t>
      </w:r>
    </w:p>
    <w:p w14:paraId="2F28E02E" w14:textId="77777777" w:rsid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التعاطف.</w:t>
      </w:r>
    </w:p>
    <w:p w14:paraId="320BEAED" w14:textId="77777777" w:rsidR="00146577" w:rsidRPr="00177D25" w:rsidRDefault="00146577" w:rsidP="00177D25">
      <w:pPr>
        <w:spacing w:after="200" w:line="240" w:lineRule="auto"/>
        <w:rPr>
          <w:rFonts w:ascii="Sakkal Majalla" w:eastAsia="Times New Roman" w:hAnsi="Sakkal Majalla"/>
          <w:b/>
          <w:bCs/>
          <w:color w:val="auto"/>
          <w:sz w:val="48"/>
          <w:szCs w:val="36"/>
          <w:rtl/>
        </w:rPr>
      </w:pPr>
    </w:p>
    <w:p w14:paraId="31E610D2" w14:textId="0E406723"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lastRenderedPageBreak/>
        <w:t>5- المشاركة</w:t>
      </w:r>
    </w:p>
    <w:p w14:paraId="04FE06D9" w14:textId="57C1567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إشراك الآخرين في التفكير وصنع القرار يزيد من تقبلهم للأفكار.</w:t>
      </w:r>
    </w:p>
    <w:p w14:paraId="1E806FDA" w14:textId="2F1E3E1D"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6- التركيز على المنافع</w:t>
      </w:r>
    </w:p>
    <w:p w14:paraId="4D3D3B33" w14:textId="3641AB30"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إظهار الفوائد التي سيحصل عليها الطرف الآخر.</w:t>
      </w:r>
    </w:p>
    <w:p w14:paraId="59423392" w14:textId="10512350"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7- تعزيز الشعور بالأهمية</w:t>
      </w:r>
    </w:p>
    <w:p w14:paraId="2347E109" w14:textId="13C4637F"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كل شخص يرغب في أن يشعر بأن رأيه محل تقدير واحترام.</w:t>
      </w:r>
    </w:p>
    <w:p w14:paraId="1790EDF0"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أخطاء تقلل التأثير الإيجابي</w:t>
      </w:r>
    </w:p>
    <w:p w14:paraId="2E04D798"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التسلط.</w:t>
      </w:r>
    </w:p>
    <w:p w14:paraId="0ACFC008"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الانتقاد المستمر.</w:t>
      </w:r>
    </w:p>
    <w:p w14:paraId="5F06B644"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التهديد.</w:t>
      </w:r>
    </w:p>
    <w:p w14:paraId="1F8B33DC"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السخرية.</w:t>
      </w:r>
    </w:p>
    <w:p w14:paraId="3A513AA4"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تجاهل الآخرين.</w:t>
      </w:r>
    </w:p>
    <w:p w14:paraId="25FF5DE6" w14:textId="7029B1C9" w:rsidR="00177D25" w:rsidRPr="00146577" w:rsidRDefault="00177D25" w:rsidP="00146577">
      <w:pPr>
        <w:spacing w:after="200" w:line="240" w:lineRule="auto"/>
        <w:jc w:val="center"/>
        <w:rPr>
          <w:rFonts w:ascii="Sakkal Majalla" w:eastAsia="Times New Roman" w:hAnsi="Sakkal Majalla"/>
          <w:b/>
          <w:bCs/>
          <w:color w:val="006666"/>
          <w:sz w:val="72"/>
          <w:szCs w:val="48"/>
          <w:rtl/>
        </w:rPr>
      </w:pPr>
      <w:r w:rsidRPr="00146577">
        <w:rPr>
          <w:rFonts w:ascii="Sakkal Majalla" w:eastAsia="Times New Roman" w:hAnsi="Sakkal Majalla"/>
          <w:b/>
          <w:bCs/>
          <w:color w:val="006666"/>
          <w:sz w:val="72"/>
          <w:szCs w:val="48"/>
          <w:rtl/>
        </w:rPr>
        <w:t>ثالثاً: عرض الأفكار بفعالية</w:t>
      </w:r>
    </w:p>
    <w:p w14:paraId="3ECF4525" w14:textId="0A96642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قد تكون الفكرة ممتازة ومبتكرة، ولكن ضعف طريقة عرضها قد يؤدي إلى رفضها أو تجاهلها. ولذلك فإن مهارة عرض الأفكار بفعالية تُعد من المهارات الأساسية في التواصل والإقناع المهني.</w:t>
      </w:r>
    </w:p>
    <w:p w14:paraId="7AE31750" w14:textId="468C266C" w:rsidR="00177D25" w:rsidRPr="00146577" w:rsidRDefault="00177D25" w:rsidP="00146577">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مفهوم عرض الأفكار بفعالية</w:t>
      </w:r>
    </w:p>
    <w:p w14:paraId="73045CD9" w14:textId="09AACE4F"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هو:</w:t>
      </w:r>
    </w:p>
    <w:p w14:paraId="653808D4" w14:textId="7824D24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"تنظيم وتقديم الأفكار والمعلومات بصورة واضحة ومنطقية وجذابة تساعد الآخرين على فهمها وتقبلها."</w:t>
      </w:r>
    </w:p>
    <w:p w14:paraId="31B78C07"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lastRenderedPageBreak/>
        <w:t>أهمية عرض الأفكار بفعالية</w:t>
      </w:r>
    </w:p>
    <w:p w14:paraId="7ADCA847" w14:textId="37A326C3"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1- زيادة فرص قبول الفكرة</w:t>
      </w:r>
    </w:p>
    <w:p w14:paraId="28A59107" w14:textId="0912D931"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كلما كانت الفكرة واضحة زادت فرص الموافقة عليها.</w:t>
      </w:r>
    </w:p>
    <w:p w14:paraId="52F9380D" w14:textId="3322D1D1"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2- تسهيل الفهم</w:t>
      </w:r>
    </w:p>
    <w:p w14:paraId="0E5973C8" w14:textId="59D80E6C"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العرض المنظم يساعد على استيعاب المعلومات بسرعة.</w:t>
      </w:r>
    </w:p>
    <w:p w14:paraId="69457C25" w14:textId="50AE3AB9"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3- دعم الإقناع</w:t>
      </w:r>
    </w:p>
    <w:p w14:paraId="252C19D4" w14:textId="470F9DDA"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الأفكار المنظمة أكثر تأثيرًا وإقناعًا.</w:t>
      </w:r>
    </w:p>
    <w:p w14:paraId="7C340986" w14:textId="3D279B7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4- تعزيز الاحترافية</w:t>
      </w:r>
    </w:p>
    <w:p w14:paraId="059405E3" w14:textId="338349CB"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طريقة العرض تعكس كفاءة المتحدث.</w:t>
      </w:r>
    </w:p>
    <w:p w14:paraId="1AB28A24"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خطوات عرض الأفكار بفعالية</w:t>
      </w:r>
    </w:p>
    <w:p w14:paraId="60519D58" w14:textId="4EB2C15E"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الخطوة الأولى: تحديد الهدف</w:t>
      </w:r>
    </w:p>
    <w:p w14:paraId="59DC885B" w14:textId="3AB11E1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قبل العرض يجب معرفة:</w:t>
      </w:r>
    </w:p>
    <w:p w14:paraId="7C67E69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ما الرسالة؟</w:t>
      </w:r>
    </w:p>
    <w:p w14:paraId="39073A41"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ما النتيجة المطلوبة؟</w:t>
      </w:r>
    </w:p>
    <w:p w14:paraId="65529705"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من الجمهور المستهدف؟</w:t>
      </w:r>
    </w:p>
    <w:p w14:paraId="24B87BDA" w14:textId="37DB7A19"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الخطوة الثانية: تنظيم المحتوى</w:t>
      </w:r>
    </w:p>
    <w:p w14:paraId="04EF5DA2" w14:textId="79E7D796"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يفضل أن يتكون العرض من:</w:t>
      </w:r>
    </w:p>
    <w:p w14:paraId="6DE72E93" w14:textId="4E4692C6"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مقدمة</w:t>
      </w:r>
    </w:p>
    <w:p w14:paraId="58F2B4E9"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توضح الموضوع وأهميته.</w:t>
      </w:r>
    </w:p>
    <w:p w14:paraId="7213440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p>
    <w:p w14:paraId="317F1A26" w14:textId="0479846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lastRenderedPageBreak/>
        <w:t>عرض الفكرة</w:t>
      </w:r>
    </w:p>
    <w:p w14:paraId="4884AB81" w14:textId="44D85DE5"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يشمل:</w:t>
      </w:r>
    </w:p>
    <w:p w14:paraId="24B44DD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المشكلة.</w:t>
      </w:r>
    </w:p>
    <w:p w14:paraId="341B83C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الأسباب.</w:t>
      </w:r>
    </w:p>
    <w:p w14:paraId="1E9C46FC"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الحلول.</w:t>
      </w:r>
    </w:p>
    <w:p w14:paraId="6C5C0085"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النتائج.</w:t>
      </w:r>
    </w:p>
    <w:p w14:paraId="567C9A88" w14:textId="140B117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الخاتمة</w:t>
      </w:r>
    </w:p>
    <w:p w14:paraId="331ADCE9" w14:textId="3B97002B"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تلخص النقاط الرئيسية.</w:t>
      </w:r>
    </w:p>
    <w:p w14:paraId="285F95E3" w14:textId="2AEE53A1"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الخطوة الثالثة: استخدام الأمثلة</w:t>
      </w:r>
    </w:p>
    <w:p w14:paraId="5E6B0D27" w14:textId="07A9009C"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الأمثلة تساعد على:</w:t>
      </w:r>
    </w:p>
    <w:p w14:paraId="4BE48814"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التوضيح.</w:t>
      </w:r>
    </w:p>
    <w:p w14:paraId="19454B39"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التذكر.</w:t>
      </w:r>
    </w:p>
    <w:p w14:paraId="12638906"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الإقناع.</w:t>
      </w:r>
    </w:p>
    <w:p w14:paraId="19E3E481" w14:textId="79890B01"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الخطوة الرابعة: استخدام الوسائل البصرية</w:t>
      </w:r>
    </w:p>
    <w:p w14:paraId="6790575E" w14:textId="1978174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مثل:</w:t>
      </w:r>
    </w:p>
    <w:p w14:paraId="2774A8BC"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العروض التقديمية.</w:t>
      </w:r>
    </w:p>
    <w:p w14:paraId="417A0A3D"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الرسوم البيانية.</w:t>
      </w:r>
    </w:p>
    <w:p w14:paraId="01E7AD1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الجداول.</w:t>
      </w:r>
    </w:p>
    <w:p w14:paraId="2FE8FB0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الصور.</w:t>
      </w:r>
    </w:p>
    <w:p w14:paraId="1E8C179B" w14:textId="77777777" w:rsidR="00146577" w:rsidRDefault="00146577" w:rsidP="00177D25">
      <w:pPr>
        <w:spacing w:after="200" w:line="240" w:lineRule="auto"/>
        <w:rPr>
          <w:rFonts w:ascii="Sakkal Majalla" w:eastAsia="Times New Roman" w:hAnsi="Sakkal Majalla"/>
          <w:b/>
          <w:bCs/>
          <w:color w:val="auto"/>
          <w:sz w:val="48"/>
          <w:szCs w:val="36"/>
          <w:rtl/>
        </w:rPr>
      </w:pPr>
    </w:p>
    <w:p w14:paraId="75DE4616" w14:textId="7F7268B3"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lastRenderedPageBreak/>
        <w:t>الخطوة الخامسة: التفاعل مع الجمهور</w:t>
      </w:r>
    </w:p>
    <w:p w14:paraId="36A3CE24" w14:textId="6327A199"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من خلال:</w:t>
      </w:r>
    </w:p>
    <w:p w14:paraId="45281178"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الأسئلة.</w:t>
      </w:r>
    </w:p>
    <w:p w14:paraId="2D3312F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النقاش.</w:t>
      </w:r>
    </w:p>
    <w:p w14:paraId="1B6C716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طلب الآراء.</w:t>
      </w:r>
    </w:p>
    <w:p w14:paraId="2A47D2DD"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أخطاء شائعة عند عرض الأفكار</w:t>
      </w:r>
    </w:p>
    <w:p w14:paraId="20713C95"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الإطالة.</w:t>
      </w:r>
    </w:p>
    <w:p w14:paraId="332DE0D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العشوائية.</w:t>
      </w:r>
    </w:p>
    <w:p w14:paraId="02187C18"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كثرة التفاصيل غير المهمة.</w:t>
      </w:r>
    </w:p>
    <w:p w14:paraId="005D573A"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عدم معرفة الجمهور.</w:t>
      </w:r>
    </w:p>
    <w:p w14:paraId="17E7E986"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ضعف لغة الجسد.</w:t>
      </w:r>
    </w:p>
    <w:p w14:paraId="36F66C8D" w14:textId="77777777" w:rsidR="00177D25" w:rsidRPr="00146577" w:rsidRDefault="00177D25" w:rsidP="00146577">
      <w:pPr>
        <w:spacing w:after="200" w:line="240" w:lineRule="auto"/>
        <w:jc w:val="center"/>
        <w:rPr>
          <w:rFonts w:ascii="Sakkal Majalla" w:eastAsia="Times New Roman" w:hAnsi="Sakkal Majalla"/>
          <w:b/>
          <w:bCs/>
          <w:color w:val="006666"/>
          <w:sz w:val="72"/>
          <w:szCs w:val="48"/>
          <w:rtl/>
        </w:rPr>
      </w:pPr>
      <w:r w:rsidRPr="00146577">
        <w:rPr>
          <w:rFonts w:ascii="Sakkal Majalla" w:eastAsia="Times New Roman" w:hAnsi="Sakkal Majalla"/>
          <w:b/>
          <w:bCs/>
          <w:color w:val="006666"/>
          <w:sz w:val="72"/>
          <w:szCs w:val="48"/>
          <w:rtl/>
        </w:rPr>
        <w:t>رابعاً: التعامل مع الاعتراضات</w:t>
      </w:r>
    </w:p>
    <w:p w14:paraId="05176597" w14:textId="34583F74"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الاعتراضات جزء طبيعي من أي عملية حوار أو إقناع أو تفاوض. ووجود الاعتراض لا يعني رفض الفكرة بالضرورة، بل قد يكون مؤشرًا على اهتمام الطرف الآخر ورغبته في الفهم أو التوضيح.</w:t>
      </w:r>
    </w:p>
    <w:p w14:paraId="5481A91F" w14:textId="32CD9415"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لذلك فإن القدرة على التعامل مع الاعتراضات باحترافية تُعد من أهم مهارات التواصل والإقناع</w:t>
      </w:r>
    </w:p>
    <w:p w14:paraId="69CA2E52" w14:textId="77777777" w:rsidR="00146577" w:rsidRDefault="00146577" w:rsidP="00146577">
      <w:pPr>
        <w:spacing w:after="200" w:line="240" w:lineRule="auto"/>
        <w:rPr>
          <w:rFonts w:ascii="Sakkal Majalla" w:eastAsia="Times New Roman" w:hAnsi="Sakkal Majalla"/>
          <w:b/>
          <w:bCs/>
          <w:color w:val="C00000"/>
          <w:sz w:val="48"/>
          <w:szCs w:val="36"/>
          <w:rtl/>
        </w:rPr>
      </w:pPr>
    </w:p>
    <w:p w14:paraId="5529BBC7" w14:textId="77777777" w:rsidR="00146577" w:rsidRDefault="00146577" w:rsidP="00146577">
      <w:pPr>
        <w:spacing w:after="200" w:line="240" w:lineRule="auto"/>
        <w:rPr>
          <w:rFonts w:ascii="Sakkal Majalla" w:eastAsia="Times New Roman" w:hAnsi="Sakkal Majalla"/>
          <w:b/>
          <w:bCs/>
          <w:color w:val="C00000"/>
          <w:sz w:val="48"/>
          <w:szCs w:val="36"/>
          <w:rtl/>
        </w:rPr>
      </w:pPr>
    </w:p>
    <w:p w14:paraId="0400D598" w14:textId="77777777" w:rsidR="00146577" w:rsidRDefault="00146577" w:rsidP="00146577">
      <w:pPr>
        <w:spacing w:after="200" w:line="240" w:lineRule="auto"/>
        <w:rPr>
          <w:rFonts w:ascii="Sakkal Majalla" w:eastAsia="Times New Roman" w:hAnsi="Sakkal Majalla"/>
          <w:b/>
          <w:bCs/>
          <w:color w:val="C00000"/>
          <w:sz w:val="48"/>
          <w:szCs w:val="36"/>
          <w:rtl/>
        </w:rPr>
      </w:pPr>
    </w:p>
    <w:p w14:paraId="337C8F42" w14:textId="3D15AFAA" w:rsidR="00177D25" w:rsidRPr="00146577" w:rsidRDefault="00177D25" w:rsidP="00146577">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lastRenderedPageBreak/>
        <w:t>مفهوم الاعتراض</w:t>
      </w:r>
    </w:p>
    <w:p w14:paraId="628EF99E" w14:textId="2F0ECA9D"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الاعتراض هو:</w:t>
      </w:r>
    </w:p>
    <w:p w14:paraId="1DC2DC12" w14:textId="657FAAD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"إبداء ملاحظة أو تحفظ أو رفض أو تساؤل تجاه فكرة أو اقتراح أو قرار معين."</w:t>
      </w:r>
    </w:p>
    <w:p w14:paraId="578169D7"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أهمية التعامل الصحيح مع الاعتراضات</w:t>
      </w:r>
    </w:p>
    <w:p w14:paraId="1AC64C00"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تحسين الحوار.</w:t>
      </w:r>
    </w:p>
    <w:p w14:paraId="445E6F3F"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زيادة فرص الإقناع.</w:t>
      </w:r>
    </w:p>
    <w:p w14:paraId="75DE9628"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اكتشاف المخاوف الحقيقية.</w:t>
      </w:r>
    </w:p>
    <w:p w14:paraId="7733674D"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بناء الثقة.</w:t>
      </w:r>
    </w:p>
    <w:p w14:paraId="0A0EEF09"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الوصول إلى حلول أفضل.</w:t>
      </w:r>
    </w:p>
    <w:p w14:paraId="79F4DBB2"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أسباب الاعتراضات</w:t>
      </w:r>
    </w:p>
    <w:p w14:paraId="419D3B0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نقص المعلومات.</w:t>
      </w:r>
    </w:p>
    <w:p w14:paraId="47EEE6B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الخوف من التغيير.</w:t>
      </w:r>
    </w:p>
    <w:p w14:paraId="3316E762"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اختلاف وجهات النظر.</w:t>
      </w:r>
    </w:p>
    <w:p w14:paraId="10B764B5"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التجارب السابقة.</w:t>
      </w:r>
    </w:p>
    <w:p w14:paraId="669F3FE1"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عدم وضوح الفكرة.</w:t>
      </w:r>
    </w:p>
    <w:p w14:paraId="06628990"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خطوات التعامل مع الاعتراضات</w:t>
      </w:r>
    </w:p>
    <w:p w14:paraId="04A32A77" w14:textId="6DC9268F"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أولاً: الاستماع الجيد</w:t>
      </w:r>
    </w:p>
    <w:p w14:paraId="700896D8" w14:textId="58D927D8"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دع الطرف الآخر يعبر عن رأيه بالكامل.</w:t>
      </w:r>
    </w:p>
    <w:p w14:paraId="615C7A20" w14:textId="77777777" w:rsidR="00146577" w:rsidRDefault="00146577" w:rsidP="00177D25">
      <w:pPr>
        <w:spacing w:after="200" w:line="240" w:lineRule="auto"/>
        <w:rPr>
          <w:rFonts w:ascii="Sakkal Majalla" w:eastAsia="Times New Roman" w:hAnsi="Sakkal Majalla"/>
          <w:b/>
          <w:bCs/>
          <w:color w:val="auto"/>
          <w:sz w:val="48"/>
          <w:szCs w:val="36"/>
          <w:rtl/>
        </w:rPr>
      </w:pPr>
    </w:p>
    <w:p w14:paraId="4CFE1E8A" w14:textId="77777777" w:rsidR="00146577" w:rsidRDefault="00146577" w:rsidP="00177D25">
      <w:pPr>
        <w:spacing w:after="200" w:line="240" w:lineRule="auto"/>
        <w:rPr>
          <w:rFonts w:ascii="Sakkal Majalla" w:eastAsia="Times New Roman" w:hAnsi="Sakkal Majalla"/>
          <w:b/>
          <w:bCs/>
          <w:color w:val="auto"/>
          <w:sz w:val="48"/>
          <w:szCs w:val="36"/>
          <w:rtl/>
        </w:rPr>
      </w:pPr>
    </w:p>
    <w:p w14:paraId="69BEED06" w14:textId="4BE67577"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lastRenderedPageBreak/>
        <w:t>ثانياً: إظهار التفهم</w:t>
      </w:r>
    </w:p>
    <w:p w14:paraId="5C97E42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مثل:</w:t>
      </w:r>
    </w:p>
    <w:p w14:paraId="4A19B338"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"أتفهم وجهة نظرك."</w:t>
      </w:r>
    </w:p>
    <w:p w14:paraId="4D3A0EE9" w14:textId="63352E3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"أشكرك على هذه الملاحظة."</w:t>
      </w:r>
    </w:p>
    <w:p w14:paraId="033A7BB2" w14:textId="0A3A1773"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ثالثاً: توضيح الاعتراض</w:t>
      </w:r>
    </w:p>
    <w:p w14:paraId="4DFD2B5C" w14:textId="71A23DBD"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اطرح أسئلة لفهم السبب الحقيقي.</w:t>
      </w:r>
    </w:p>
    <w:p w14:paraId="04754F74"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مثل:</w:t>
      </w:r>
    </w:p>
    <w:p w14:paraId="7736D73C" w14:textId="782766E1"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"هل يمكن توضيح النقطة بشكل أكبر؟"</w:t>
      </w:r>
    </w:p>
    <w:p w14:paraId="322C6D57" w14:textId="1AA2C33F"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رابعاً: الرد بالحقائق</w:t>
      </w:r>
    </w:p>
    <w:p w14:paraId="50300BF9" w14:textId="712904F3"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استخدم:</w:t>
      </w:r>
    </w:p>
    <w:p w14:paraId="5E482C71"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البيانات.</w:t>
      </w:r>
    </w:p>
    <w:p w14:paraId="11DDD4DA"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الأمثلة.</w:t>
      </w:r>
    </w:p>
    <w:p w14:paraId="063B74F5"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الأدلة.</w:t>
      </w:r>
    </w:p>
    <w:p w14:paraId="27BEEF3F" w14:textId="4DAFDFE7"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خامساً: التركيز على الحل</w:t>
      </w:r>
    </w:p>
    <w:p w14:paraId="38505728" w14:textId="6F2D840C"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بدلاً من الدخول في جدال طويل.</w:t>
      </w:r>
    </w:p>
    <w:p w14:paraId="7D2C6368"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أخطاء شائعة عند التعامل مع الاعتراضات</w:t>
      </w:r>
    </w:p>
    <w:p w14:paraId="2AEE90B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المقاطعة.</w:t>
      </w:r>
    </w:p>
    <w:p w14:paraId="1D332AD4"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الغضب.</w:t>
      </w:r>
    </w:p>
    <w:p w14:paraId="4EFED923"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الدفاع المبالغ فيه.</w:t>
      </w:r>
    </w:p>
    <w:p w14:paraId="21DCF08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التقليل من رأي الآخرين.</w:t>
      </w:r>
    </w:p>
    <w:p w14:paraId="34052D16"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lastRenderedPageBreak/>
        <w:t>الدخول في صراع شخصي.</w:t>
      </w:r>
    </w:p>
    <w:p w14:paraId="459F72FE" w14:textId="77777777" w:rsidR="00177D25" w:rsidRPr="00146577" w:rsidRDefault="00177D25" w:rsidP="00146577">
      <w:pPr>
        <w:spacing w:after="200" w:line="240" w:lineRule="auto"/>
        <w:jc w:val="center"/>
        <w:rPr>
          <w:rFonts w:ascii="Sakkal Majalla" w:eastAsia="Times New Roman" w:hAnsi="Sakkal Majalla"/>
          <w:b/>
          <w:bCs/>
          <w:color w:val="006666"/>
          <w:sz w:val="72"/>
          <w:szCs w:val="48"/>
          <w:rtl/>
        </w:rPr>
      </w:pPr>
      <w:r w:rsidRPr="00146577">
        <w:rPr>
          <w:rFonts w:ascii="Sakkal Majalla" w:eastAsia="Times New Roman" w:hAnsi="Sakkal Majalla"/>
          <w:b/>
          <w:bCs/>
          <w:color w:val="006666"/>
          <w:sz w:val="72"/>
          <w:szCs w:val="48"/>
          <w:rtl/>
        </w:rPr>
        <w:t>خامساً: بناء المصداقية والثقة</w:t>
      </w:r>
    </w:p>
    <w:p w14:paraId="496DA171" w14:textId="2343ADC8"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تُعتبر المصداقية والثقة من أهم عناصر التأثير والإقناع والتواصل الناجح. فالأشخاص قد يقتنعون بالفكرة مرة واحدة بسبب قوة العرض، لكنهم يستمرون في التعاون والتأثر بالشخص عندما يثقون به ويؤمنون بمصداقيته.</w:t>
      </w:r>
    </w:p>
    <w:p w14:paraId="15DAB66D" w14:textId="334B9ABF"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وفي بيئة العمل تُعد الثقة أساس العلاقات المهنية الناجحة والقيادة الفعالة والعمل الجماعي.</w:t>
      </w:r>
    </w:p>
    <w:p w14:paraId="31561B10" w14:textId="767C6FB8" w:rsidR="00177D25" w:rsidRPr="00146577" w:rsidRDefault="00177D25" w:rsidP="00146577">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مفهوم المصداقية</w:t>
      </w:r>
    </w:p>
    <w:p w14:paraId="2663278B" w14:textId="379BBE07"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المصداقية هي:</w:t>
      </w:r>
    </w:p>
    <w:p w14:paraId="6461A5D9" w14:textId="6CD5E137"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"درجة الثقة التي يمنحها الآخرون للفرد بناءً على صدقه وكفاءته والتزامه وأمانته."</w:t>
      </w:r>
    </w:p>
    <w:p w14:paraId="3A2AFE7C" w14:textId="642DF08B"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مفهوم الثقة</w:t>
      </w:r>
    </w:p>
    <w:p w14:paraId="081BDDD6" w14:textId="5171DE2F"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الثقة هي:</w:t>
      </w:r>
    </w:p>
    <w:p w14:paraId="7089A411" w14:textId="18659B2D"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"الاعتقاد بأن الشخص سيتصرف بصورة مسؤولة وصادقة ويمكن الاعتماد عليه."</w:t>
      </w:r>
    </w:p>
    <w:p w14:paraId="6B681F2D"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أهمية المصداقية والثقة</w:t>
      </w:r>
    </w:p>
    <w:p w14:paraId="3378D7BB" w14:textId="0CFEC89F"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1- تعزيز التأثير</w:t>
      </w:r>
    </w:p>
    <w:p w14:paraId="11830915" w14:textId="256322E0"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الأشخاص يقتنعون بمن يثقون به.</w:t>
      </w:r>
    </w:p>
    <w:p w14:paraId="7F6D1985" w14:textId="673DBE2B"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2- تحسين العلاقات المهنية</w:t>
      </w:r>
    </w:p>
    <w:p w14:paraId="16EAE9B0" w14:textId="46B56CCF" w:rsid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الثقة تبني علاقات مستقرة وطويلة الأمد.</w:t>
      </w:r>
    </w:p>
    <w:p w14:paraId="06C49A9E" w14:textId="77777777" w:rsidR="00146577" w:rsidRDefault="00146577" w:rsidP="00146577">
      <w:pPr>
        <w:spacing w:after="200" w:line="240" w:lineRule="auto"/>
        <w:rPr>
          <w:rFonts w:ascii="Sakkal Majalla" w:eastAsia="Times New Roman" w:hAnsi="Sakkal Majalla"/>
          <w:b/>
          <w:bCs/>
          <w:color w:val="auto"/>
          <w:sz w:val="48"/>
          <w:szCs w:val="36"/>
          <w:rtl/>
        </w:rPr>
      </w:pPr>
    </w:p>
    <w:p w14:paraId="3B355BB8" w14:textId="77777777" w:rsidR="00146577" w:rsidRPr="00177D25" w:rsidRDefault="00146577" w:rsidP="00146577">
      <w:pPr>
        <w:spacing w:after="200" w:line="240" w:lineRule="auto"/>
        <w:rPr>
          <w:rFonts w:ascii="Sakkal Majalla" w:eastAsia="Times New Roman" w:hAnsi="Sakkal Majalla"/>
          <w:b/>
          <w:bCs/>
          <w:color w:val="auto"/>
          <w:sz w:val="48"/>
          <w:szCs w:val="36"/>
          <w:rtl/>
        </w:rPr>
      </w:pPr>
    </w:p>
    <w:p w14:paraId="0C4281E5" w14:textId="090C6C1A"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lastRenderedPageBreak/>
        <w:t>3- دعم القيادة</w:t>
      </w:r>
    </w:p>
    <w:p w14:paraId="6D7B17F9" w14:textId="3C9BD525"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القائد الناجح يعتمد على الثقة أكثر من السلطة.</w:t>
      </w:r>
    </w:p>
    <w:p w14:paraId="70B9DD7D" w14:textId="414CD305"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4- زيادة التعاون</w:t>
      </w:r>
    </w:p>
    <w:p w14:paraId="440FA033" w14:textId="3B4833D8"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الثقة تشجع على العمل الجماعي.</w:t>
      </w:r>
    </w:p>
    <w:p w14:paraId="55A26DF3" w14:textId="5BF9B4D1"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5- تقليل النزاعات</w:t>
      </w:r>
    </w:p>
    <w:p w14:paraId="469C733C" w14:textId="159A9D7B"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كلما زادت الثقة قلت الشكوك والخلافات.</w:t>
      </w:r>
    </w:p>
    <w:p w14:paraId="7AFD9411"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أسس بناء المصداقية والثقة</w:t>
      </w:r>
    </w:p>
    <w:p w14:paraId="72E91F58" w14:textId="67982C35"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الصدق</w:t>
      </w:r>
    </w:p>
    <w:p w14:paraId="49C91194" w14:textId="53E4D3C1"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الصدق أساس جميع العلاقات المهنية.</w:t>
      </w:r>
    </w:p>
    <w:p w14:paraId="3BF391B8" w14:textId="0C9C7F8A"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الالتزام بالوعود</w:t>
      </w:r>
    </w:p>
    <w:p w14:paraId="0B4DAA14" w14:textId="6AD57E3D"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تنفيذ ما يتم التعهد به.</w:t>
      </w:r>
    </w:p>
    <w:p w14:paraId="51A5A49B" w14:textId="1B58D157"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الكفاءة المهنية</w:t>
      </w:r>
    </w:p>
    <w:p w14:paraId="16C86321" w14:textId="3963AEBA"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إتقان العمل وتطوير المهارات باستمرار.</w:t>
      </w:r>
    </w:p>
    <w:p w14:paraId="4329F39B" w14:textId="4032F148"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الشفافية</w:t>
      </w:r>
    </w:p>
    <w:p w14:paraId="537112FE" w14:textId="7D5F3D94"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مشاركة المعلومات بوضوح.</w:t>
      </w:r>
    </w:p>
    <w:p w14:paraId="79C47287" w14:textId="49CA6295"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العدالة</w:t>
      </w:r>
    </w:p>
    <w:p w14:paraId="165233A3" w14:textId="7434C5DE"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التعامل مع الجميع بصورة منصفة.</w:t>
      </w:r>
    </w:p>
    <w:p w14:paraId="3E8F2339" w14:textId="2797CA63"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احترام الآخرين</w:t>
      </w:r>
    </w:p>
    <w:p w14:paraId="14471C86"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احترام الآراء والحقوق والمشاعر.</w:t>
      </w:r>
    </w:p>
    <w:p w14:paraId="071DF9D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p>
    <w:p w14:paraId="385A37F9" w14:textId="053C11CF"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lastRenderedPageBreak/>
        <w:t>تحمل المسؤولية</w:t>
      </w:r>
    </w:p>
    <w:p w14:paraId="4DC4AB66" w14:textId="6C83DD81"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الاعتراف بالأخطاء والعمل على تصحيحها.</w:t>
      </w:r>
    </w:p>
    <w:p w14:paraId="0CF03B01"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سلوكيات تعزز الثقة</w:t>
      </w:r>
    </w:p>
    <w:p w14:paraId="77144BC2"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الوفاء بالالتزامات.</w:t>
      </w:r>
    </w:p>
    <w:p w14:paraId="60AB4CB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الدقة في المعلومات.</w:t>
      </w:r>
    </w:p>
    <w:p w14:paraId="26AB9A7F"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احترام المواعيد.</w:t>
      </w:r>
    </w:p>
    <w:p w14:paraId="2052B795"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المحافظة على السرية.</w:t>
      </w:r>
    </w:p>
    <w:p w14:paraId="20598082"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الاعتراف بالخطأ.</w:t>
      </w:r>
    </w:p>
    <w:p w14:paraId="24A3C99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التعاون مع الآخرين.</w:t>
      </w:r>
    </w:p>
    <w:p w14:paraId="3A79F2A3"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سلوكيات تهدم الثقة</w:t>
      </w:r>
    </w:p>
    <w:p w14:paraId="735E1AF2"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الكذب.</w:t>
      </w:r>
    </w:p>
    <w:p w14:paraId="7C3CBDE8"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التهرب من المسؤولية.</w:t>
      </w:r>
    </w:p>
    <w:p w14:paraId="414E6132"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عدم الالتزام بالوعود.</w:t>
      </w:r>
    </w:p>
    <w:p w14:paraId="76F39500"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نشر الشائعات.</w:t>
      </w:r>
    </w:p>
    <w:p w14:paraId="79A81908"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إخفاء المعلومات المهمة.</w:t>
      </w:r>
    </w:p>
    <w:p w14:paraId="28841F99" w14:textId="40D547CF" w:rsidR="002664DD" w:rsidRPr="00177D25" w:rsidRDefault="00177D25" w:rsidP="00177D25">
      <w:pPr>
        <w:spacing w:after="200" w:line="240" w:lineRule="auto"/>
        <w:jc w:val="left"/>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التناقض بين الأقوال والأفعال.</w:t>
      </w:r>
    </w:p>
    <w:p w14:paraId="40B8F4C1" w14:textId="77777777" w:rsidR="002664DD" w:rsidRDefault="002664DD" w:rsidP="00D013E3">
      <w:pPr>
        <w:spacing w:after="200"/>
        <w:jc w:val="left"/>
        <w:rPr>
          <w:rFonts w:ascii="Sakkal Majalla" w:eastAsia="Times New Roman" w:hAnsi="Sakkal Majalla"/>
          <w:b/>
          <w:bCs/>
          <w:color w:val="auto"/>
          <w:sz w:val="48"/>
          <w:szCs w:val="36"/>
          <w:rtl/>
        </w:rPr>
      </w:pPr>
    </w:p>
    <w:p w14:paraId="14E393BB" w14:textId="77777777" w:rsidR="002664DD" w:rsidRDefault="002664DD" w:rsidP="00D013E3">
      <w:pPr>
        <w:spacing w:after="200"/>
        <w:jc w:val="left"/>
        <w:rPr>
          <w:rFonts w:ascii="Sakkal Majalla" w:eastAsia="Times New Roman" w:hAnsi="Sakkal Majalla"/>
          <w:b/>
          <w:bCs/>
          <w:color w:val="auto"/>
          <w:sz w:val="48"/>
          <w:szCs w:val="36"/>
          <w:rtl/>
        </w:rPr>
      </w:pPr>
    </w:p>
    <w:p w14:paraId="1D4DD9E7" w14:textId="77777777" w:rsidR="002664DD" w:rsidRDefault="002664DD" w:rsidP="00D013E3">
      <w:pPr>
        <w:spacing w:after="200"/>
        <w:jc w:val="left"/>
        <w:rPr>
          <w:rFonts w:ascii="Sakkal Majalla" w:eastAsia="Times New Roman" w:hAnsi="Sakkal Majalla"/>
          <w:b/>
          <w:bCs/>
          <w:color w:val="auto"/>
          <w:sz w:val="48"/>
          <w:szCs w:val="36"/>
          <w:rtl/>
        </w:rPr>
      </w:pPr>
    </w:p>
    <w:p w14:paraId="663624E0" w14:textId="74A9519A" w:rsidR="002664DD" w:rsidRDefault="00146577" w:rsidP="00D013E3">
      <w:pPr>
        <w:spacing w:after="200"/>
        <w:jc w:val="left"/>
        <w:rPr>
          <w:rFonts w:ascii="Sakkal Majalla" w:eastAsia="Times New Roman" w:hAnsi="Sakkal Majalla"/>
          <w:b/>
          <w:bCs/>
          <w:color w:val="auto"/>
          <w:sz w:val="48"/>
          <w:szCs w:val="36"/>
          <w:rtl/>
        </w:rPr>
      </w:pPr>
      <w:r w:rsidRPr="00146577">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17792" behindDoc="0" locked="0" layoutInCell="1" allowOverlap="1" wp14:anchorId="1EAC7D41" wp14:editId="124F3531">
                <wp:simplePos x="0" y="0"/>
                <wp:positionH relativeFrom="page">
                  <wp:align>right</wp:align>
                </wp:positionH>
                <wp:positionV relativeFrom="paragraph">
                  <wp:posOffset>-190500</wp:posOffset>
                </wp:positionV>
                <wp:extent cx="7496175" cy="9724208"/>
                <wp:effectExtent l="0" t="0" r="0" b="0"/>
                <wp:wrapNone/>
                <wp:docPr id="1044401854" name="Group 522"/>
                <wp:cNvGraphicFramePr/>
                <a:graphic xmlns:a="http://schemas.openxmlformats.org/drawingml/2006/main">
                  <a:graphicData uri="http://schemas.microsoft.com/office/word/2010/wordprocessingGroup">
                    <wpg:wgp>
                      <wpg:cNvGrpSpPr/>
                      <wpg:grpSpPr>
                        <a:xfrm>
                          <a:off x="0" y="0"/>
                          <a:ext cx="7496175" cy="9724208"/>
                          <a:chOff x="-866776" y="-65858"/>
                          <a:chExt cx="7496175" cy="9724208"/>
                        </a:xfrm>
                      </wpg:grpSpPr>
                      <wpg:grpSp>
                        <wpg:cNvPr id="850622771" name="Group 850622771"/>
                        <wpg:cNvGrpSpPr/>
                        <wpg:grpSpPr>
                          <a:xfrm>
                            <a:off x="-866776" y="-65858"/>
                            <a:ext cx="7496175" cy="9724208"/>
                            <a:chOff x="-1276365" y="-370658"/>
                            <a:chExt cx="7496297" cy="9724208"/>
                          </a:xfrm>
                        </wpg:grpSpPr>
                        <wpg:grpSp>
                          <wpg:cNvPr id="404667759" name="Group 404667759"/>
                          <wpg:cNvGrpSpPr/>
                          <wpg:grpSpPr>
                            <a:xfrm>
                              <a:off x="-1276365" y="2571750"/>
                              <a:ext cx="6972415" cy="6781800"/>
                              <a:chOff x="-1438311" y="0"/>
                              <a:chExt cx="6972507" cy="6782280"/>
                            </a:xfrm>
                          </wpg:grpSpPr>
                          <wpg:grpSp>
                            <wpg:cNvPr id="2009439291" name="Group 25"/>
                            <wpg:cNvGrpSpPr/>
                            <wpg:grpSpPr>
                              <a:xfrm>
                                <a:off x="3129968" y="0"/>
                                <a:ext cx="2262401" cy="515506"/>
                                <a:chOff x="3849594" y="0"/>
                                <a:chExt cx="2262401" cy="515506"/>
                              </a:xfrm>
                            </wpg:grpSpPr>
                            <wpg:grpSp>
                              <wpg:cNvPr id="1064591482" name="Group 1064591482"/>
                              <wpg:cNvGrpSpPr/>
                              <wpg:grpSpPr>
                                <a:xfrm>
                                  <a:off x="5606227" y="0"/>
                                  <a:ext cx="505768" cy="515506"/>
                                  <a:chOff x="5606227" y="0"/>
                                  <a:chExt cx="505768" cy="515506"/>
                                </a:xfrm>
                              </wpg:grpSpPr>
                              <wps:wsp>
                                <wps:cNvPr id="1490833169" name="Oval 1490833169"/>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487778142" name="Picture 487778142" descr="Target "/>
                                  <pic:cNvPicPr>
                                    <a:picLocks noChangeAspect="1" noChangeArrowheads="1"/>
                                  </pic:cNvPicPr>
                                </pic:nvPicPr>
                                <pic:blipFill>
                                  <a:blip r:embed="rId1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745602391" name="TextBox 34"/>
                              <wps:cNvSpPr txBox="1"/>
                              <wps:spPr>
                                <a:xfrm>
                                  <a:off x="3849594" y="69514"/>
                                  <a:ext cx="1755192" cy="441357"/>
                                </a:xfrm>
                                <a:prstGeom prst="rect">
                                  <a:avLst/>
                                </a:prstGeom>
                                <a:noFill/>
                              </wps:spPr>
                              <wps:txbx>
                                <w:txbxContent>
                                  <w:p w14:paraId="3AAE2E5F" w14:textId="77777777" w:rsidR="00146577" w:rsidRPr="00BC6FB1" w:rsidRDefault="00146577" w:rsidP="00146577">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924620625" name="Group 26"/>
                            <wpg:cNvGrpSpPr/>
                            <wpg:grpSpPr>
                              <a:xfrm>
                                <a:off x="-27" y="9939"/>
                                <a:ext cx="2261262" cy="514985"/>
                                <a:chOff x="-27" y="0"/>
                                <a:chExt cx="2261570" cy="515506"/>
                              </a:xfrm>
                            </wpg:grpSpPr>
                            <wps:wsp>
                              <wps:cNvPr id="1899892946" name="Oval 1899892946"/>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415969531" name="TextBox 34"/>
                              <wps:cNvSpPr txBox="1"/>
                              <wps:spPr>
                                <a:xfrm>
                                  <a:off x="-27" y="69511"/>
                                  <a:ext cx="1756065" cy="441803"/>
                                </a:xfrm>
                                <a:prstGeom prst="rect">
                                  <a:avLst/>
                                </a:prstGeom>
                                <a:noFill/>
                              </wps:spPr>
                              <wps:txbx>
                                <w:txbxContent>
                                  <w:p w14:paraId="4735B80C" w14:textId="77777777" w:rsidR="00146577" w:rsidRPr="00BC6FB1" w:rsidRDefault="00146577" w:rsidP="00146577">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997822466" name="Picture 997822466" descr="Note "/>
                                <pic:cNvPicPr>
                                  <a:picLocks noChangeAspect="1" noChangeArrowheads="1"/>
                                </pic:cNvPicPr>
                              </pic:nvPicPr>
                              <pic:blipFill>
                                <a:blip r:embed="rId1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975350040" name="Text Box 1975350040"/>
                            <wps:cNvSpPr txBox="1"/>
                            <wps:spPr>
                              <a:xfrm>
                                <a:off x="2720955" y="874272"/>
                                <a:ext cx="2813241" cy="5908008"/>
                              </a:xfrm>
                              <a:prstGeom prst="rect">
                                <a:avLst/>
                              </a:prstGeom>
                              <a:noFill/>
                              <a:ln w="6350">
                                <a:noFill/>
                              </a:ln>
                            </wps:spPr>
                            <wps:txbx>
                              <w:txbxContent>
                                <w:p w14:paraId="72E26D69" w14:textId="77777777" w:rsidR="00146577" w:rsidRPr="00DE31C3" w:rsidRDefault="00146577" w:rsidP="00146577">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738C592A" w14:textId="77777777" w:rsidR="00146577" w:rsidRPr="00C819DF" w:rsidRDefault="00146577" w:rsidP="00146577">
                                  <w:pPr>
                                    <w:pStyle w:val="a5"/>
                                    <w:spacing w:line="240" w:lineRule="auto"/>
                                    <w:ind w:left="360"/>
                                    <w:rPr>
                                      <w:rFonts w:ascii="Sakkal Majalla" w:eastAsia="GE Dinar One" w:hAnsi="Sakkal Majalla" w:cs="Sakkal Majalla"/>
                                      <w:color w:val="000000"/>
                                      <w:kern w:val="24"/>
                                      <w:sz w:val="40"/>
                                      <w:szCs w:val="40"/>
                                      <w:rtl/>
                                    </w:rPr>
                                  </w:pPr>
                                  <w:r>
                                    <w:rPr>
                                      <w:rFonts w:ascii="Sakkal Majalla" w:eastAsia="GE Dinar One" w:hAnsi="Sakkal Majalla" w:cs="Sakkal Majalla" w:hint="cs"/>
                                      <w:color w:val="000000"/>
                                      <w:kern w:val="24"/>
                                      <w:sz w:val="36"/>
                                      <w:szCs w:val="36"/>
                                      <w:rtl/>
                                      <w:lang w:bidi="ar-EG"/>
                                    </w:rPr>
                                    <w:t>إتقان</w:t>
                                  </w:r>
                                  <w:r w:rsidRPr="00284268">
                                    <w:rPr>
                                      <w:rFonts w:ascii="Sakkal Majalla" w:eastAsia="GE Dinar One" w:hAnsi="Sakkal Majalla" w:cs="Sakkal Majalla"/>
                                      <w:color w:val="000000"/>
                                      <w:kern w:val="24"/>
                                      <w:sz w:val="36"/>
                                      <w:szCs w:val="36"/>
                                      <w:rtl/>
                                      <w:lang w:bidi="ar-EG"/>
                                    </w:rPr>
                                    <w:t xml:space="preserve"> </w:t>
                                  </w:r>
                                  <w:r w:rsidRPr="00A93827">
                                    <w:rPr>
                                      <w:rFonts w:ascii="Sakkal Majalla" w:eastAsia="GE Dinar One" w:hAnsi="Sakkal Majalla" w:cs="Sakkal Majalla"/>
                                      <w:color w:val="000000"/>
                                      <w:kern w:val="24"/>
                                      <w:sz w:val="36"/>
                                      <w:szCs w:val="36"/>
                                      <w:rtl/>
                                      <w:lang w:bidi="ar-EG"/>
                                    </w:rPr>
                                    <w:t>أهمية التواصل في فرق العمل</w:t>
                                  </w:r>
                                  <w:r w:rsidRPr="00513F02">
                                    <w:rPr>
                                      <w:rFonts w:ascii="Sakkal Majalla" w:eastAsia="GE Dinar One" w:hAnsi="Sakkal Majalla" w:cs="Sakkal Majalla"/>
                                      <w:color w:val="000000"/>
                                      <w:kern w:val="24"/>
                                      <w:sz w:val="36"/>
                                      <w:szCs w:val="36"/>
                                      <w:rtl/>
                                      <w:lang w:bidi="ar-SY"/>
                                    </w:rPr>
                                    <w:t>.</w:t>
                                  </w:r>
                                </w:p>
                                <w:p w14:paraId="6A45A28E" w14:textId="77777777" w:rsidR="00146577" w:rsidRPr="007611FA" w:rsidRDefault="00146577" w:rsidP="00146577">
                                  <w:pPr>
                                    <w:pStyle w:val="a5"/>
                                    <w:spacing w:line="240" w:lineRule="auto"/>
                                    <w:ind w:left="576"/>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62993337" name="Text Box 1162993337"/>
                            <wps:cNvSpPr txBox="1"/>
                            <wps:spPr>
                              <a:xfrm>
                                <a:off x="-1438311" y="673954"/>
                                <a:ext cx="3810113" cy="5203047"/>
                              </a:xfrm>
                              <a:prstGeom prst="rect">
                                <a:avLst/>
                              </a:prstGeom>
                              <a:noFill/>
                              <a:ln w="6350">
                                <a:noFill/>
                              </a:ln>
                            </wps:spPr>
                            <wps:txbx>
                              <w:txbxContent>
                                <w:p w14:paraId="0C7A1CFF" w14:textId="77777777" w:rsidR="00146577" w:rsidRPr="00A93827" w:rsidRDefault="00146577">
                                  <w:pPr>
                                    <w:pStyle w:val="a5"/>
                                    <w:numPr>
                                      <w:ilvl w:val="0"/>
                                      <w:numId w:val="12"/>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أهمية التواصل في فرق العمل.</w:t>
                                  </w:r>
                                </w:p>
                                <w:p w14:paraId="43B71C55" w14:textId="77777777" w:rsidR="00146577" w:rsidRPr="00A93827" w:rsidRDefault="00146577">
                                  <w:pPr>
                                    <w:pStyle w:val="a5"/>
                                    <w:numPr>
                                      <w:ilvl w:val="0"/>
                                      <w:numId w:val="12"/>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تبادل المعلومات بفاعلية.</w:t>
                                  </w:r>
                                </w:p>
                                <w:p w14:paraId="62C6BD79" w14:textId="77777777" w:rsidR="00146577" w:rsidRPr="00A93827" w:rsidRDefault="00146577">
                                  <w:pPr>
                                    <w:pStyle w:val="a5"/>
                                    <w:numPr>
                                      <w:ilvl w:val="0"/>
                                      <w:numId w:val="12"/>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التنسيق بين أعضاء الفريق.</w:t>
                                  </w:r>
                                </w:p>
                                <w:p w14:paraId="7D5FA791" w14:textId="77777777" w:rsidR="00146577" w:rsidRPr="00A93827" w:rsidRDefault="00146577">
                                  <w:pPr>
                                    <w:pStyle w:val="a5"/>
                                    <w:numPr>
                                      <w:ilvl w:val="0"/>
                                      <w:numId w:val="12"/>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تعزيز التعاون المهني.</w:t>
                                  </w:r>
                                </w:p>
                                <w:p w14:paraId="59AC52FF" w14:textId="77777777" w:rsidR="00146577" w:rsidRPr="009F6F8F" w:rsidRDefault="00146577">
                                  <w:pPr>
                                    <w:pStyle w:val="a5"/>
                                    <w:numPr>
                                      <w:ilvl w:val="0"/>
                                      <w:numId w:val="12"/>
                                    </w:numPr>
                                    <w:spacing w:line="240" w:lineRule="auto"/>
                                    <w:rPr>
                                      <w:rFonts w:ascii="Sakkal Majalla" w:eastAsia="GE Dinar One" w:hAnsi="Sakkal Majalla" w:cs="Sakkal Majalla"/>
                                      <w:kern w:val="24"/>
                                      <w:sz w:val="40"/>
                                      <w:szCs w:val="40"/>
                                      <w:lang w:bidi="ar-SY"/>
                                    </w:rPr>
                                  </w:pPr>
                                  <w:r w:rsidRPr="00A93827">
                                    <w:rPr>
                                      <w:rFonts w:ascii="Sakkal Majalla" w:eastAsia="GE Dinar One" w:hAnsi="Sakkal Majalla" w:cs="Sakkal Majalla"/>
                                      <w:kern w:val="24"/>
                                      <w:sz w:val="40"/>
                                      <w:szCs w:val="40"/>
                                      <w:rtl/>
                                    </w:rPr>
                                    <w:t>بناء بيئة عمل إيجابية.</w:t>
                                  </w:r>
                                  <w:r w:rsidRPr="001078A6">
                                    <w:rPr>
                                      <w:rFonts w:ascii="Sakkal Majalla" w:eastAsia="GE Dinar One" w:hAnsi="Sakkal Majalla" w:cs="Sakkal Majalla"/>
                                      <w:kern w:val="24"/>
                                      <w:sz w:val="40"/>
                                      <w:szCs w:val="40"/>
                                      <w:rt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108318164" name="Group 1108318164"/>
                          <wpg:cNvGrpSpPr/>
                          <wpg:grpSpPr>
                            <a:xfrm>
                              <a:off x="9520" y="-370658"/>
                              <a:ext cx="6210412" cy="2041782"/>
                              <a:chOff x="9520" y="-370658"/>
                              <a:chExt cx="6210412" cy="2041782"/>
                            </a:xfrm>
                          </wpg:grpSpPr>
                          <pic:pic xmlns:pic="http://schemas.openxmlformats.org/drawingml/2006/picture">
                            <pic:nvPicPr>
                              <pic:cNvPr id="308479679" name="Picture 308479679" descr="Calendar "/>
                              <pic:cNvPicPr>
                                <a:picLocks noChangeAspect="1"/>
                              </pic:cNvPicPr>
                            </pic:nvPicPr>
                            <pic:blipFill>
                              <a:blip r:embed="rId18"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1518671503" name="TextBox 34"/>
                            <wps:cNvSpPr txBox="1"/>
                            <wps:spPr>
                              <a:xfrm>
                                <a:off x="5162640" y="804984"/>
                                <a:ext cx="1057292" cy="866140"/>
                              </a:xfrm>
                              <a:prstGeom prst="rect">
                                <a:avLst/>
                              </a:prstGeom>
                              <a:noFill/>
                            </wps:spPr>
                            <wps:txbx>
                              <w:txbxContent>
                                <w:p w14:paraId="42F8DB13" w14:textId="77777777" w:rsidR="00146577" w:rsidRPr="00146577" w:rsidRDefault="00146577" w:rsidP="00146577">
                                  <w:pPr>
                                    <w:spacing w:line="240" w:lineRule="auto"/>
                                    <w:jc w:val="center"/>
                                    <w:rPr>
                                      <w:rFonts w:ascii="Adobe Arabic" w:eastAsia="GE Dinar One" w:hAnsi="Adobe Arabic" w:cs="Adobe Arabic"/>
                                      <w:b/>
                                      <w:bCs/>
                                      <w:color w:val="C00000"/>
                                      <w:kern w:val="24"/>
                                      <w:sz w:val="56"/>
                                      <w:szCs w:val="56"/>
                                      <w:lang w:bidi="ar-SY"/>
                                    </w:rPr>
                                  </w:pPr>
                                  <w:r w:rsidRPr="00146577">
                                    <w:rPr>
                                      <w:rFonts w:ascii="Adobe Arabic" w:eastAsia="GE Dinar One" w:hAnsi="Adobe Arabic" w:cs="Adobe Arabic" w:hint="cs"/>
                                      <w:b/>
                                      <w:bCs/>
                                      <w:color w:val="C00000"/>
                                      <w:kern w:val="24"/>
                                      <w:sz w:val="56"/>
                                      <w:szCs w:val="56"/>
                                      <w:rtl/>
                                      <w:lang w:bidi="ar-SY"/>
                                    </w:rPr>
                                    <w:t>اليوم الثالث</w:t>
                                  </w:r>
                                </w:p>
                              </w:txbxContent>
                            </wps:txbx>
                            <wps:bodyPr wrap="square" rtlCol="0">
                              <a:spAutoFit/>
                            </wps:bodyPr>
                          </wps:wsp>
                          <wps:wsp>
                            <wps:cNvPr id="1488300521" name="TextBox 34"/>
                            <wps:cNvSpPr txBox="1"/>
                            <wps:spPr>
                              <a:xfrm>
                                <a:off x="2485049" y="-370658"/>
                                <a:ext cx="2430185" cy="662305"/>
                              </a:xfrm>
                              <a:prstGeom prst="rect">
                                <a:avLst/>
                              </a:prstGeom>
                              <a:noFill/>
                            </wps:spPr>
                            <wps:txbx>
                              <w:txbxContent>
                                <w:p w14:paraId="5FF94AF5" w14:textId="77777777" w:rsidR="00146577" w:rsidRPr="00CA7C57" w:rsidRDefault="00146577" w:rsidP="00146577">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 xml:space="preserve">الاولى </w:t>
                                  </w:r>
                                </w:p>
                              </w:txbxContent>
                            </wps:txbx>
                            <wps:bodyPr wrap="square" rtlCol="0">
                              <a:spAutoFit/>
                            </wps:bodyPr>
                          </wps:wsp>
                          <wps:wsp>
                            <wps:cNvPr id="1392273858" name="TextBox 34"/>
                            <wps:cNvSpPr txBox="1"/>
                            <wps:spPr>
                              <a:xfrm>
                                <a:off x="9520" y="919410"/>
                                <a:ext cx="4567629" cy="590550"/>
                              </a:xfrm>
                              <a:prstGeom prst="rect">
                                <a:avLst/>
                              </a:prstGeom>
                              <a:noFill/>
                            </wps:spPr>
                            <wps:txbx>
                              <w:txbxContent>
                                <w:p w14:paraId="79BD77C9" w14:textId="77777777" w:rsidR="00146577" w:rsidRPr="0075673C" w:rsidRDefault="00146577" w:rsidP="00146577">
                                  <w:pPr>
                                    <w:jc w:val="center"/>
                                    <w:rPr>
                                      <w:rFonts w:asciiTheme="majorHAnsi" w:eastAsia="GE Dinar One" w:hAnsiTheme="majorHAnsi" w:cstheme="majorHAnsi"/>
                                      <w:b/>
                                      <w:bCs/>
                                      <w:kern w:val="24"/>
                                      <w:sz w:val="56"/>
                                      <w:szCs w:val="56"/>
                                      <w:lang w:bidi="ar-SY"/>
                                    </w:rPr>
                                  </w:pPr>
                                  <w:r w:rsidRPr="00A93827">
                                    <w:rPr>
                                      <w:rFonts w:asciiTheme="majorHAnsi" w:eastAsia="GE Dinar One" w:hAnsiTheme="majorHAnsi" w:cs="Calibri Light"/>
                                      <w:b/>
                                      <w:bCs/>
                                      <w:kern w:val="24"/>
                                      <w:sz w:val="56"/>
                                      <w:szCs w:val="56"/>
                                      <w:rtl/>
                                      <w:lang w:bidi="ar-SY"/>
                                    </w:rPr>
                                    <w:t>التواصل في فرق العمل</w:t>
                                  </w:r>
                                </w:p>
                              </w:txbxContent>
                            </wps:txbx>
                            <wps:bodyPr wrap="square" rtlCol="0">
                              <a:spAutoFit/>
                            </wps:bodyPr>
                          </wps:wsp>
                        </wpg:grpSp>
                      </wpg:grpSp>
                      <pic:pic xmlns:pic="http://schemas.openxmlformats.org/drawingml/2006/picture">
                        <pic:nvPicPr>
                          <pic:cNvPr id="1277410136" name="Picture 9"/>
                          <pic:cNvPicPr>
                            <a:picLocks noChangeAspect="1"/>
                          </pic:cNvPicPr>
                        </pic:nvPicPr>
                        <pic:blipFill rotWithShape="1">
                          <a:blip r:embed="rId22">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EAC7D41" id="_x0000_s1162" style="position:absolute;left:0;text-align:left;margin-left:539.05pt;margin-top:-15pt;width:590.25pt;height:765.7pt;z-index:253217792;mso-position-horizontal:right;mso-position-horizontal-relative:page;mso-width-relative:margin;mso-height-relative:margin" coordorigin="-8667,-658" coordsize="74961,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">
                <v:group id="Group 850622771" o:spid="_x0000_s1163" style="position:absolute;left:-8667;top:-658;width:74960;height:97241" coordorigin="-12763,-3706" coordsize="74962,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">
                  <v:group id="Group 404667759" o:spid="_x0000_s1164" style="position:absolute;left:-12763;top:25717;width:69723;height:67818" coordorigin="-14383" coordsize="69725,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">
                    <v:group id="Group 25" o:spid="_x0000_s1165" style="position:absolute;left:31299;width:22624;height:5155" coordorigin="38495" coordsize="22624,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">
                      <v:group id="Group 1064591482" o:spid="_x0000_s116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">
                        <v:oval id="Oval 1490833169" o:spid="_x0000_s116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" fillcolor="#168489" stroked="f" strokeweight="1pt">
                          <v:fill opacity="49087f"/>
                          <v:stroke joinstyle="miter"/>
                        </v:oval>
                        <v:shape id="Picture 487778142" o:spid="_x0000_s116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">
                          <v:imagedata r:id="rId19" o:title="Target " gain="19661f" blacklevel="22938f"/>
                        </v:shape>
                      </v:group>
                      <v:shape id="TextBox 34" o:spid="_x0000_s1169" type="#_x0000_t202" style="position:absolute;left:38495;top:695;width:17552;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" filled="f" stroked="f">
                        <v:textbox style="mso-fit-shape-to-text:t">
                          <w:txbxContent>
                            <w:p w14:paraId="3AAE2E5F" w14:textId="77777777" w:rsidR="00146577" w:rsidRPr="00BC6FB1" w:rsidRDefault="00146577" w:rsidP="00146577">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70"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">
                      <v:oval id="Oval 1899892946" o:spid="_x0000_s117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" fillcolor="#168489" stroked="f" strokeweight="1pt">
                        <v:fill opacity="49087f"/>
                        <v:stroke joinstyle="miter"/>
                      </v:oval>
                      <v:shape id="TextBox 34" o:spid="_x0000_s1172" type="#_x0000_t202" style="position:absolute;top:695;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" filled="f" stroked="f">
                        <v:textbox style="mso-fit-shape-to-text:t">
                          <w:txbxContent>
                            <w:p w14:paraId="4735B80C" w14:textId="77777777" w:rsidR="00146577" w:rsidRPr="00BC6FB1" w:rsidRDefault="00146577" w:rsidP="00146577">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997822466" o:spid="_x0000_s117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">
                        <v:imagedata r:id="rId20" o:title="Note " gain="19661f" blacklevel="22938f"/>
                      </v:shape>
                    </v:group>
                    <v:shape id="Text Box 1975350040" o:spid="_x0000_s1174"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" filled="f" stroked="f" strokeweight=".5pt">
                      <v:textbox>
                        <w:txbxContent>
                          <w:p w14:paraId="72E26D69" w14:textId="77777777" w:rsidR="00146577" w:rsidRPr="00DE31C3" w:rsidRDefault="00146577" w:rsidP="00146577">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738C592A" w14:textId="77777777" w:rsidR="00146577" w:rsidRPr="00C819DF" w:rsidRDefault="00146577" w:rsidP="00146577">
                            <w:pPr>
                              <w:pStyle w:val="a5"/>
                              <w:spacing w:line="240" w:lineRule="auto"/>
                              <w:ind w:left="360"/>
                              <w:rPr>
                                <w:rFonts w:ascii="Sakkal Majalla" w:eastAsia="GE Dinar One" w:hAnsi="Sakkal Majalla" w:cs="Sakkal Majalla"/>
                                <w:color w:val="000000"/>
                                <w:kern w:val="24"/>
                                <w:sz w:val="40"/>
                                <w:szCs w:val="40"/>
                                <w:rtl/>
                              </w:rPr>
                            </w:pPr>
                            <w:r>
                              <w:rPr>
                                <w:rFonts w:ascii="Sakkal Majalla" w:eastAsia="GE Dinar One" w:hAnsi="Sakkal Majalla" w:cs="Sakkal Majalla" w:hint="cs"/>
                                <w:color w:val="000000"/>
                                <w:kern w:val="24"/>
                                <w:sz w:val="36"/>
                                <w:szCs w:val="36"/>
                                <w:rtl/>
                                <w:lang w:bidi="ar-EG"/>
                              </w:rPr>
                              <w:t>إتقان</w:t>
                            </w:r>
                            <w:r w:rsidRPr="00284268">
                              <w:rPr>
                                <w:rFonts w:ascii="Sakkal Majalla" w:eastAsia="GE Dinar One" w:hAnsi="Sakkal Majalla" w:cs="Sakkal Majalla"/>
                                <w:color w:val="000000"/>
                                <w:kern w:val="24"/>
                                <w:sz w:val="36"/>
                                <w:szCs w:val="36"/>
                                <w:rtl/>
                                <w:lang w:bidi="ar-EG"/>
                              </w:rPr>
                              <w:t xml:space="preserve"> </w:t>
                            </w:r>
                            <w:r w:rsidRPr="00A93827">
                              <w:rPr>
                                <w:rFonts w:ascii="Sakkal Majalla" w:eastAsia="GE Dinar One" w:hAnsi="Sakkal Majalla" w:cs="Sakkal Majalla"/>
                                <w:color w:val="000000"/>
                                <w:kern w:val="24"/>
                                <w:sz w:val="36"/>
                                <w:szCs w:val="36"/>
                                <w:rtl/>
                                <w:lang w:bidi="ar-EG"/>
                              </w:rPr>
                              <w:t>أهمية التواصل في فرق العمل</w:t>
                            </w:r>
                            <w:r w:rsidRPr="00513F02">
                              <w:rPr>
                                <w:rFonts w:ascii="Sakkal Majalla" w:eastAsia="GE Dinar One" w:hAnsi="Sakkal Majalla" w:cs="Sakkal Majalla"/>
                                <w:color w:val="000000"/>
                                <w:kern w:val="24"/>
                                <w:sz w:val="36"/>
                                <w:szCs w:val="36"/>
                                <w:rtl/>
                                <w:lang w:bidi="ar-SY"/>
                              </w:rPr>
                              <w:t>.</w:t>
                            </w:r>
                          </w:p>
                          <w:p w14:paraId="6A45A28E" w14:textId="77777777" w:rsidR="00146577" w:rsidRPr="007611FA" w:rsidRDefault="00146577" w:rsidP="00146577">
                            <w:pPr>
                              <w:pStyle w:val="a5"/>
                              <w:spacing w:line="240" w:lineRule="auto"/>
                              <w:ind w:left="576"/>
                              <w:rPr>
                                <w:rFonts w:ascii="Adobe Arabic" w:eastAsia="GE Dinar One" w:hAnsi="Adobe Arabic" w:cs="Adobe Arabic"/>
                                <w:color w:val="000000"/>
                                <w:kern w:val="24"/>
                                <w:sz w:val="32"/>
                                <w:szCs w:val="32"/>
                                <w:lang w:bidi="ar-SY"/>
                              </w:rPr>
                            </w:pPr>
                          </w:p>
                        </w:txbxContent>
                      </v:textbox>
                    </v:shape>
                    <v:shape id="Text Box 1162993337" o:spid="_x0000_s1175" type="#_x0000_t202" style="position:absolute;left:-14383;top:6739;width:38101;height:5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" filled="f" stroked="f" strokeweight=".5pt">
                      <v:textbox>
                        <w:txbxContent>
                          <w:p w14:paraId="0C7A1CFF" w14:textId="77777777" w:rsidR="00146577" w:rsidRPr="00A93827" w:rsidRDefault="00146577">
                            <w:pPr>
                              <w:pStyle w:val="a5"/>
                              <w:numPr>
                                <w:ilvl w:val="0"/>
                                <w:numId w:val="12"/>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أهمية التواصل في فرق العمل.</w:t>
                            </w:r>
                          </w:p>
                          <w:p w14:paraId="43B71C55" w14:textId="77777777" w:rsidR="00146577" w:rsidRPr="00A93827" w:rsidRDefault="00146577">
                            <w:pPr>
                              <w:pStyle w:val="a5"/>
                              <w:numPr>
                                <w:ilvl w:val="0"/>
                                <w:numId w:val="12"/>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تبادل المعلومات بفاعلية.</w:t>
                            </w:r>
                          </w:p>
                          <w:p w14:paraId="62C6BD79" w14:textId="77777777" w:rsidR="00146577" w:rsidRPr="00A93827" w:rsidRDefault="00146577">
                            <w:pPr>
                              <w:pStyle w:val="a5"/>
                              <w:numPr>
                                <w:ilvl w:val="0"/>
                                <w:numId w:val="12"/>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التنسيق بين أعضاء الفريق.</w:t>
                            </w:r>
                          </w:p>
                          <w:p w14:paraId="7D5FA791" w14:textId="77777777" w:rsidR="00146577" w:rsidRPr="00A93827" w:rsidRDefault="00146577">
                            <w:pPr>
                              <w:pStyle w:val="a5"/>
                              <w:numPr>
                                <w:ilvl w:val="0"/>
                                <w:numId w:val="12"/>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تعزيز التعاون المهني.</w:t>
                            </w:r>
                          </w:p>
                          <w:p w14:paraId="59AC52FF" w14:textId="77777777" w:rsidR="00146577" w:rsidRPr="009F6F8F" w:rsidRDefault="00146577">
                            <w:pPr>
                              <w:pStyle w:val="a5"/>
                              <w:numPr>
                                <w:ilvl w:val="0"/>
                                <w:numId w:val="12"/>
                              </w:numPr>
                              <w:spacing w:line="240" w:lineRule="auto"/>
                              <w:rPr>
                                <w:rFonts w:ascii="Sakkal Majalla" w:eastAsia="GE Dinar One" w:hAnsi="Sakkal Majalla" w:cs="Sakkal Majalla"/>
                                <w:kern w:val="24"/>
                                <w:sz w:val="40"/>
                                <w:szCs w:val="40"/>
                                <w:lang w:bidi="ar-SY"/>
                              </w:rPr>
                            </w:pPr>
                            <w:r w:rsidRPr="00A93827">
                              <w:rPr>
                                <w:rFonts w:ascii="Sakkal Majalla" w:eastAsia="GE Dinar One" w:hAnsi="Sakkal Majalla" w:cs="Sakkal Majalla"/>
                                <w:kern w:val="24"/>
                                <w:sz w:val="40"/>
                                <w:szCs w:val="40"/>
                                <w:rtl/>
                              </w:rPr>
                              <w:t>بناء بيئة عمل إيجابية.</w:t>
                            </w:r>
                            <w:r w:rsidRPr="001078A6">
                              <w:rPr>
                                <w:rFonts w:ascii="Sakkal Majalla" w:eastAsia="GE Dinar One" w:hAnsi="Sakkal Majalla" w:cs="Sakkal Majalla"/>
                                <w:kern w:val="24"/>
                                <w:sz w:val="40"/>
                                <w:szCs w:val="40"/>
                                <w:rtl/>
                              </w:rPr>
                              <w:t>.</w:t>
                            </w:r>
                          </w:p>
                        </w:txbxContent>
                      </v:textbox>
                    </v:shape>
                  </v:group>
                  <v:group id="Group 1108318164" o:spid="_x0000_s1176" style="position:absolute;left:95;top:-3706;width:62104;height:20417" coordorigin="95,-3706" coordsize="62104,20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">
                    <v:shape id="Picture 308479679" o:spid="_x0000_s1177"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">
                      <v:imagedata r:id="rId21" o:title="Calendar " recolortarget="black"/>
                    </v:shape>
                    <v:shape id="TextBox 34" o:spid="_x0000_s1178" type="#_x0000_t202" style="position:absolute;left:51626;top:8049;width:10573;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" filled="f" stroked="f">
                      <v:textbox style="mso-fit-shape-to-text:t">
                        <w:txbxContent>
                          <w:p w14:paraId="42F8DB13" w14:textId="77777777" w:rsidR="00146577" w:rsidRPr="00146577" w:rsidRDefault="00146577" w:rsidP="00146577">
                            <w:pPr>
                              <w:spacing w:line="240" w:lineRule="auto"/>
                              <w:jc w:val="center"/>
                              <w:rPr>
                                <w:rFonts w:ascii="Adobe Arabic" w:eastAsia="GE Dinar One" w:hAnsi="Adobe Arabic" w:cs="Adobe Arabic"/>
                                <w:b/>
                                <w:bCs/>
                                <w:color w:val="C00000"/>
                                <w:kern w:val="24"/>
                                <w:sz w:val="56"/>
                                <w:szCs w:val="56"/>
                                <w:lang w:bidi="ar-SY"/>
                              </w:rPr>
                            </w:pPr>
                            <w:r w:rsidRPr="00146577">
                              <w:rPr>
                                <w:rFonts w:ascii="Adobe Arabic" w:eastAsia="GE Dinar One" w:hAnsi="Adobe Arabic" w:cs="Adobe Arabic" w:hint="cs"/>
                                <w:b/>
                                <w:bCs/>
                                <w:color w:val="C00000"/>
                                <w:kern w:val="24"/>
                                <w:sz w:val="56"/>
                                <w:szCs w:val="56"/>
                                <w:rtl/>
                                <w:lang w:bidi="ar-SY"/>
                              </w:rPr>
                              <w:t>اليوم الثالث</w:t>
                            </w:r>
                          </w:p>
                        </w:txbxContent>
                      </v:textbox>
                    </v:shape>
                    <v:shape id="TextBox 34" o:spid="_x0000_s1179" type="#_x0000_t202" style="position:absolute;left:24850;top:-3706;width:24302;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" filled="f" stroked="f">
                      <v:textbox style="mso-fit-shape-to-text:t">
                        <w:txbxContent>
                          <w:p w14:paraId="5FF94AF5" w14:textId="77777777" w:rsidR="00146577" w:rsidRPr="00CA7C57" w:rsidRDefault="00146577" w:rsidP="00146577">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 xml:space="preserve">الاولى </w:t>
                            </w:r>
                          </w:p>
                        </w:txbxContent>
                      </v:textbox>
                    </v:shape>
                    <v:shape id="TextBox 34" o:spid="_x0000_s1180" type="#_x0000_t202" style="position:absolute;left:95;top:9194;width:45676;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" filled="f" stroked="f">
                      <v:textbox style="mso-fit-shape-to-text:t">
                        <w:txbxContent>
                          <w:p w14:paraId="79BD77C9" w14:textId="77777777" w:rsidR="00146577" w:rsidRPr="0075673C" w:rsidRDefault="00146577" w:rsidP="00146577">
                            <w:pPr>
                              <w:jc w:val="center"/>
                              <w:rPr>
                                <w:rFonts w:asciiTheme="majorHAnsi" w:eastAsia="GE Dinar One" w:hAnsiTheme="majorHAnsi" w:cstheme="majorHAnsi"/>
                                <w:b/>
                                <w:bCs/>
                                <w:kern w:val="24"/>
                                <w:sz w:val="56"/>
                                <w:szCs w:val="56"/>
                                <w:lang w:bidi="ar-SY"/>
                              </w:rPr>
                            </w:pPr>
                            <w:r w:rsidRPr="00A93827">
                              <w:rPr>
                                <w:rFonts w:asciiTheme="majorHAnsi" w:eastAsia="GE Dinar One" w:hAnsiTheme="majorHAnsi" w:cs="Calibri Light"/>
                                <w:b/>
                                <w:bCs/>
                                <w:kern w:val="24"/>
                                <w:sz w:val="56"/>
                                <w:szCs w:val="56"/>
                                <w:rtl/>
                                <w:lang w:bidi="ar-SY"/>
                              </w:rPr>
                              <w:t>التواصل في فرق العمل</w:t>
                            </w:r>
                          </w:p>
                        </w:txbxContent>
                      </v:textbox>
                    </v:shape>
                  </v:group>
                </v:group>
                <v:shape id="Picture 9" o:spid="_x0000_s1181"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">
                  <v:imagedata r:id="rId28" o:title="" croptop="8759f" cropbottom="38800f" cropleft=".5" cropright="5314f" chromakey="#ebe9ec"/>
                </v:shape>
                <w10:wrap anchorx="page"/>
              </v:group>
            </w:pict>
          </mc:Fallback>
        </mc:AlternateContent>
      </w:r>
    </w:p>
    <w:p w14:paraId="76C451CD" w14:textId="77777777" w:rsidR="002664DD" w:rsidRDefault="002664DD" w:rsidP="00D013E3">
      <w:pPr>
        <w:spacing w:after="200"/>
        <w:jc w:val="left"/>
        <w:rPr>
          <w:rFonts w:ascii="Sakkal Majalla" w:eastAsia="Times New Roman" w:hAnsi="Sakkal Majalla"/>
          <w:b/>
          <w:bCs/>
          <w:color w:val="auto"/>
          <w:sz w:val="48"/>
          <w:szCs w:val="36"/>
          <w:rtl/>
        </w:rPr>
      </w:pPr>
    </w:p>
    <w:p w14:paraId="14944341" w14:textId="77777777" w:rsidR="002664DD" w:rsidRDefault="002664DD" w:rsidP="00D013E3">
      <w:pPr>
        <w:spacing w:after="200"/>
        <w:jc w:val="left"/>
        <w:rPr>
          <w:rFonts w:ascii="Sakkal Majalla" w:eastAsia="Times New Roman" w:hAnsi="Sakkal Majalla"/>
          <w:b/>
          <w:bCs/>
          <w:color w:val="auto"/>
          <w:sz w:val="48"/>
          <w:szCs w:val="36"/>
          <w:rtl/>
        </w:rPr>
      </w:pPr>
    </w:p>
    <w:p w14:paraId="5E982169" w14:textId="77777777" w:rsidR="005649D0" w:rsidRPr="0090671D" w:rsidRDefault="005649D0" w:rsidP="00D013E3">
      <w:pPr>
        <w:spacing w:after="200"/>
        <w:jc w:val="left"/>
        <w:rPr>
          <w:rFonts w:ascii="Sakkal Majalla" w:eastAsia="Times New Roman" w:hAnsi="Sakkal Majalla"/>
          <w:b/>
          <w:bCs/>
          <w:color w:val="006666"/>
          <w:sz w:val="36"/>
          <w:szCs w:val="36"/>
          <w:lang w:val="en-GB"/>
        </w:rPr>
      </w:pPr>
    </w:p>
    <w:p w14:paraId="1C490FAC" w14:textId="77777777" w:rsidR="00D013E3" w:rsidRDefault="00D013E3" w:rsidP="00F71C4D">
      <w:pPr>
        <w:spacing w:after="200"/>
        <w:jc w:val="center"/>
        <w:rPr>
          <w:rFonts w:ascii="Sakkal Majalla" w:eastAsia="Times New Roman" w:hAnsi="Sakkal Majalla"/>
          <w:b/>
          <w:bCs/>
          <w:color w:val="006666"/>
          <w:sz w:val="160"/>
          <w:szCs w:val="72"/>
          <w:rtl/>
        </w:rPr>
      </w:pPr>
    </w:p>
    <w:p w14:paraId="05ED3B65" w14:textId="77777777" w:rsidR="00D013E3" w:rsidRDefault="00D013E3" w:rsidP="00F71C4D">
      <w:pPr>
        <w:spacing w:after="200"/>
        <w:jc w:val="center"/>
        <w:rPr>
          <w:rFonts w:ascii="Sakkal Majalla" w:eastAsia="Times New Roman" w:hAnsi="Sakkal Majalla"/>
          <w:b/>
          <w:bCs/>
          <w:color w:val="006666"/>
          <w:sz w:val="160"/>
          <w:szCs w:val="72"/>
          <w:rtl/>
        </w:rPr>
      </w:pPr>
    </w:p>
    <w:p w14:paraId="35C38366" w14:textId="77777777" w:rsidR="00D013E3" w:rsidRDefault="00D013E3" w:rsidP="00E32711">
      <w:pPr>
        <w:spacing w:after="200"/>
        <w:rPr>
          <w:rFonts w:ascii="Sakkal Majalla" w:eastAsia="Times New Roman" w:hAnsi="Sakkal Majalla"/>
          <w:b/>
          <w:bCs/>
          <w:color w:val="006666"/>
          <w:sz w:val="160"/>
          <w:szCs w:val="72"/>
          <w:rtl/>
        </w:rPr>
      </w:pPr>
    </w:p>
    <w:p w14:paraId="4F1C9F6E" w14:textId="77777777" w:rsidR="00146577" w:rsidRDefault="00146577" w:rsidP="00E32711">
      <w:pPr>
        <w:spacing w:after="200"/>
        <w:rPr>
          <w:rFonts w:ascii="Sakkal Majalla" w:eastAsia="Times New Roman" w:hAnsi="Sakkal Majalla"/>
          <w:b/>
          <w:bCs/>
          <w:color w:val="006666"/>
          <w:sz w:val="160"/>
          <w:szCs w:val="72"/>
          <w:rtl/>
        </w:rPr>
      </w:pPr>
    </w:p>
    <w:p w14:paraId="32B15B17" w14:textId="77777777" w:rsidR="00146577" w:rsidRDefault="00146577" w:rsidP="00E32711">
      <w:pPr>
        <w:spacing w:after="200"/>
        <w:rPr>
          <w:rFonts w:ascii="Sakkal Majalla" w:eastAsia="Times New Roman" w:hAnsi="Sakkal Majalla"/>
          <w:b/>
          <w:bCs/>
          <w:color w:val="006666"/>
          <w:sz w:val="160"/>
          <w:szCs w:val="72"/>
          <w:rtl/>
        </w:rPr>
      </w:pPr>
    </w:p>
    <w:p w14:paraId="7B1C7CD6" w14:textId="77777777" w:rsidR="00146577" w:rsidRDefault="00146577" w:rsidP="00E32711">
      <w:pPr>
        <w:spacing w:after="200"/>
        <w:rPr>
          <w:rFonts w:ascii="Sakkal Majalla" w:eastAsia="Times New Roman" w:hAnsi="Sakkal Majalla"/>
          <w:b/>
          <w:bCs/>
          <w:color w:val="006666"/>
          <w:sz w:val="160"/>
          <w:szCs w:val="72"/>
          <w:rtl/>
        </w:rPr>
      </w:pPr>
    </w:p>
    <w:p w14:paraId="5F7B649C" w14:textId="77777777" w:rsidR="00146577" w:rsidRDefault="00146577" w:rsidP="00E32711">
      <w:pPr>
        <w:spacing w:after="200"/>
        <w:rPr>
          <w:rFonts w:ascii="Sakkal Majalla" w:eastAsia="Times New Roman" w:hAnsi="Sakkal Majalla"/>
          <w:b/>
          <w:bCs/>
          <w:color w:val="006666"/>
          <w:sz w:val="160"/>
          <w:szCs w:val="72"/>
          <w:rtl/>
        </w:rPr>
      </w:pPr>
    </w:p>
    <w:p w14:paraId="053EE1E5" w14:textId="77777777" w:rsidR="00146577" w:rsidRDefault="00146577" w:rsidP="00E32711">
      <w:pPr>
        <w:spacing w:after="200"/>
        <w:rPr>
          <w:rFonts w:ascii="Sakkal Majalla" w:eastAsia="Times New Roman" w:hAnsi="Sakkal Majalla"/>
          <w:b/>
          <w:bCs/>
          <w:color w:val="006666"/>
          <w:sz w:val="160"/>
          <w:szCs w:val="72"/>
          <w:rtl/>
        </w:rPr>
      </w:pPr>
    </w:p>
    <w:p w14:paraId="63E1D89F" w14:textId="14C86C75" w:rsidR="00146577" w:rsidRPr="00146577" w:rsidRDefault="00146577" w:rsidP="005A4A96">
      <w:pPr>
        <w:spacing w:after="200" w:line="240" w:lineRule="auto"/>
        <w:jc w:val="center"/>
        <w:rPr>
          <w:rFonts w:ascii="Sakkal Majalla" w:eastAsia="Times New Roman" w:hAnsi="Sakkal Majalla"/>
          <w:b/>
          <w:bCs/>
          <w:color w:val="006666"/>
          <w:sz w:val="56"/>
          <w:szCs w:val="44"/>
          <w:rtl/>
        </w:rPr>
      </w:pPr>
      <w:r w:rsidRPr="00146577">
        <w:rPr>
          <w:rFonts w:ascii="Sakkal Majalla" w:eastAsia="Times New Roman" w:hAnsi="Sakkal Majalla"/>
          <w:b/>
          <w:bCs/>
          <w:color w:val="006666"/>
          <w:sz w:val="56"/>
          <w:szCs w:val="44"/>
          <w:rtl/>
        </w:rPr>
        <w:lastRenderedPageBreak/>
        <w:t>أولاً: أهمية التواصل في فرق العمل</w:t>
      </w:r>
    </w:p>
    <w:p w14:paraId="3DAC8B8D" w14:textId="0B9BC298"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تُعد فرق العمل من أهم الأدوات التنظيمية التي تعتمد عليها المؤسسات الحديثة لتحقيق أهدافها وإنجاز مهامها بكفاءة وفعالية. فمع تعقّد الأعمال وتنوع التخصصات لم يعد بإمكان فرد واحد إنجاز جميع المهام بمفرده، بل أصبح العمل الجماعي والتعاون بين الأفراد ضرورة أساسية لتحقيق النجاح المؤسسي.</w:t>
      </w:r>
    </w:p>
    <w:p w14:paraId="07009B22" w14:textId="7184FBF6"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ويُعتبر التواصل الفعّال العنصر الرئيسي الذي يربط بين أعضاء الفريق ويوحد جهودهم ويوجههم نحو تحقيق الأهداف المشتركة. فحتى لو كان الفريق يضم أفرادًا يمتلكون خبرات ومهارات عالية، فإن غياب التواصل الجيد قد يؤدي إلى سوء الفهم وضعف التنسيق وتكرار الأخطاء وانخفاض الإنتاجية.</w:t>
      </w:r>
    </w:p>
    <w:p w14:paraId="2C0CE46C" w14:textId="15C2F5CB"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ولهذا السبب تُصنف مهارات التواصل اليوم كأحد أهم العوامل المؤثرة في نجاح فرق العمل واستمرارية تميزها داخل المؤسسات.</w:t>
      </w:r>
    </w:p>
    <w:p w14:paraId="7731B86E" w14:textId="735C3619"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مفهوم التواصل في فرق العمل</w:t>
      </w:r>
    </w:p>
    <w:p w14:paraId="65CB1B2E" w14:textId="1BCF7B9F"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التواصل في فرق العمل هو:</w:t>
      </w:r>
    </w:p>
    <w:p w14:paraId="687B1742" w14:textId="01C64334"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"عملية تبادل المعلومات والأفكار والآراء والتوجيهات والخبرات بين أعضاء الفريق بصورة منظمة ومستمرة بهدف تحقيق التنسيق والتعاون والوصول إلى الأهداف المشتركة."</w:t>
      </w:r>
    </w:p>
    <w:p w14:paraId="65A6A9E1" w14:textId="2E0CDD76"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ويشمل التواصل داخل الفريق:</w:t>
      </w:r>
    </w:p>
    <w:p w14:paraId="45D000FE"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تبادل المعلومات.</w:t>
      </w:r>
    </w:p>
    <w:p w14:paraId="57C2EB76"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مناقشة المشكلات.</w:t>
      </w:r>
    </w:p>
    <w:p w14:paraId="6BCFE9E0"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تقديم المقترحات.</w:t>
      </w:r>
    </w:p>
    <w:p w14:paraId="224C38AD"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توزيع المهام.</w:t>
      </w:r>
    </w:p>
    <w:p w14:paraId="612719E4"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متابعة الإنجاز.</w:t>
      </w:r>
    </w:p>
    <w:p w14:paraId="34191FE3"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تقديم التغذية الراجعة.</w:t>
      </w:r>
    </w:p>
    <w:p w14:paraId="42E91C0F"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lastRenderedPageBreak/>
        <w:t>حل النزاعات.</w:t>
      </w:r>
    </w:p>
    <w:p w14:paraId="03E64811"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أهمية التواصل في فرق العمل</w:t>
      </w:r>
    </w:p>
    <w:p w14:paraId="7B2BE3ED" w14:textId="3E98BADB"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1- توحيد الجهود نحو الأهداف المشتركة</w:t>
      </w:r>
    </w:p>
    <w:p w14:paraId="28B2C6D7" w14:textId="04453CE1"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عندما يفهم جميع أعضاء الفريق الأهداف المطلوبة يصبح العمل أكثر انسجامًا وتنظيمًا.</w:t>
      </w:r>
    </w:p>
    <w:p w14:paraId="55541C14" w14:textId="6F3D24A1"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فالتواصل الجيد يساعد على:</w:t>
      </w:r>
    </w:p>
    <w:p w14:paraId="16C600E9"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توضيح الرؤية.</w:t>
      </w:r>
    </w:p>
    <w:p w14:paraId="451DB5B9"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شرح الأهداف.</w:t>
      </w:r>
    </w:p>
    <w:p w14:paraId="1FD15433"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تحديد الأولويات.</w:t>
      </w:r>
    </w:p>
    <w:p w14:paraId="3C97E1C6"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توجيه الجهود نحو النتائج المطلوبة.</w:t>
      </w:r>
    </w:p>
    <w:p w14:paraId="5B69E03D" w14:textId="17B32ABA"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2- تحسين جودة الأداء</w:t>
      </w:r>
    </w:p>
    <w:p w14:paraId="48D419ED" w14:textId="4F7AED52"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كلما كانت المعلومات متاحة وواضحة للجميع، ارتفع مستوى الأداء وانخفضت الأخطاء.</w:t>
      </w:r>
    </w:p>
    <w:p w14:paraId="172B203D" w14:textId="39EF5521"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3- تعزيز الثقة بين أعضاء الفريق</w:t>
      </w:r>
    </w:p>
    <w:p w14:paraId="1A77177D" w14:textId="2DA1B3DF"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التواصل المستمر والصادق يخلق بيئة من الثقة والاحترام المتبادل.</w:t>
      </w:r>
    </w:p>
    <w:p w14:paraId="7ECB3FB7" w14:textId="2F7E4688"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4- تسريع إنجاز الأعمال</w:t>
      </w:r>
    </w:p>
    <w:p w14:paraId="1631F019" w14:textId="1A64A50D"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يساعد التواصل الفعّال على:</w:t>
      </w:r>
    </w:p>
    <w:p w14:paraId="14D4B01F"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تقليل التأخير.</w:t>
      </w:r>
    </w:p>
    <w:p w14:paraId="3E756237"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سرعة اتخاذ القرارات.</w:t>
      </w:r>
    </w:p>
    <w:p w14:paraId="3845A05D" w14:textId="77777777" w:rsid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معالجة المشكلات فور ظهورها.</w:t>
      </w:r>
    </w:p>
    <w:p w14:paraId="416AC876" w14:textId="77777777" w:rsidR="00146577" w:rsidRDefault="00146577" w:rsidP="005A4A96">
      <w:pPr>
        <w:spacing w:after="200" w:line="240" w:lineRule="auto"/>
        <w:rPr>
          <w:rFonts w:ascii="Sakkal Majalla" w:eastAsia="Times New Roman" w:hAnsi="Sakkal Majalla"/>
          <w:b/>
          <w:bCs/>
          <w:color w:val="auto"/>
          <w:sz w:val="48"/>
          <w:szCs w:val="36"/>
          <w:rtl/>
        </w:rPr>
      </w:pPr>
    </w:p>
    <w:p w14:paraId="68CBB777" w14:textId="77777777" w:rsidR="00146577" w:rsidRPr="00146577" w:rsidRDefault="00146577" w:rsidP="005A4A96">
      <w:pPr>
        <w:spacing w:after="200" w:line="240" w:lineRule="auto"/>
        <w:rPr>
          <w:rFonts w:ascii="Sakkal Majalla" w:eastAsia="Times New Roman" w:hAnsi="Sakkal Majalla"/>
          <w:b/>
          <w:bCs/>
          <w:color w:val="auto"/>
          <w:sz w:val="48"/>
          <w:szCs w:val="36"/>
          <w:rtl/>
        </w:rPr>
      </w:pPr>
    </w:p>
    <w:p w14:paraId="606CD43B" w14:textId="6A4A4591"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lastRenderedPageBreak/>
        <w:t>5- تحسين حل المشكلات</w:t>
      </w:r>
    </w:p>
    <w:p w14:paraId="66A1F42A" w14:textId="3E5BB6C0"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تبادل الآراء والخبرات يساهم في الوصول إلى حلول أكثر فاعلية.</w:t>
      </w:r>
    </w:p>
    <w:p w14:paraId="7F5321C3" w14:textId="5F7EACE1"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6- دعم الابتكار والإبداع</w:t>
      </w:r>
    </w:p>
    <w:p w14:paraId="335DA2AD" w14:textId="19BB185F"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الأفكار الإبداعية غالبًا ما تنشأ من الحوار وتبادل الخبرات داخل فرق العمل.</w:t>
      </w:r>
    </w:p>
    <w:p w14:paraId="0C3DF76F" w14:textId="39A2A5D1"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7- رفع مستوى الرضا الوظيفي</w:t>
      </w:r>
    </w:p>
    <w:p w14:paraId="736DC5E9" w14:textId="2FC00A55"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الموظف الذي يشعر بأنه جزء من الفريق ويتم التواصل معه بفاعلية يكون أكثر رضا وتحفيزًا.</w:t>
      </w:r>
    </w:p>
    <w:p w14:paraId="3D96354D" w14:textId="75593CB0"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آثار ضعف التواصل داخل الفرق</w:t>
      </w:r>
    </w:p>
    <w:p w14:paraId="5ECD1A15" w14:textId="7B7A15A8"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ضعف التواصل يؤدي إلى:</w:t>
      </w:r>
    </w:p>
    <w:p w14:paraId="7D6E8E9D"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سوء الفهم.</w:t>
      </w:r>
    </w:p>
    <w:p w14:paraId="156207F6"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تكرار الأعمال.</w:t>
      </w:r>
    </w:p>
    <w:p w14:paraId="6CD823A2"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ضياع المعلومات.</w:t>
      </w:r>
    </w:p>
    <w:p w14:paraId="3ADBF1B1"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انخفاض الإنتاجية.</w:t>
      </w:r>
    </w:p>
    <w:p w14:paraId="22D3E640"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زيادة النزاعات.</w:t>
      </w:r>
    </w:p>
    <w:p w14:paraId="3634DBA6"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ضعف الانتماء للفريق.</w:t>
      </w:r>
    </w:p>
    <w:p w14:paraId="24DB4433"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انخفاض جودة الأداء.</w:t>
      </w:r>
    </w:p>
    <w:p w14:paraId="63B291E2" w14:textId="77777777" w:rsidR="00146577" w:rsidRDefault="00146577" w:rsidP="005A4A96">
      <w:pPr>
        <w:spacing w:after="200" w:line="240" w:lineRule="auto"/>
        <w:rPr>
          <w:rFonts w:ascii="Sakkal Majalla" w:eastAsia="Times New Roman" w:hAnsi="Sakkal Majalla"/>
          <w:b/>
          <w:bCs/>
          <w:color w:val="auto"/>
          <w:sz w:val="48"/>
          <w:szCs w:val="36"/>
          <w:rtl/>
        </w:rPr>
      </w:pPr>
    </w:p>
    <w:p w14:paraId="3A6B2B7C" w14:textId="77777777" w:rsidR="00146577" w:rsidRDefault="00146577" w:rsidP="005A4A96">
      <w:pPr>
        <w:spacing w:after="200" w:line="240" w:lineRule="auto"/>
        <w:rPr>
          <w:rFonts w:ascii="Sakkal Majalla" w:eastAsia="Times New Roman" w:hAnsi="Sakkal Majalla"/>
          <w:b/>
          <w:bCs/>
          <w:color w:val="auto"/>
          <w:sz w:val="48"/>
          <w:szCs w:val="36"/>
          <w:rtl/>
        </w:rPr>
      </w:pPr>
    </w:p>
    <w:p w14:paraId="300883B3" w14:textId="77777777" w:rsidR="00146577" w:rsidRDefault="00146577" w:rsidP="005A4A96">
      <w:pPr>
        <w:spacing w:after="200" w:line="240" w:lineRule="auto"/>
        <w:rPr>
          <w:rFonts w:ascii="Sakkal Majalla" w:eastAsia="Times New Roman" w:hAnsi="Sakkal Majalla"/>
          <w:b/>
          <w:bCs/>
          <w:color w:val="auto"/>
          <w:sz w:val="48"/>
          <w:szCs w:val="36"/>
          <w:rtl/>
        </w:rPr>
      </w:pPr>
    </w:p>
    <w:p w14:paraId="18EA08CC" w14:textId="77777777" w:rsidR="00146577" w:rsidRDefault="00146577" w:rsidP="005A4A96">
      <w:pPr>
        <w:spacing w:after="200" w:line="240" w:lineRule="auto"/>
        <w:rPr>
          <w:rFonts w:ascii="Sakkal Majalla" w:eastAsia="Times New Roman" w:hAnsi="Sakkal Majalla"/>
          <w:b/>
          <w:bCs/>
          <w:color w:val="auto"/>
          <w:sz w:val="48"/>
          <w:szCs w:val="36"/>
          <w:rtl/>
        </w:rPr>
      </w:pPr>
    </w:p>
    <w:p w14:paraId="0AD42AA7" w14:textId="51B1467D" w:rsidR="00146577" w:rsidRPr="00146577" w:rsidRDefault="00146577" w:rsidP="005A4A96">
      <w:pPr>
        <w:spacing w:after="200" w:line="240" w:lineRule="auto"/>
        <w:jc w:val="center"/>
        <w:rPr>
          <w:rFonts w:ascii="Sakkal Majalla" w:eastAsia="Times New Roman" w:hAnsi="Sakkal Majalla"/>
          <w:b/>
          <w:bCs/>
          <w:color w:val="006666"/>
          <w:sz w:val="72"/>
          <w:szCs w:val="48"/>
          <w:rtl/>
        </w:rPr>
      </w:pPr>
      <w:r w:rsidRPr="00146577">
        <w:rPr>
          <w:rFonts w:ascii="Sakkal Majalla" w:eastAsia="Times New Roman" w:hAnsi="Sakkal Majalla"/>
          <w:b/>
          <w:bCs/>
          <w:color w:val="006666"/>
          <w:sz w:val="72"/>
          <w:szCs w:val="48"/>
          <w:rtl/>
        </w:rPr>
        <w:lastRenderedPageBreak/>
        <w:t>ثانياً: تبادل المعلومات بفاعلية</w:t>
      </w:r>
    </w:p>
    <w:p w14:paraId="77DE986E" w14:textId="3711F609"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يُعد تبادل المعلومات أحد أهم أهداف التواصل داخل فرق العمل، حيث تعتمد جميع العمليات الإدارية والتنفيذية على نقل المعلومات الصحيحة في الوقت المناسب إلى الأشخاص المناسبين.</w:t>
      </w:r>
    </w:p>
    <w:p w14:paraId="30F50398" w14:textId="47187ADB"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فالمعلومة تمثل أساس اتخاذ القرار والتخطيط والتنفيذ والمتابعة، وأي خلل في عملية تبادل المعلومات قد يؤثر بشكل مباشر على جودة الأداء المؤسسي.</w:t>
      </w:r>
    </w:p>
    <w:p w14:paraId="4D91B641" w14:textId="112DF742"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مفهوم تبادل المعلومات</w:t>
      </w:r>
    </w:p>
    <w:p w14:paraId="14433521" w14:textId="2B734E55"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هو:</w:t>
      </w:r>
    </w:p>
    <w:p w14:paraId="24C5288C" w14:textId="309298FA"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"عملية نقل واستقبال المعلومات والبيانات والخبرات بين أعضاء الفريق بصورة تضمن وصولها بدقة ووضوح وفي الوقت المناسب."</w:t>
      </w:r>
    </w:p>
    <w:p w14:paraId="3AB13BE1"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أهمية تبادل المعلومات</w:t>
      </w:r>
    </w:p>
    <w:p w14:paraId="589A504E" w14:textId="03038358"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1- دعم اتخاذ القرار</w:t>
      </w:r>
    </w:p>
    <w:p w14:paraId="481C8637" w14:textId="38D27640"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كل قرار يحتاج إلى معلومات دقيقة وموثوقة.</w:t>
      </w:r>
    </w:p>
    <w:p w14:paraId="39F4C213" w14:textId="7D0F4054"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2- تحسين التخطيط</w:t>
      </w:r>
    </w:p>
    <w:p w14:paraId="3616ED8D" w14:textId="4D23C782"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المعلومات تساعد على وضع خطط أكثر واقعية وفاعلية.</w:t>
      </w:r>
    </w:p>
    <w:p w14:paraId="37D0D070" w14:textId="70A99CC4"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3- زيادة التنسيق</w:t>
      </w:r>
    </w:p>
    <w:p w14:paraId="03F35F12" w14:textId="35F0038A"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عندما يمتلك الجميع المعلومات نفسها يصبح العمل أكثر انسجامًا.</w:t>
      </w:r>
    </w:p>
    <w:p w14:paraId="5E27F0F9" w14:textId="53C4942E"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4- تقليل الأخطاء</w:t>
      </w:r>
    </w:p>
    <w:p w14:paraId="69AB552C" w14:textId="37759AC1" w:rsid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وضوح المعلومات يقلل من احتمالات سوء الفهم.</w:t>
      </w:r>
    </w:p>
    <w:p w14:paraId="6D84C143" w14:textId="77777777" w:rsidR="00146577" w:rsidRDefault="00146577" w:rsidP="005A4A96">
      <w:pPr>
        <w:spacing w:after="200" w:line="240" w:lineRule="auto"/>
        <w:rPr>
          <w:rFonts w:ascii="Sakkal Majalla" w:eastAsia="Times New Roman" w:hAnsi="Sakkal Majalla"/>
          <w:b/>
          <w:bCs/>
          <w:color w:val="auto"/>
          <w:sz w:val="48"/>
          <w:szCs w:val="36"/>
          <w:rtl/>
        </w:rPr>
      </w:pPr>
    </w:p>
    <w:p w14:paraId="5BDA5B12" w14:textId="77777777" w:rsidR="00146577" w:rsidRPr="00146577" w:rsidRDefault="00146577" w:rsidP="005A4A96">
      <w:pPr>
        <w:spacing w:after="200" w:line="240" w:lineRule="auto"/>
        <w:rPr>
          <w:rFonts w:ascii="Sakkal Majalla" w:eastAsia="Times New Roman" w:hAnsi="Sakkal Majalla"/>
          <w:b/>
          <w:bCs/>
          <w:color w:val="auto"/>
          <w:sz w:val="48"/>
          <w:szCs w:val="36"/>
          <w:rtl/>
        </w:rPr>
      </w:pPr>
    </w:p>
    <w:p w14:paraId="39BE3B79" w14:textId="62E4A830"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lastRenderedPageBreak/>
        <w:t>5- تحسين سرعة الإنجاز</w:t>
      </w:r>
    </w:p>
    <w:p w14:paraId="5A57F444" w14:textId="791533CB"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وصول المعلومات بسرعة يساهم في تسريع العمل.</w:t>
      </w:r>
    </w:p>
    <w:p w14:paraId="7B42AF4A"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خصائص المعلومات الفعالة</w:t>
      </w:r>
    </w:p>
    <w:p w14:paraId="178159EC" w14:textId="3D70E456"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الدقة</w:t>
      </w:r>
    </w:p>
    <w:p w14:paraId="772724DD" w14:textId="2EF49F2B"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يجب أن تكون المعلومات صحيحة وخالية من الأخطاء.</w:t>
      </w:r>
    </w:p>
    <w:p w14:paraId="242D855E" w14:textId="75C5CFF8"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الوضوح</w:t>
      </w:r>
    </w:p>
    <w:p w14:paraId="2D33CBD2" w14:textId="40C86683"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تقديم المعلومات بطريقة سهلة ومفهومة.</w:t>
      </w:r>
    </w:p>
    <w:p w14:paraId="3E345869" w14:textId="63118E86"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الاكتمال</w:t>
      </w:r>
    </w:p>
    <w:p w14:paraId="583C5D47" w14:textId="339589D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توفير جميع التفاصيل الضرورية.</w:t>
      </w:r>
    </w:p>
    <w:p w14:paraId="29D0CBF5" w14:textId="0AD5CACF"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الحداثة</w:t>
      </w:r>
    </w:p>
    <w:p w14:paraId="447D0440" w14:textId="46D22889"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تحديث المعلومات باستمرار.</w:t>
      </w:r>
    </w:p>
    <w:p w14:paraId="522856E9" w14:textId="0769F899"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الملاءمة</w:t>
      </w:r>
    </w:p>
    <w:p w14:paraId="067E97EE" w14:textId="0772BD7B"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أن تكون مرتبطة بالموضوع والهدف.</w:t>
      </w:r>
    </w:p>
    <w:p w14:paraId="41972CF3"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وسائل تبادل المعلومات داخل الفريق</w:t>
      </w:r>
    </w:p>
    <w:p w14:paraId="5FA4358D"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الاجتماعات.</w:t>
      </w:r>
    </w:p>
    <w:p w14:paraId="39A742CE"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البريد الإلكتروني.</w:t>
      </w:r>
    </w:p>
    <w:p w14:paraId="60BAB7D8"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التقارير.</w:t>
      </w:r>
    </w:p>
    <w:p w14:paraId="762BBF98"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المكالمات الهاتفية.</w:t>
      </w:r>
    </w:p>
    <w:p w14:paraId="07621A2A"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تطبيقات التواصل المؤسسي.</w:t>
      </w:r>
    </w:p>
    <w:p w14:paraId="59927F1E"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المنصات الرقمية المشتركة.</w:t>
      </w:r>
    </w:p>
    <w:p w14:paraId="64239523"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lastRenderedPageBreak/>
        <w:t>معوقات تبادل المعلومات</w:t>
      </w:r>
    </w:p>
    <w:p w14:paraId="441D477E"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الغموض.</w:t>
      </w:r>
    </w:p>
    <w:p w14:paraId="324C7634"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نقص المعلومات.</w:t>
      </w:r>
    </w:p>
    <w:p w14:paraId="3A5F8308"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التأخير في إرسال البيانات.</w:t>
      </w:r>
    </w:p>
    <w:p w14:paraId="7D329116"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ضعف التكنولوجيا.</w:t>
      </w:r>
    </w:p>
    <w:p w14:paraId="17F4E843"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كثرة القنوات غير المنظمة.</w:t>
      </w:r>
    </w:p>
    <w:p w14:paraId="297F2224"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طرق تحسين تبادل المعلومات</w:t>
      </w:r>
    </w:p>
    <w:p w14:paraId="0D4D83B7"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استخدام وسائل اتصال واضحة.</w:t>
      </w:r>
    </w:p>
    <w:p w14:paraId="71C2C5A4"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توثيق المعلومات المهمة.</w:t>
      </w:r>
    </w:p>
    <w:p w14:paraId="58250D54"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تحديث البيانات باستمرار.</w:t>
      </w:r>
    </w:p>
    <w:p w14:paraId="207D26F6"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التأكد من الفهم.</w:t>
      </w:r>
    </w:p>
    <w:p w14:paraId="7C4C5DDE"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تنظيم قنوات الاتصال.</w:t>
      </w:r>
    </w:p>
    <w:p w14:paraId="0EEEA30F" w14:textId="621A4E19" w:rsidR="00146577" w:rsidRPr="00146577" w:rsidRDefault="00146577" w:rsidP="005A4A96">
      <w:pPr>
        <w:spacing w:after="200" w:line="240" w:lineRule="auto"/>
        <w:jc w:val="center"/>
        <w:rPr>
          <w:rFonts w:ascii="Sakkal Majalla" w:eastAsia="Times New Roman" w:hAnsi="Sakkal Majalla"/>
          <w:b/>
          <w:bCs/>
          <w:color w:val="006666"/>
          <w:sz w:val="72"/>
          <w:szCs w:val="48"/>
          <w:rtl/>
        </w:rPr>
      </w:pPr>
      <w:r w:rsidRPr="00146577">
        <w:rPr>
          <w:rFonts w:ascii="Sakkal Majalla" w:eastAsia="Times New Roman" w:hAnsi="Sakkal Majalla"/>
          <w:b/>
          <w:bCs/>
          <w:color w:val="006666"/>
          <w:sz w:val="72"/>
          <w:szCs w:val="48"/>
          <w:rtl/>
        </w:rPr>
        <w:t>ثالثاً: التنسيق بين أعضاء الفريق</w:t>
      </w:r>
    </w:p>
    <w:p w14:paraId="2AA14D65" w14:textId="26330973"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التنسيق هو العملية التي يتم من خلالها تنظيم الجهود والأنشطة والموارد بين أعضاء الفريق لضمان العمل بصورة متكاملة وتحقيق الأهداف المشتركة دون تعارض أو ازدواجية.</w:t>
      </w:r>
    </w:p>
    <w:p w14:paraId="0922E0DB"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ويُعتبر التنسيق من أهم وظائف الإدارة الحديثة لأنه يساعد على ربط الأنشطة المختلفة وتحقيق الانسجام بين الأفراد والأقسام.</w:t>
      </w:r>
    </w:p>
    <w:p w14:paraId="1A18D7C6" w14:textId="77777777" w:rsidR="00146577" w:rsidRDefault="00146577" w:rsidP="005A4A96">
      <w:pPr>
        <w:spacing w:after="200" w:line="240" w:lineRule="auto"/>
        <w:rPr>
          <w:rFonts w:ascii="Sakkal Majalla" w:eastAsia="Times New Roman" w:hAnsi="Sakkal Majalla"/>
          <w:b/>
          <w:bCs/>
          <w:color w:val="auto"/>
          <w:sz w:val="48"/>
          <w:szCs w:val="36"/>
          <w:rtl/>
        </w:rPr>
      </w:pPr>
    </w:p>
    <w:p w14:paraId="49A8CD77" w14:textId="77777777" w:rsidR="00146577" w:rsidRDefault="00146577" w:rsidP="005A4A96">
      <w:pPr>
        <w:spacing w:after="200" w:line="240" w:lineRule="auto"/>
        <w:rPr>
          <w:rFonts w:ascii="Sakkal Majalla" w:eastAsia="Times New Roman" w:hAnsi="Sakkal Majalla"/>
          <w:b/>
          <w:bCs/>
          <w:color w:val="auto"/>
          <w:sz w:val="48"/>
          <w:szCs w:val="36"/>
          <w:rtl/>
        </w:rPr>
      </w:pPr>
    </w:p>
    <w:p w14:paraId="6BF421FE" w14:textId="77777777" w:rsidR="00146577" w:rsidRPr="00146577" w:rsidRDefault="00146577" w:rsidP="005A4A96">
      <w:pPr>
        <w:spacing w:after="200" w:line="240" w:lineRule="auto"/>
        <w:rPr>
          <w:rFonts w:ascii="Sakkal Majalla" w:eastAsia="Times New Roman" w:hAnsi="Sakkal Majalla"/>
          <w:b/>
          <w:bCs/>
          <w:color w:val="auto"/>
          <w:sz w:val="48"/>
          <w:szCs w:val="36"/>
          <w:rtl/>
        </w:rPr>
      </w:pPr>
    </w:p>
    <w:p w14:paraId="047FCF4C" w14:textId="0FC8FA72"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lastRenderedPageBreak/>
        <w:t>مفهوم التنسيق</w:t>
      </w:r>
    </w:p>
    <w:p w14:paraId="5B3901BB" w14:textId="2C3CB3EB"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التنسيق هو:</w:t>
      </w:r>
    </w:p>
    <w:p w14:paraId="02ACDACA" w14:textId="2FCF034E"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"تنظيم وتوحيد الجهود والأنشطة بين أعضاء الفريق لضمان تكامل العمل وتحقيق الأهداف بأعلى درجة من الكفاءة."</w:t>
      </w:r>
    </w:p>
    <w:p w14:paraId="3C522EC1"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أهمية التنسيق</w:t>
      </w:r>
    </w:p>
    <w:p w14:paraId="086E38EE" w14:textId="00B4C83E"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1- منع تضارب المهام</w:t>
      </w:r>
    </w:p>
    <w:p w14:paraId="6F448BED" w14:textId="32729B83"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يساعد على تحديد المسؤوليات بوضوح.</w:t>
      </w:r>
    </w:p>
    <w:p w14:paraId="5A11461E" w14:textId="71C4B1C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2- تحسين استغلال الموارد</w:t>
      </w:r>
    </w:p>
    <w:p w14:paraId="3764DF95" w14:textId="21E505AF"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يمنع الهدر والتكرار.</w:t>
      </w:r>
    </w:p>
    <w:p w14:paraId="041C32B2" w14:textId="2FFEDB10"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3- رفع الكفاءة التشغيلي</w:t>
      </w:r>
    </w:p>
    <w:p w14:paraId="2B87A36A" w14:textId="5F26C210"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يؤدي إلى إنجاز العمل بصورة أسرع وأكثر دقة.</w:t>
      </w:r>
    </w:p>
    <w:p w14:paraId="220CBFC3" w14:textId="6CEFC410"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4- تعزيز العمل الجماعي</w:t>
      </w:r>
    </w:p>
    <w:p w14:paraId="5B2C67E5" w14:textId="45419B5D"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يجعل أعضاء الفريق يعملون كوحدة واحدة.</w:t>
      </w:r>
    </w:p>
    <w:p w14:paraId="33DC12AC" w14:textId="00F21AE0"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5- تحسين متابعة الأداء</w:t>
      </w:r>
    </w:p>
    <w:p w14:paraId="51AAF2B2" w14:textId="62FDBFEA"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يساعد على معرفة تقدم العمل وتحديد الانحرافات.</w:t>
      </w:r>
    </w:p>
    <w:p w14:paraId="262D7D9E"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متطلبات التنسيق الفعّال</w:t>
      </w:r>
    </w:p>
    <w:p w14:paraId="32F28207" w14:textId="3BB86B38"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وضوح الأدوار</w:t>
      </w:r>
    </w:p>
    <w:p w14:paraId="04444898" w14:textId="2CF62846"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يجب أن يعرف كل فرد:</w:t>
      </w:r>
    </w:p>
    <w:p w14:paraId="4AA1950F"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مسؤولياته.</w:t>
      </w:r>
    </w:p>
    <w:p w14:paraId="33E02FE0"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صلاحياته.</w:t>
      </w:r>
    </w:p>
    <w:p w14:paraId="3A996C88"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lastRenderedPageBreak/>
        <w:t>حدود دوره.</w:t>
      </w:r>
    </w:p>
    <w:p w14:paraId="3FA6A2DC" w14:textId="7A73D29A"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وضوح الأهداف</w:t>
      </w:r>
    </w:p>
    <w:p w14:paraId="2785EF85" w14:textId="48636198"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كل عضو يجب أن يفهم الهدف النهائي للفريق.</w:t>
      </w:r>
    </w:p>
    <w:p w14:paraId="0AD1C70A" w14:textId="27A3E39B"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التواصل المستمر</w:t>
      </w:r>
    </w:p>
    <w:p w14:paraId="62D904ED" w14:textId="555F6D8D"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التنسيق لا يتحقق دون تواصل فعّال.</w:t>
      </w:r>
    </w:p>
    <w:p w14:paraId="7F1E79D9" w14:textId="504878E6"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تبادل المعلوما</w:t>
      </w:r>
    </w:p>
    <w:p w14:paraId="526C3372" w14:textId="0752E341"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مشاركة المعلومات بصورة منتظمة.</w:t>
      </w:r>
    </w:p>
    <w:p w14:paraId="0D503EAD" w14:textId="11E4E3F9"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المتابعة المستمرة</w:t>
      </w:r>
    </w:p>
    <w:p w14:paraId="26CAB9C9" w14:textId="150A7325"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مراقبة التقدم وتصحيح الانحرافات.</w:t>
      </w:r>
    </w:p>
    <w:p w14:paraId="4A461176"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أدوات التنسيق</w:t>
      </w:r>
    </w:p>
    <w:p w14:paraId="7D18B39B"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الاجتماعات الدورية.</w:t>
      </w:r>
    </w:p>
    <w:p w14:paraId="37AF360C"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خطط العمل.</w:t>
      </w:r>
    </w:p>
    <w:p w14:paraId="57B94433"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الجداول الزمنية.</w:t>
      </w:r>
    </w:p>
    <w:p w14:paraId="797A2A32"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لوحات المتابعة.</w:t>
      </w:r>
    </w:p>
    <w:p w14:paraId="5EB1BFEA"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التطبيقات الإلكترونية.</w:t>
      </w:r>
    </w:p>
    <w:p w14:paraId="641C68AB"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معوقات التنسيق</w:t>
      </w:r>
    </w:p>
    <w:p w14:paraId="30E86135"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غموض الأدوار.</w:t>
      </w:r>
    </w:p>
    <w:p w14:paraId="5DE5F61C"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ضعف التواصل.</w:t>
      </w:r>
    </w:p>
    <w:p w14:paraId="5A1F716D"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تضارب الأولويات.</w:t>
      </w:r>
    </w:p>
    <w:p w14:paraId="034F59F6"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نقص المعلومات.</w:t>
      </w:r>
    </w:p>
    <w:p w14:paraId="163AF368"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lastRenderedPageBreak/>
        <w:t>ضعف المتابعة.</w:t>
      </w:r>
    </w:p>
    <w:p w14:paraId="3253A5E5" w14:textId="2DFAB84F" w:rsidR="00146577" w:rsidRPr="00146577" w:rsidRDefault="00146577" w:rsidP="005A4A96">
      <w:pPr>
        <w:spacing w:after="200" w:line="240" w:lineRule="auto"/>
        <w:jc w:val="center"/>
        <w:rPr>
          <w:rFonts w:ascii="Sakkal Majalla" w:eastAsia="Times New Roman" w:hAnsi="Sakkal Majalla"/>
          <w:b/>
          <w:bCs/>
          <w:color w:val="006666"/>
          <w:sz w:val="72"/>
          <w:szCs w:val="48"/>
          <w:rtl/>
        </w:rPr>
      </w:pPr>
      <w:r w:rsidRPr="00146577">
        <w:rPr>
          <w:rFonts w:ascii="Sakkal Majalla" w:eastAsia="Times New Roman" w:hAnsi="Sakkal Majalla"/>
          <w:b/>
          <w:bCs/>
          <w:color w:val="006666"/>
          <w:sz w:val="72"/>
          <w:szCs w:val="48"/>
          <w:rtl/>
        </w:rPr>
        <w:t>رابعاً: تعزيز التعاون المهني</w:t>
      </w:r>
    </w:p>
    <w:p w14:paraId="5698240C" w14:textId="067D7702"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التعاون المهني هو جوهر العمل الجماعي الناجح، حيث يعتمد على استعداد الأفراد للعمل معًا ومشاركة المعرفة والخبرات والجهود لتحقيق أهداف مشتركة.</w:t>
      </w:r>
    </w:p>
    <w:p w14:paraId="4C57570E" w14:textId="164B4612"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وفي المؤسسات الحديثة أصبح التعاون من أهم عوامل النجاح المؤسسي بسبب تشابك الأعمال والحاجة إلى تكامل التخصصات المختلفة.</w:t>
      </w:r>
    </w:p>
    <w:p w14:paraId="7D4FC3A5" w14:textId="6EE4C5DA"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مفهوم التعاون المهني</w:t>
      </w:r>
    </w:p>
    <w:p w14:paraId="538A1ABE" w14:textId="598731FB"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هو:</w:t>
      </w:r>
    </w:p>
    <w:p w14:paraId="0D8A2922" w14:textId="329558B4"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"عمل الأفراد معًا بروح إيجابية ومشاركة فعالة لتحقيق أهداف مشتركة من خلال تبادل الجهود والخبرات والمعرفة."</w:t>
      </w:r>
    </w:p>
    <w:p w14:paraId="0858BBEC"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أهمية التعاون المهني</w:t>
      </w:r>
    </w:p>
    <w:p w14:paraId="30E51F25" w14:textId="2678C829"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1- زيادة الإنتاجية</w:t>
      </w:r>
    </w:p>
    <w:p w14:paraId="595E7A63" w14:textId="77C8D533"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عندما يتعاون الأفراد تتحقق النتائج بصورة أسرع.</w:t>
      </w:r>
    </w:p>
    <w:p w14:paraId="024BA3D0" w14:textId="6EA7FD43"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2- تحسين جودة العمل</w:t>
      </w:r>
    </w:p>
    <w:p w14:paraId="3E6DB3D5" w14:textId="3DABD75F"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تنوع الخبرات يؤدي إلى مخرجات أفضل.</w:t>
      </w:r>
    </w:p>
    <w:p w14:paraId="2FDEFAFF" w14:textId="04721DE0"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3- تعزيز الابتكار</w:t>
      </w:r>
    </w:p>
    <w:p w14:paraId="4AECBCC9" w14:textId="28F0BCFE"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التعاون يساهم في توليد أفكار جديدة.</w:t>
      </w:r>
    </w:p>
    <w:p w14:paraId="3AF4AA32" w14:textId="368F32F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4- تقوية العلاقات المهنية</w:t>
      </w:r>
    </w:p>
    <w:p w14:paraId="57321535"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يزيد من الثقة والاحترام المتبادل.</w:t>
      </w:r>
    </w:p>
    <w:p w14:paraId="37647250" w14:textId="77777777" w:rsidR="00146577" w:rsidRPr="00146577" w:rsidRDefault="00146577" w:rsidP="005A4A96">
      <w:pPr>
        <w:spacing w:after="200" w:line="240" w:lineRule="auto"/>
        <w:rPr>
          <w:rFonts w:ascii="Sakkal Majalla" w:eastAsia="Times New Roman" w:hAnsi="Sakkal Majalla"/>
          <w:b/>
          <w:bCs/>
          <w:color w:val="auto"/>
          <w:sz w:val="48"/>
          <w:szCs w:val="36"/>
          <w:rtl/>
        </w:rPr>
      </w:pPr>
    </w:p>
    <w:p w14:paraId="563778A4" w14:textId="2EA30DA4"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lastRenderedPageBreak/>
        <w:t>5- تحسين حل المشكلات</w:t>
      </w:r>
    </w:p>
    <w:p w14:paraId="35F409EB" w14:textId="404F133C"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يساعد على إيجاد حلول متنوعة وأكثر فاعلية.</w:t>
      </w:r>
    </w:p>
    <w:p w14:paraId="6E2D5875"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أسس التعاون المهني</w:t>
      </w:r>
    </w:p>
    <w:p w14:paraId="1C9D83FF" w14:textId="34A1C9A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الثقة</w:t>
      </w:r>
    </w:p>
    <w:p w14:paraId="09A0A7DB" w14:textId="3DC1D1E0"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الثقة هي أساس التعاون الناجح.</w:t>
      </w:r>
    </w:p>
    <w:p w14:paraId="02C8D828" w14:textId="4F9D5FC8"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الاحترام</w:t>
      </w:r>
    </w:p>
    <w:p w14:paraId="56F75A31" w14:textId="63705A9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احترام الجميع بغض النظر عن المنصب أو الخبرة.</w:t>
      </w:r>
    </w:p>
    <w:p w14:paraId="7EE6FF89" w14:textId="68503203"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المشاركة</w:t>
      </w:r>
    </w:p>
    <w:p w14:paraId="5FDA5AE4" w14:textId="679B912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إشراك الجميع في العمل والقرارات.</w:t>
      </w:r>
    </w:p>
    <w:p w14:paraId="153972D4" w14:textId="561C6CDE"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الدعم المتبادل</w:t>
      </w:r>
    </w:p>
    <w:p w14:paraId="34EE925C" w14:textId="1B89697A"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تقديم المساعدة عند الحاجة.</w:t>
      </w:r>
    </w:p>
    <w:p w14:paraId="0778305C" w14:textId="01A02539"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المسؤولية المشتركة</w:t>
      </w:r>
    </w:p>
    <w:p w14:paraId="4BB63D35" w14:textId="77C09C26"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تحمل الجميع مسؤولية النتائج.</w:t>
      </w:r>
    </w:p>
    <w:p w14:paraId="295700AF"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مهارات تعزز التعاون</w:t>
      </w:r>
    </w:p>
    <w:p w14:paraId="09C1F8AB"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التواصل الفعّال.</w:t>
      </w:r>
    </w:p>
    <w:p w14:paraId="716D6959"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الاستماع الجيد.</w:t>
      </w:r>
    </w:p>
    <w:p w14:paraId="0D6F6223"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حل النزاعات.</w:t>
      </w:r>
    </w:p>
    <w:p w14:paraId="05149449"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إدارة الاختلافات.</w:t>
      </w:r>
    </w:p>
    <w:p w14:paraId="01897782"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العمل بروح الفريق.</w:t>
      </w:r>
    </w:p>
    <w:p w14:paraId="52A7C716" w14:textId="77777777" w:rsidR="00146577" w:rsidRDefault="00146577" w:rsidP="005A4A96">
      <w:pPr>
        <w:spacing w:after="200" w:line="240" w:lineRule="auto"/>
        <w:rPr>
          <w:rFonts w:ascii="Sakkal Majalla" w:eastAsia="Times New Roman" w:hAnsi="Sakkal Majalla"/>
          <w:b/>
          <w:bCs/>
          <w:color w:val="auto"/>
          <w:sz w:val="48"/>
          <w:szCs w:val="36"/>
          <w:rtl/>
        </w:rPr>
      </w:pPr>
    </w:p>
    <w:p w14:paraId="11BA788B" w14:textId="33335099"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lastRenderedPageBreak/>
        <w:t>معوقات التعاون</w:t>
      </w:r>
    </w:p>
    <w:p w14:paraId="39AF1675"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الأنانية.</w:t>
      </w:r>
    </w:p>
    <w:p w14:paraId="0CFD610F"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ضعف الثقة.</w:t>
      </w:r>
    </w:p>
    <w:p w14:paraId="6F813072"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المنافسة السلبية.</w:t>
      </w:r>
    </w:p>
    <w:p w14:paraId="4A2C87DD"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ضعف التواصل.</w:t>
      </w:r>
    </w:p>
    <w:p w14:paraId="29650C44"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عدم وضوح الأهداف.</w:t>
      </w:r>
    </w:p>
    <w:p w14:paraId="24946485" w14:textId="77777777" w:rsidR="00146577" w:rsidRPr="00146577" w:rsidRDefault="00146577" w:rsidP="005A4A96">
      <w:pPr>
        <w:spacing w:after="200" w:line="240" w:lineRule="auto"/>
        <w:jc w:val="center"/>
        <w:rPr>
          <w:rFonts w:ascii="Sakkal Majalla" w:eastAsia="Times New Roman" w:hAnsi="Sakkal Majalla"/>
          <w:b/>
          <w:bCs/>
          <w:color w:val="006666"/>
          <w:sz w:val="72"/>
          <w:szCs w:val="48"/>
          <w:rtl/>
        </w:rPr>
      </w:pPr>
      <w:r w:rsidRPr="00146577">
        <w:rPr>
          <w:rFonts w:ascii="Sakkal Majalla" w:eastAsia="Times New Roman" w:hAnsi="Sakkal Majalla"/>
          <w:b/>
          <w:bCs/>
          <w:color w:val="006666"/>
          <w:sz w:val="72"/>
          <w:szCs w:val="48"/>
          <w:rtl/>
        </w:rPr>
        <w:t>خامساً: بناء بيئة عمل إيجابية</w:t>
      </w:r>
    </w:p>
    <w:p w14:paraId="1EACFBF6" w14:textId="75BFC591"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تُعد بيئة العمل الإيجابية من أهم العوامل التي تؤثر في أداء العاملين ورضاهم وإنتاجيتهم. فكلما كانت بيئة العمل داعمة ومحفزة ومبنية على الاحترام والتواصل الجيد، زادت قدرة الأفراد على الإنجاز والإبداع والتعاون.</w:t>
      </w:r>
    </w:p>
    <w:p w14:paraId="6741580E" w14:textId="590B3E1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وتلعب مهارات التواصل دورًا رئيسيًا في بناء هذه البيئة والمحافظة عليها.</w:t>
      </w:r>
    </w:p>
    <w:p w14:paraId="2037D31E" w14:textId="1F59E049"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مفهوم بيئة العمل الإيجابية</w:t>
      </w:r>
    </w:p>
    <w:p w14:paraId="6E144187" w14:textId="55FE0186"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هي:</w:t>
      </w:r>
    </w:p>
    <w:p w14:paraId="41F1E71F" w14:textId="0C8D4394"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"بيئة مهنية يسودها الاحترام والثقة والتعاون والتواصل الفعّال بما يساعد العاملين على أداء أعمالهم بكفاءة وتحقيق أهداف المؤسسة."</w:t>
      </w:r>
    </w:p>
    <w:p w14:paraId="783C6ED1"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أهمية بيئة العمل الإيجابية</w:t>
      </w:r>
    </w:p>
    <w:p w14:paraId="26531C7A" w14:textId="22664CB3"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1- رفع الإنتاجية</w:t>
      </w:r>
    </w:p>
    <w:p w14:paraId="6872CE0F" w14:textId="499930E4" w:rsid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الموظفون يعملون بصورة أفضل في بيئة داعمة.</w:t>
      </w:r>
    </w:p>
    <w:p w14:paraId="25984C2B" w14:textId="77777777" w:rsidR="00146577" w:rsidRDefault="00146577" w:rsidP="005A4A96">
      <w:pPr>
        <w:spacing w:after="200" w:line="240" w:lineRule="auto"/>
        <w:rPr>
          <w:rFonts w:ascii="Sakkal Majalla" w:eastAsia="Times New Roman" w:hAnsi="Sakkal Majalla"/>
          <w:b/>
          <w:bCs/>
          <w:color w:val="auto"/>
          <w:sz w:val="48"/>
          <w:szCs w:val="36"/>
          <w:rtl/>
        </w:rPr>
      </w:pPr>
    </w:p>
    <w:p w14:paraId="747CE7DC" w14:textId="77777777" w:rsidR="00146577" w:rsidRPr="00146577" w:rsidRDefault="00146577" w:rsidP="005A4A96">
      <w:pPr>
        <w:spacing w:after="200" w:line="240" w:lineRule="auto"/>
        <w:rPr>
          <w:rFonts w:ascii="Sakkal Majalla" w:eastAsia="Times New Roman" w:hAnsi="Sakkal Majalla"/>
          <w:b/>
          <w:bCs/>
          <w:color w:val="auto"/>
          <w:sz w:val="48"/>
          <w:szCs w:val="36"/>
          <w:rtl/>
        </w:rPr>
      </w:pPr>
    </w:p>
    <w:p w14:paraId="282CA5E3" w14:textId="76D7D0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lastRenderedPageBreak/>
        <w:t>2- زيادة الرضا الوظيفي</w:t>
      </w:r>
    </w:p>
    <w:p w14:paraId="088ABC32" w14:textId="506554A6"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البيئة الإيجابية تعزز شعور الموظف بالراحة والانتماء.</w:t>
      </w:r>
    </w:p>
    <w:p w14:paraId="59914AAF" w14:textId="5A6D420A"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3- تقليل النزاعات</w:t>
      </w:r>
    </w:p>
    <w:p w14:paraId="1467F791" w14:textId="2C8B5C64"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العلاقات الجيدة تقلل من الخلافات.</w:t>
      </w:r>
    </w:p>
    <w:p w14:paraId="2520951B" w14:textId="79642B3C"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4- تعزيز الإبداع</w:t>
      </w:r>
    </w:p>
    <w:p w14:paraId="4FA3B995" w14:textId="12DBA4DF"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البيئة الآمنة تشجع على طرح الأفكار الجديدة.</w:t>
      </w:r>
    </w:p>
    <w:p w14:paraId="1F4404B2" w14:textId="0F50AD19"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5- تقليل معدل دوران الموظفين</w:t>
      </w:r>
    </w:p>
    <w:p w14:paraId="14A14536" w14:textId="250D4065"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الأفراد يميلون للبقاء في بيئات العمل الإيجابية.</w:t>
      </w:r>
    </w:p>
    <w:p w14:paraId="09E8EFE1"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مقومات بيئة العمل الإيجابية</w:t>
      </w:r>
    </w:p>
    <w:p w14:paraId="6EAC46DA" w14:textId="086C31E5"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الاحترام المتبادل</w:t>
      </w:r>
    </w:p>
    <w:p w14:paraId="0CDBBFB6" w14:textId="39C2D171"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احترام جميع العاملين دون تمييز.</w:t>
      </w:r>
    </w:p>
    <w:p w14:paraId="3C422F5E" w14:textId="01E9BF2F"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التواصل المفتوح</w:t>
      </w:r>
    </w:p>
    <w:p w14:paraId="2F566A25" w14:textId="7F582D76"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تشجيع الحوار والمشاركة.</w:t>
      </w:r>
    </w:p>
    <w:p w14:paraId="3944224D" w14:textId="74D4FB55"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الثقة</w:t>
      </w:r>
    </w:p>
    <w:p w14:paraId="34A2F71B" w14:textId="29BAD933"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بناء علاقات قائمة على الصدقية والشفافية.</w:t>
      </w:r>
    </w:p>
    <w:p w14:paraId="5C401863" w14:textId="002B53F8"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العدالة</w:t>
      </w:r>
    </w:p>
    <w:p w14:paraId="37A3E27E" w14:textId="19410DCA"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المساواة في التعامل والفرص.</w:t>
      </w:r>
    </w:p>
    <w:p w14:paraId="75BD47AC" w14:textId="6FBAB6CD"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التقدير</w:t>
      </w:r>
    </w:p>
    <w:p w14:paraId="5F4D39D7" w14:textId="203E309D"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الاعتراف بالجهود والإنجازات.</w:t>
      </w:r>
    </w:p>
    <w:p w14:paraId="0D001339" w14:textId="6903DC6C"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الدعم</w:t>
      </w:r>
    </w:p>
    <w:p w14:paraId="08015A2A" w14:textId="542C1AB0"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lastRenderedPageBreak/>
        <w:t>مساندة العاملين وتوفير المساعدة اللازمة.</w:t>
      </w:r>
    </w:p>
    <w:p w14:paraId="32FF9A0E" w14:textId="3B08AAA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المشاركة</w:t>
      </w:r>
    </w:p>
    <w:p w14:paraId="49BBCE7F" w14:textId="5687A4E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إشراك الموظفين في اتخاذ القرارات المناسبة.</w:t>
      </w:r>
    </w:p>
    <w:p w14:paraId="7191E2A4" w14:textId="2CCE22C3"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دور التواصل في بناء بيئة إيجابية</w:t>
      </w:r>
    </w:p>
    <w:p w14:paraId="0752B710" w14:textId="7B185B71"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يساعد التواصل على:</w:t>
      </w:r>
    </w:p>
    <w:p w14:paraId="0B45A766"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تعزيز الثقة.</w:t>
      </w:r>
    </w:p>
    <w:p w14:paraId="0A33AB95"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حل المشكلات.</w:t>
      </w:r>
    </w:p>
    <w:p w14:paraId="7B4A1717"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تقوية العلاقات.</w:t>
      </w:r>
    </w:p>
    <w:p w14:paraId="6464D4C0"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تحسين التنسيق.</w:t>
      </w:r>
    </w:p>
    <w:p w14:paraId="0B42AC49"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نشر ثقافة التعاون.</w:t>
      </w:r>
    </w:p>
    <w:p w14:paraId="17D81A87"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رفع الروح المعنوية.</w:t>
      </w:r>
    </w:p>
    <w:p w14:paraId="587E74C0"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ممارسات عملية لبناء بيئة عمل إيجابية</w:t>
      </w:r>
    </w:p>
    <w:p w14:paraId="0651BD13"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تشجيع التواصل المفتوح بين الجميع.</w:t>
      </w:r>
    </w:p>
    <w:p w14:paraId="08CF34C8"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تقديم تغذية راجعة إيجابية وبناءة.</w:t>
      </w:r>
    </w:p>
    <w:p w14:paraId="10289CF3"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الاحتفال بالنجاحات والإنجازات.</w:t>
      </w:r>
    </w:p>
    <w:p w14:paraId="0119C3EA"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معالجة النزاعات بسرعة وعدالة.</w:t>
      </w:r>
    </w:p>
    <w:p w14:paraId="547D8CDF"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تشجيع العمل الجماعي.</w:t>
      </w:r>
    </w:p>
    <w:p w14:paraId="6F922EF0"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توفير فرص التطوير والتعلم.</w:t>
      </w:r>
    </w:p>
    <w:p w14:paraId="561F9004"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احترام التنوع والاختلاف.</w:t>
      </w:r>
    </w:p>
    <w:p w14:paraId="5E8837B7" w14:textId="13E4D9C6"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دعم التوازن بين العمل والحياة.</w:t>
      </w:r>
    </w:p>
    <w:p w14:paraId="47F9FDF3" w14:textId="27319595" w:rsidR="00146577" w:rsidRPr="005A4A96" w:rsidRDefault="005A4A96" w:rsidP="00E32711">
      <w:pPr>
        <w:spacing w:after="200"/>
        <w:rPr>
          <w:rFonts w:ascii="Sakkal Majalla" w:eastAsia="Times New Roman" w:hAnsi="Sakkal Majalla"/>
          <w:b/>
          <w:bCs/>
          <w:color w:val="auto"/>
          <w:sz w:val="48"/>
          <w:szCs w:val="36"/>
          <w:rtl/>
        </w:rPr>
      </w:pPr>
      <w:r w:rsidRPr="005A4A96">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19840" behindDoc="0" locked="0" layoutInCell="1" allowOverlap="1" wp14:anchorId="34443E09" wp14:editId="2BE13A67">
                <wp:simplePos x="0" y="0"/>
                <wp:positionH relativeFrom="page">
                  <wp:align>right</wp:align>
                </wp:positionH>
                <wp:positionV relativeFrom="paragraph">
                  <wp:posOffset>-178979</wp:posOffset>
                </wp:positionV>
                <wp:extent cx="7409815" cy="9724208"/>
                <wp:effectExtent l="0" t="0" r="0" b="0"/>
                <wp:wrapNone/>
                <wp:docPr id="1715464746" name="Group 522"/>
                <wp:cNvGraphicFramePr/>
                <a:graphic xmlns:a="http://schemas.openxmlformats.org/drawingml/2006/main">
                  <a:graphicData uri="http://schemas.microsoft.com/office/word/2010/wordprocessingGroup">
                    <wpg:wgp>
                      <wpg:cNvGrpSpPr/>
                      <wpg:grpSpPr>
                        <a:xfrm>
                          <a:off x="0" y="0"/>
                          <a:ext cx="7409815" cy="9724208"/>
                          <a:chOff x="-866776" y="-65858"/>
                          <a:chExt cx="7409815" cy="9724208"/>
                        </a:xfrm>
                      </wpg:grpSpPr>
                      <wpg:grpSp>
                        <wpg:cNvPr id="76446272" name="Group 76446272"/>
                        <wpg:cNvGrpSpPr/>
                        <wpg:grpSpPr>
                          <a:xfrm>
                            <a:off x="-866776" y="-65858"/>
                            <a:ext cx="7409815" cy="9724208"/>
                            <a:chOff x="-1276365" y="-370658"/>
                            <a:chExt cx="7409936" cy="9724208"/>
                          </a:xfrm>
                        </wpg:grpSpPr>
                        <wpg:grpSp>
                          <wpg:cNvPr id="823449796" name="Group 823449796"/>
                          <wpg:cNvGrpSpPr/>
                          <wpg:grpSpPr>
                            <a:xfrm>
                              <a:off x="-1276365" y="2571750"/>
                              <a:ext cx="6972415" cy="6781800"/>
                              <a:chOff x="-1438311" y="0"/>
                              <a:chExt cx="6972507" cy="6782280"/>
                            </a:xfrm>
                          </wpg:grpSpPr>
                          <wpg:grpSp>
                            <wpg:cNvPr id="1871881268" name="Group 25"/>
                            <wpg:cNvGrpSpPr/>
                            <wpg:grpSpPr>
                              <a:xfrm>
                                <a:off x="3129968" y="0"/>
                                <a:ext cx="2262401" cy="515506"/>
                                <a:chOff x="3849594" y="0"/>
                                <a:chExt cx="2262401" cy="515506"/>
                              </a:xfrm>
                            </wpg:grpSpPr>
                            <wpg:grpSp>
                              <wpg:cNvPr id="15866159" name="Group 15866159"/>
                              <wpg:cNvGrpSpPr/>
                              <wpg:grpSpPr>
                                <a:xfrm>
                                  <a:off x="5606227" y="0"/>
                                  <a:ext cx="505768" cy="515506"/>
                                  <a:chOff x="5606227" y="0"/>
                                  <a:chExt cx="505768" cy="515506"/>
                                </a:xfrm>
                              </wpg:grpSpPr>
                              <wps:wsp>
                                <wps:cNvPr id="1316762926" name="Oval 1316762926"/>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575046616" name="Picture 1575046616" descr="Target "/>
                                  <pic:cNvPicPr>
                                    <a:picLocks noChangeAspect="1" noChangeArrowheads="1"/>
                                  </pic:cNvPicPr>
                                </pic:nvPicPr>
                                <pic:blipFill>
                                  <a:blip r:embed="rId1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950168721" name="TextBox 34"/>
                              <wps:cNvSpPr txBox="1"/>
                              <wps:spPr>
                                <a:xfrm>
                                  <a:off x="3849594" y="69514"/>
                                  <a:ext cx="1755192" cy="441357"/>
                                </a:xfrm>
                                <a:prstGeom prst="rect">
                                  <a:avLst/>
                                </a:prstGeom>
                                <a:noFill/>
                              </wps:spPr>
                              <wps:txbx>
                                <w:txbxContent>
                                  <w:p w14:paraId="3DF35339" w14:textId="77777777" w:rsidR="005A4A96" w:rsidRPr="00BC6FB1" w:rsidRDefault="005A4A96" w:rsidP="005A4A9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08956078" name="Group 26"/>
                            <wpg:cNvGrpSpPr/>
                            <wpg:grpSpPr>
                              <a:xfrm>
                                <a:off x="-27" y="9939"/>
                                <a:ext cx="2261262" cy="514985"/>
                                <a:chOff x="-27" y="0"/>
                                <a:chExt cx="2261570" cy="515506"/>
                              </a:xfrm>
                            </wpg:grpSpPr>
                            <wps:wsp>
                              <wps:cNvPr id="2081898627" name="Oval 2081898627"/>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027162823" name="TextBox 34"/>
                              <wps:cNvSpPr txBox="1"/>
                              <wps:spPr>
                                <a:xfrm>
                                  <a:off x="-27" y="69511"/>
                                  <a:ext cx="1756066" cy="441803"/>
                                </a:xfrm>
                                <a:prstGeom prst="rect">
                                  <a:avLst/>
                                </a:prstGeom>
                                <a:noFill/>
                              </wps:spPr>
                              <wps:txbx>
                                <w:txbxContent>
                                  <w:p w14:paraId="3ACC8C5F" w14:textId="77777777" w:rsidR="005A4A96" w:rsidRPr="00BC6FB1" w:rsidRDefault="005A4A96" w:rsidP="005A4A9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10636998" name="Picture 1410636998" descr="Note "/>
                                <pic:cNvPicPr>
                                  <a:picLocks noChangeAspect="1" noChangeArrowheads="1"/>
                                </pic:cNvPicPr>
                              </pic:nvPicPr>
                              <pic:blipFill>
                                <a:blip r:embed="rId1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513008913" name="Text Box 1513008913"/>
                            <wps:cNvSpPr txBox="1"/>
                            <wps:spPr>
                              <a:xfrm>
                                <a:off x="2720955" y="874272"/>
                                <a:ext cx="2813241" cy="5908008"/>
                              </a:xfrm>
                              <a:prstGeom prst="rect">
                                <a:avLst/>
                              </a:prstGeom>
                              <a:noFill/>
                              <a:ln w="6350">
                                <a:noFill/>
                              </a:ln>
                            </wps:spPr>
                            <wps:txbx>
                              <w:txbxContent>
                                <w:p w14:paraId="5431EA1C" w14:textId="77777777" w:rsidR="005A4A96" w:rsidRPr="00DE31C3" w:rsidRDefault="005A4A96" w:rsidP="005A4A96">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19EF0698" w14:textId="77777777" w:rsidR="005A4A96" w:rsidRPr="00284268" w:rsidRDefault="005A4A96">
                                  <w:pPr>
                                    <w:pStyle w:val="a5"/>
                                    <w:numPr>
                                      <w:ilvl w:val="0"/>
                                      <w:numId w:val="14"/>
                                    </w:numPr>
                                    <w:rPr>
                                      <w:rFonts w:ascii="Sakkal Majalla" w:eastAsia="GE Dinar One" w:hAnsi="Sakkal Majalla" w:cs="Sakkal Majalla"/>
                                      <w:kern w:val="24"/>
                                      <w:sz w:val="40"/>
                                      <w:szCs w:val="40"/>
                                    </w:rPr>
                                  </w:pPr>
                                  <w:r>
                                    <w:rPr>
                                      <w:rFonts w:ascii="Sakkal Majalla" w:eastAsia="GE Dinar One" w:hAnsi="Sakkal Majalla" w:cs="Sakkal Majalla" w:hint="cs"/>
                                      <w:kern w:val="24"/>
                                      <w:sz w:val="40"/>
                                      <w:szCs w:val="40"/>
                                      <w:rtl/>
                                    </w:rPr>
                                    <w:t xml:space="preserve">فهم </w:t>
                                  </w:r>
                                  <w:r w:rsidRPr="00A93827">
                                    <w:rPr>
                                      <w:rFonts w:ascii="Sakkal Majalla" w:eastAsia="GE Dinar One" w:hAnsi="Sakkal Majalla" w:cs="Sakkal Majalla"/>
                                      <w:kern w:val="24"/>
                                      <w:sz w:val="40"/>
                                      <w:szCs w:val="40"/>
                                      <w:rtl/>
                                    </w:rPr>
                                    <w:t>أسباب الخلافات في بيئة العمل</w:t>
                                  </w:r>
                                  <w:r>
                                    <w:rPr>
                                      <w:rFonts w:ascii="Sakkal Majalla" w:eastAsia="GE Dinar One" w:hAnsi="Sakkal Majalla" w:cs="Sakkal Majalla" w:hint="cs"/>
                                      <w:kern w:val="24"/>
                                      <w:sz w:val="40"/>
                                      <w:szCs w:val="40"/>
                                      <w:rtl/>
                                    </w:rPr>
                                    <w:t xml:space="preserve"> .</w:t>
                                  </w:r>
                                </w:p>
                                <w:p w14:paraId="01DCC792" w14:textId="77777777" w:rsidR="005A4A96" w:rsidRPr="00A37B93" w:rsidRDefault="005A4A96" w:rsidP="005A4A96">
                                  <w:pPr>
                                    <w:pStyle w:val="a5"/>
                                    <w:spacing w:line="240" w:lineRule="auto"/>
                                    <w:ind w:left="360"/>
                                    <w:rPr>
                                      <w:rFonts w:ascii="Sakkal Majalla" w:eastAsia="GE Dinar One" w:hAnsi="Sakkal Majalla" w:cs="Sakkal Majalla"/>
                                      <w:color w:val="000000"/>
                                      <w:kern w:val="24"/>
                                      <w:sz w:val="40"/>
                                      <w:szCs w:val="40"/>
                                    </w:rPr>
                                  </w:pPr>
                                </w:p>
                                <w:p w14:paraId="0DE0D10F" w14:textId="77777777" w:rsidR="005A4A96" w:rsidRPr="007611FA" w:rsidRDefault="005A4A96" w:rsidP="005A4A96">
                                  <w:pPr>
                                    <w:pStyle w:val="a5"/>
                                    <w:spacing w:line="240" w:lineRule="auto"/>
                                    <w:ind w:left="576"/>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9346440" name="Text Box 89346440"/>
                            <wps:cNvSpPr txBox="1"/>
                            <wps:spPr>
                              <a:xfrm>
                                <a:off x="-1438311" y="673954"/>
                                <a:ext cx="3810113" cy="5203047"/>
                              </a:xfrm>
                              <a:prstGeom prst="rect">
                                <a:avLst/>
                              </a:prstGeom>
                              <a:noFill/>
                              <a:ln w="6350">
                                <a:noFill/>
                              </a:ln>
                            </wps:spPr>
                            <wps:txbx>
                              <w:txbxContent>
                                <w:p w14:paraId="04C0D597" w14:textId="77777777" w:rsidR="005A4A96" w:rsidRPr="00A93827" w:rsidRDefault="005A4A96">
                                  <w:pPr>
                                    <w:pStyle w:val="a5"/>
                                    <w:numPr>
                                      <w:ilvl w:val="0"/>
                                      <w:numId w:val="13"/>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أسباب الخلافات في بيئة العمل.</w:t>
                                  </w:r>
                                </w:p>
                                <w:p w14:paraId="74CEC19E" w14:textId="77777777" w:rsidR="005A4A96" w:rsidRPr="00A93827" w:rsidRDefault="005A4A96">
                                  <w:pPr>
                                    <w:pStyle w:val="a5"/>
                                    <w:numPr>
                                      <w:ilvl w:val="0"/>
                                      <w:numId w:val="13"/>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مؤشرات ضعف التواصل.</w:t>
                                  </w:r>
                                </w:p>
                                <w:p w14:paraId="3AE6BA58" w14:textId="77777777" w:rsidR="005A4A96" w:rsidRPr="00A93827" w:rsidRDefault="005A4A96">
                                  <w:pPr>
                                    <w:pStyle w:val="a5"/>
                                    <w:numPr>
                                      <w:ilvl w:val="0"/>
                                      <w:numId w:val="13"/>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أساليب حل النزاعات.</w:t>
                                  </w:r>
                                </w:p>
                                <w:p w14:paraId="408783D5" w14:textId="77777777" w:rsidR="005A4A96" w:rsidRPr="00A93827" w:rsidRDefault="005A4A96">
                                  <w:pPr>
                                    <w:pStyle w:val="a5"/>
                                    <w:numPr>
                                      <w:ilvl w:val="0"/>
                                      <w:numId w:val="13"/>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إدارة المواقف الصعبة.</w:t>
                                  </w:r>
                                </w:p>
                                <w:p w14:paraId="29D94F42" w14:textId="77777777" w:rsidR="005A4A96" w:rsidRPr="00072E93" w:rsidRDefault="005A4A96">
                                  <w:pPr>
                                    <w:pStyle w:val="a5"/>
                                    <w:numPr>
                                      <w:ilvl w:val="0"/>
                                      <w:numId w:val="13"/>
                                    </w:numPr>
                                    <w:spacing w:line="240" w:lineRule="auto"/>
                                    <w:rPr>
                                      <w:rFonts w:ascii="Sakkal Majalla" w:eastAsia="GE Dinar One" w:hAnsi="Sakkal Majalla" w:cs="Sakkal Majalla"/>
                                      <w:kern w:val="24"/>
                                      <w:sz w:val="40"/>
                                      <w:szCs w:val="40"/>
                                      <w:lang w:bidi="ar-SY"/>
                                    </w:rPr>
                                  </w:pPr>
                                  <w:r w:rsidRPr="00A93827">
                                    <w:rPr>
                                      <w:rFonts w:ascii="Sakkal Majalla" w:eastAsia="GE Dinar One" w:hAnsi="Sakkal Majalla" w:cs="Sakkal Majalla"/>
                                      <w:kern w:val="24"/>
                                      <w:sz w:val="40"/>
                                      <w:szCs w:val="40"/>
                                      <w:rtl/>
                                    </w:rPr>
                                    <w:t>تحويل الخلاف إلى فرص تطوير.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751939398" name="Group 1751939398"/>
                          <wpg:cNvGrpSpPr/>
                          <wpg:grpSpPr>
                            <a:xfrm>
                              <a:off x="-304807" y="-370658"/>
                              <a:ext cx="6438378" cy="1991955"/>
                              <a:chOff x="-304807" y="-370658"/>
                              <a:chExt cx="6438378" cy="1991955"/>
                            </a:xfrm>
                          </wpg:grpSpPr>
                          <pic:pic xmlns:pic="http://schemas.openxmlformats.org/drawingml/2006/picture">
                            <pic:nvPicPr>
                              <pic:cNvPr id="1737725484" name="Picture 1737725484" descr="Calendar "/>
                              <pic:cNvPicPr>
                                <a:picLocks noChangeAspect="1"/>
                              </pic:cNvPicPr>
                            </pic:nvPicPr>
                            <pic:blipFill>
                              <a:blip r:embed="rId18"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384108" y="-304800"/>
                                <a:ext cx="526415" cy="526415"/>
                              </a:xfrm>
                              <a:prstGeom prst="rect">
                                <a:avLst/>
                              </a:prstGeom>
                              <a:noFill/>
                              <a:ln>
                                <a:noFill/>
                              </a:ln>
                            </pic:spPr>
                          </pic:pic>
                          <wps:wsp>
                            <wps:cNvPr id="1314490436" name="TextBox 34"/>
                            <wps:cNvSpPr txBox="1"/>
                            <wps:spPr>
                              <a:xfrm>
                                <a:off x="5086439" y="719373"/>
                                <a:ext cx="1047132" cy="866140"/>
                              </a:xfrm>
                              <a:prstGeom prst="rect">
                                <a:avLst/>
                              </a:prstGeom>
                              <a:noFill/>
                            </wps:spPr>
                            <wps:txbx>
                              <w:txbxContent>
                                <w:p w14:paraId="10C25864" w14:textId="77777777" w:rsidR="005A4A96" w:rsidRPr="005A4A96" w:rsidRDefault="005A4A96" w:rsidP="005A4A96">
                                  <w:pPr>
                                    <w:spacing w:line="240" w:lineRule="auto"/>
                                    <w:jc w:val="center"/>
                                    <w:rPr>
                                      <w:rFonts w:ascii="Adobe Arabic" w:eastAsia="GE Dinar One" w:hAnsi="Adobe Arabic" w:cs="Adobe Arabic"/>
                                      <w:b/>
                                      <w:bCs/>
                                      <w:color w:val="C00000"/>
                                      <w:kern w:val="24"/>
                                      <w:sz w:val="56"/>
                                      <w:szCs w:val="56"/>
                                      <w:lang w:bidi="ar-SY"/>
                                    </w:rPr>
                                  </w:pPr>
                                  <w:r w:rsidRPr="005A4A96">
                                    <w:rPr>
                                      <w:rFonts w:ascii="Adobe Arabic" w:eastAsia="GE Dinar One" w:hAnsi="Adobe Arabic" w:cs="Adobe Arabic" w:hint="cs"/>
                                      <w:b/>
                                      <w:bCs/>
                                      <w:color w:val="C00000"/>
                                      <w:kern w:val="24"/>
                                      <w:sz w:val="56"/>
                                      <w:szCs w:val="56"/>
                                      <w:rtl/>
                                      <w:lang w:bidi="ar-SY"/>
                                    </w:rPr>
                                    <w:t xml:space="preserve">اليوم الثالث </w:t>
                                  </w:r>
                                </w:p>
                              </w:txbxContent>
                            </wps:txbx>
                            <wps:bodyPr wrap="square" rtlCol="0">
                              <a:spAutoFit/>
                            </wps:bodyPr>
                          </wps:wsp>
                          <wps:wsp>
                            <wps:cNvPr id="354347757" name="TextBox 34"/>
                            <wps:cNvSpPr txBox="1"/>
                            <wps:spPr>
                              <a:xfrm>
                                <a:off x="2485049" y="-370658"/>
                                <a:ext cx="2430185" cy="662305"/>
                              </a:xfrm>
                              <a:prstGeom prst="rect">
                                <a:avLst/>
                              </a:prstGeom>
                              <a:noFill/>
                            </wps:spPr>
                            <wps:txbx>
                              <w:txbxContent>
                                <w:p w14:paraId="0AC5BDC3" w14:textId="77777777" w:rsidR="005A4A96" w:rsidRPr="00CA7C57" w:rsidRDefault="005A4A96" w:rsidP="005A4A96">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الثانية</w:t>
                                  </w:r>
                                </w:p>
                              </w:txbxContent>
                            </wps:txbx>
                            <wps:bodyPr wrap="square" rtlCol="0">
                              <a:spAutoFit/>
                            </wps:bodyPr>
                          </wps:wsp>
                          <wps:wsp>
                            <wps:cNvPr id="1690753276" name="TextBox 34"/>
                            <wps:cNvSpPr txBox="1"/>
                            <wps:spPr>
                              <a:xfrm>
                                <a:off x="-304807" y="1030747"/>
                                <a:ext cx="4981656" cy="590550"/>
                              </a:xfrm>
                              <a:prstGeom prst="rect">
                                <a:avLst/>
                              </a:prstGeom>
                              <a:noFill/>
                            </wps:spPr>
                            <wps:txbx>
                              <w:txbxContent>
                                <w:p w14:paraId="5F0D959D" w14:textId="77777777" w:rsidR="005A4A96" w:rsidRPr="0075673C" w:rsidRDefault="005A4A96" w:rsidP="005A4A96">
                                  <w:pPr>
                                    <w:jc w:val="center"/>
                                    <w:rPr>
                                      <w:rFonts w:asciiTheme="majorHAnsi" w:eastAsia="GE Dinar One" w:hAnsiTheme="majorHAnsi" w:cstheme="majorHAnsi"/>
                                      <w:b/>
                                      <w:bCs/>
                                      <w:kern w:val="24"/>
                                      <w:sz w:val="56"/>
                                      <w:szCs w:val="56"/>
                                      <w:lang w:bidi="ar-SY"/>
                                    </w:rPr>
                                  </w:pPr>
                                  <w:r w:rsidRPr="00A93827">
                                    <w:rPr>
                                      <w:rFonts w:asciiTheme="majorHAnsi" w:eastAsia="GE Dinar One" w:hAnsiTheme="majorHAnsi" w:cs="Calibri Light"/>
                                      <w:b/>
                                      <w:bCs/>
                                      <w:kern w:val="24"/>
                                      <w:sz w:val="56"/>
                                      <w:szCs w:val="56"/>
                                      <w:rtl/>
                                      <w:lang w:bidi="ar-SY"/>
                                    </w:rPr>
                                    <w:t>إدارة الخلافات وسوء الفهم</w:t>
                                  </w:r>
                                </w:p>
                              </w:txbxContent>
                            </wps:txbx>
                            <wps:bodyPr wrap="square" rtlCol="0">
                              <a:spAutoFit/>
                            </wps:bodyPr>
                          </wps:wsp>
                        </wpg:grpSp>
                      </wpg:grpSp>
                      <pic:pic xmlns:pic="http://schemas.openxmlformats.org/drawingml/2006/picture">
                        <pic:nvPicPr>
                          <pic:cNvPr id="1996890749" name="Picture 9"/>
                          <pic:cNvPicPr>
                            <a:picLocks noChangeAspect="1"/>
                          </pic:cNvPicPr>
                        </pic:nvPicPr>
                        <pic:blipFill rotWithShape="1">
                          <a:blip r:embed="rId22">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4443E09" id="_x0000_s1182" style="position:absolute;left:0;text-align:left;margin-left:532.25pt;margin-top:-14.1pt;width:583.45pt;height:765.7pt;z-index:253219840;mso-position-horizontal:right;mso-position-horizontal-relative:page;mso-width-relative:margin;mso-height-relative:margin" coordorigin="-8667,-658" coordsize="74098,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">
                <v:group id="Group 76446272" o:spid="_x0000_s1183" style="position:absolute;left:-8667;top:-658;width:74097;height:97241" coordorigin="-12763,-3706" coordsize="74099,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">
                  <v:group id="Group 823449796" o:spid="_x0000_s1184" style="position:absolute;left:-12763;top:25717;width:69723;height:67818" coordorigin="-14383" coordsize="69725,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">
                    <v:group id="Group 25" o:spid="_x0000_s1185" style="position:absolute;left:31299;width:22624;height:5155" coordorigin="38495" coordsize="22624,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">
                      <v:group id="Group 15866159" o:spid="_x0000_s118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">
                        <v:oval id="Oval 1316762926" o:spid="_x0000_s118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" fillcolor="#168489" stroked="f" strokeweight="1pt">
                          <v:fill opacity="49087f"/>
                          <v:stroke joinstyle="miter"/>
                        </v:oval>
                        <v:shape id="Picture 1575046616" o:spid="_x0000_s118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">
                          <v:imagedata r:id="rId19" o:title="Target " gain="19661f" blacklevel="22938f"/>
                        </v:shape>
                      </v:group>
                      <v:shape id="TextBox 34" o:spid="_x0000_s1189" type="#_x0000_t202" style="position:absolute;left:38495;top:695;width:17552;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" filled="f" stroked="f">
                        <v:textbox style="mso-fit-shape-to-text:t">
                          <w:txbxContent>
                            <w:p w14:paraId="3DF35339" w14:textId="77777777" w:rsidR="005A4A96" w:rsidRPr="00BC6FB1" w:rsidRDefault="005A4A96" w:rsidP="005A4A9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90"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">
                      <v:oval id="Oval 2081898627" o:spid="_x0000_s119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" fillcolor="#168489" stroked="f" strokeweight="1pt">
                        <v:fill opacity="49087f"/>
                        <v:stroke joinstyle="miter"/>
                      </v:oval>
                      <v:shape id="TextBox 34" o:spid="_x0000_s1192" type="#_x0000_t202" style="position:absolute;top:695;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" filled="f" stroked="f">
                        <v:textbox style="mso-fit-shape-to-text:t">
                          <w:txbxContent>
                            <w:p w14:paraId="3ACC8C5F" w14:textId="77777777" w:rsidR="005A4A96" w:rsidRPr="00BC6FB1" w:rsidRDefault="005A4A96" w:rsidP="005A4A9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10636998" o:spid="_x0000_s119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">
                        <v:imagedata r:id="rId20" o:title="Note " gain="19661f" blacklevel="22938f"/>
                      </v:shape>
                    </v:group>
                    <v:shape id="Text Box 1513008913" o:spid="_x0000_s1194"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" filled="f" stroked="f" strokeweight=".5pt">
                      <v:textbox>
                        <w:txbxContent>
                          <w:p w14:paraId="5431EA1C" w14:textId="77777777" w:rsidR="005A4A96" w:rsidRPr="00DE31C3" w:rsidRDefault="005A4A96" w:rsidP="005A4A96">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19EF0698" w14:textId="77777777" w:rsidR="005A4A96" w:rsidRPr="00284268" w:rsidRDefault="005A4A96">
                            <w:pPr>
                              <w:pStyle w:val="a5"/>
                              <w:numPr>
                                <w:ilvl w:val="0"/>
                                <w:numId w:val="14"/>
                              </w:numPr>
                              <w:rPr>
                                <w:rFonts w:ascii="Sakkal Majalla" w:eastAsia="GE Dinar One" w:hAnsi="Sakkal Majalla" w:cs="Sakkal Majalla"/>
                                <w:kern w:val="24"/>
                                <w:sz w:val="40"/>
                                <w:szCs w:val="40"/>
                              </w:rPr>
                            </w:pPr>
                            <w:r>
                              <w:rPr>
                                <w:rFonts w:ascii="Sakkal Majalla" w:eastAsia="GE Dinar One" w:hAnsi="Sakkal Majalla" w:cs="Sakkal Majalla" w:hint="cs"/>
                                <w:kern w:val="24"/>
                                <w:sz w:val="40"/>
                                <w:szCs w:val="40"/>
                                <w:rtl/>
                              </w:rPr>
                              <w:t xml:space="preserve">فهم </w:t>
                            </w:r>
                            <w:r w:rsidRPr="00A93827">
                              <w:rPr>
                                <w:rFonts w:ascii="Sakkal Majalla" w:eastAsia="GE Dinar One" w:hAnsi="Sakkal Majalla" w:cs="Sakkal Majalla"/>
                                <w:kern w:val="24"/>
                                <w:sz w:val="40"/>
                                <w:szCs w:val="40"/>
                                <w:rtl/>
                              </w:rPr>
                              <w:t>أسباب الخلافات في بيئة العمل</w:t>
                            </w:r>
                            <w:r>
                              <w:rPr>
                                <w:rFonts w:ascii="Sakkal Majalla" w:eastAsia="GE Dinar One" w:hAnsi="Sakkal Majalla" w:cs="Sakkal Majalla" w:hint="cs"/>
                                <w:kern w:val="24"/>
                                <w:sz w:val="40"/>
                                <w:szCs w:val="40"/>
                                <w:rtl/>
                              </w:rPr>
                              <w:t xml:space="preserve"> .</w:t>
                            </w:r>
                          </w:p>
                          <w:p w14:paraId="01DCC792" w14:textId="77777777" w:rsidR="005A4A96" w:rsidRPr="00A37B93" w:rsidRDefault="005A4A96" w:rsidP="005A4A96">
                            <w:pPr>
                              <w:pStyle w:val="a5"/>
                              <w:spacing w:line="240" w:lineRule="auto"/>
                              <w:ind w:left="360"/>
                              <w:rPr>
                                <w:rFonts w:ascii="Sakkal Majalla" w:eastAsia="GE Dinar One" w:hAnsi="Sakkal Majalla" w:cs="Sakkal Majalla"/>
                                <w:color w:val="000000"/>
                                <w:kern w:val="24"/>
                                <w:sz w:val="40"/>
                                <w:szCs w:val="40"/>
                              </w:rPr>
                            </w:pPr>
                          </w:p>
                          <w:p w14:paraId="0DE0D10F" w14:textId="77777777" w:rsidR="005A4A96" w:rsidRPr="007611FA" w:rsidRDefault="005A4A96" w:rsidP="005A4A96">
                            <w:pPr>
                              <w:pStyle w:val="a5"/>
                              <w:spacing w:line="240" w:lineRule="auto"/>
                              <w:ind w:left="576"/>
                              <w:rPr>
                                <w:rFonts w:ascii="Adobe Arabic" w:eastAsia="GE Dinar One" w:hAnsi="Adobe Arabic" w:cs="Adobe Arabic"/>
                                <w:color w:val="000000"/>
                                <w:kern w:val="24"/>
                                <w:sz w:val="32"/>
                                <w:szCs w:val="32"/>
                                <w:lang w:bidi="ar-SY"/>
                              </w:rPr>
                            </w:pPr>
                          </w:p>
                        </w:txbxContent>
                      </v:textbox>
                    </v:shape>
                    <v:shape id="Text Box 89346440" o:spid="_x0000_s1195" type="#_x0000_t202" style="position:absolute;left:-14383;top:6739;width:38101;height:5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" filled="f" stroked="f" strokeweight=".5pt">
                      <v:textbox>
                        <w:txbxContent>
                          <w:p w14:paraId="04C0D597" w14:textId="77777777" w:rsidR="005A4A96" w:rsidRPr="00A93827" w:rsidRDefault="005A4A96">
                            <w:pPr>
                              <w:pStyle w:val="a5"/>
                              <w:numPr>
                                <w:ilvl w:val="0"/>
                                <w:numId w:val="13"/>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أسباب الخلافات في بيئة العمل.</w:t>
                            </w:r>
                          </w:p>
                          <w:p w14:paraId="74CEC19E" w14:textId="77777777" w:rsidR="005A4A96" w:rsidRPr="00A93827" w:rsidRDefault="005A4A96">
                            <w:pPr>
                              <w:pStyle w:val="a5"/>
                              <w:numPr>
                                <w:ilvl w:val="0"/>
                                <w:numId w:val="13"/>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مؤشرات ضعف التواصل.</w:t>
                            </w:r>
                          </w:p>
                          <w:p w14:paraId="3AE6BA58" w14:textId="77777777" w:rsidR="005A4A96" w:rsidRPr="00A93827" w:rsidRDefault="005A4A96">
                            <w:pPr>
                              <w:pStyle w:val="a5"/>
                              <w:numPr>
                                <w:ilvl w:val="0"/>
                                <w:numId w:val="13"/>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أساليب حل النزاعات.</w:t>
                            </w:r>
                          </w:p>
                          <w:p w14:paraId="408783D5" w14:textId="77777777" w:rsidR="005A4A96" w:rsidRPr="00A93827" w:rsidRDefault="005A4A96">
                            <w:pPr>
                              <w:pStyle w:val="a5"/>
                              <w:numPr>
                                <w:ilvl w:val="0"/>
                                <w:numId w:val="13"/>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إدارة المواقف الصعبة.</w:t>
                            </w:r>
                          </w:p>
                          <w:p w14:paraId="29D94F42" w14:textId="77777777" w:rsidR="005A4A96" w:rsidRPr="00072E93" w:rsidRDefault="005A4A96">
                            <w:pPr>
                              <w:pStyle w:val="a5"/>
                              <w:numPr>
                                <w:ilvl w:val="0"/>
                                <w:numId w:val="13"/>
                              </w:numPr>
                              <w:spacing w:line="240" w:lineRule="auto"/>
                              <w:rPr>
                                <w:rFonts w:ascii="Sakkal Majalla" w:eastAsia="GE Dinar One" w:hAnsi="Sakkal Majalla" w:cs="Sakkal Majalla"/>
                                <w:kern w:val="24"/>
                                <w:sz w:val="40"/>
                                <w:szCs w:val="40"/>
                                <w:lang w:bidi="ar-SY"/>
                              </w:rPr>
                            </w:pPr>
                            <w:r w:rsidRPr="00A93827">
                              <w:rPr>
                                <w:rFonts w:ascii="Sakkal Majalla" w:eastAsia="GE Dinar One" w:hAnsi="Sakkal Majalla" w:cs="Sakkal Majalla"/>
                                <w:kern w:val="24"/>
                                <w:sz w:val="40"/>
                                <w:szCs w:val="40"/>
                                <w:rtl/>
                              </w:rPr>
                              <w:t>تحويل الخلاف إلى فرص تطوير.</w:t>
                            </w:r>
                          </w:p>
                        </w:txbxContent>
                      </v:textbox>
                    </v:shape>
                  </v:group>
                  <v:group id="Group 1751939398" o:spid="_x0000_s1196" style="position:absolute;left:-3048;top:-3706;width:64383;height:19918" coordorigin="-3048,-3706" coordsize="64383,19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">
                    <v:shape id="Picture 1737725484" o:spid="_x0000_s1197" type="#_x0000_t75" alt="Calendar " style="position:absolute;left:53841;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">
                      <v:imagedata r:id="rId21" o:title="Calendar " recolortarget="black"/>
                    </v:shape>
                    <v:shape id="TextBox 34" o:spid="_x0000_s1198" type="#_x0000_t202" style="position:absolute;left:50864;top:7193;width:10471;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" filled="f" stroked="f">
                      <v:textbox style="mso-fit-shape-to-text:t">
                        <w:txbxContent>
                          <w:p w14:paraId="10C25864" w14:textId="77777777" w:rsidR="005A4A96" w:rsidRPr="005A4A96" w:rsidRDefault="005A4A96" w:rsidP="005A4A96">
                            <w:pPr>
                              <w:spacing w:line="240" w:lineRule="auto"/>
                              <w:jc w:val="center"/>
                              <w:rPr>
                                <w:rFonts w:ascii="Adobe Arabic" w:eastAsia="GE Dinar One" w:hAnsi="Adobe Arabic" w:cs="Adobe Arabic"/>
                                <w:b/>
                                <w:bCs/>
                                <w:color w:val="C00000"/>
                                <w:kern w:val="24"/>
                                <w:sz w:val="56"/>
                                <w:szCs w:val="56"/>
                                <w:lang w:bidi="ar-SY"/>
                              </w:rPr>
                            </w:pPr>
                            <w:r w:rsidRPr="005A4A96">
                              <w:rPr>
                                <w:rFonts w:ascii="Adobe Arabic" w:eastAsia="GE Dinar One" w:hAnsi="Adobe Arabic" w:cs="Adobe Arabic" w:hint="cs"/>
                                <w:b/>
                                <w:bCs/>
                                <w:color w:val="C00000"/>
                                <w:kern w:val="24"/>
                                <w:sz w:val="56"/>
                                <w:szCs w:val="56"/>
                                <w:rtl/>
                                <w:lang w:bidi="ar-SY"/>
                              </w:rPr>
                              <w:t xml:space="preserve">اليوم الثالث </w:t>
                            </w:r>
                          </w:p>
                        </w:txbxContent>
                      </v:textbox>
                    </v:shape>
                    <v:shape id="TextBox 34" o:spid="_x0000_s1199" type="#_x0000_t202" style="position:absolute;left:24850;top:-3706;width:24302;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" filled="f" stroked="f">
                      <v:textbox style="mso-fit-shape-to-text:t">
                        <w:txbxContent>
                          <w:p w14:paraId="0AC5BDC3" w14:textId="77777777" w:rsidR="005A4A96" w:rsidRPr="00CA7C57" w:rsidRDefault="005A4A96" w:rsidP="005A4A96">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الثانية</w:t>
                            </w:r>
                          </w:p>
                        </w:txbxContent>
                      </v:textbox>
                    </v:shape>
                    <v:shape id="TextBox 34" o:spid="_x0000_s1200" type="#_x0000_t202" style="position:absolute;left:-3048;top:10307;width:49816;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" filled="f" stroked="f">
                      <v:textbox style="mso-fit-shape-to-text:t">
                        <w:txbxContent>
                          <w:p w14:paraId="5F0D959D" w14:textId="77777777" w:rsidR="005A4A96" w:rsidRPr="0075673C" w:rsidRDefault="005A4A96" w:rsidP="005A4A96">
                            <w:pPr>
                              <w:jc w:val="center"/>
                              <w:rPr>
                                <w:rFonts w:asciiTheme="majorHAnsi" w:eastAsia="GE Dinar One" w:hAnsiTheme="majorHAnsi" w:cstheme="majorHAnsi"/>
                                <w:b/>
                                <w:bCs/>
                                <w:kern w:val="24"/>
                                <w:sz w:val="56"/>
                                <w:szCs w:val="56"/>
                                <w:lang w:bidi="ar-SY"/>
                              </w:rPr>
                            </w:pPr>
                            <w:r w:rsidRPr="00A93827">
                              <w:rPr>
                                <w:rFonts w:asciiTheme="majorHAnsi" w:eastAsia="GE Dinar One" w:hAnsiTheme="majorHAnsi" w:cs="Calibri Light"/>
                                <w:b/>
                                <w:bCs/>
                                <w:kern w:val="24"/>
                                <w:sz w:val="56"/>
                                <w:szCs w:val="56"/>
                                <w:rtl/>
                                <w:lang w:bidi="ar-SY"/>
                              </w:rPr>
                              <w:t>إدارة الخلافات وسوء الفهم</w:t>
                            </w:r>
                          </w:p>
                        </w:txbxContent>
                      </v:textbox>
                    </v:shape>
                  </v:group>
                </v:group>
                <v:shape id="Picture 9" o:spid="_x0000_s1201"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">
                  <v:imagedata r:id="rId28" o:title="" croptop="8759f" cropbottom="38800f" cropleft=".5" cropright="5314f" chromakey="#ebe9ec"/>
                </v:shape>
                <w10:wrap anchorx="page"/>
              </v:group>
            </w:pict>
          </mc:Fallback>
        </mc:AlternateContent>
      </w:r>
    </w:p>
    <w:p w14:paraId="21EECBC5" w14:textId="77777777" w:rsidR="00146577" w:rsidRDefault="00146577" w:rsidP="00E32711">
      <w:pPr>
        <w:spacing w:after="200"/>
        <w:rPr>
          <w:rFonts w:ascii="Sakkal Majalla" w:eastAsia="Times New Roman" w:hAnsi="Sakkal Majalla"/>
          <w:b/>
          <w:bCs/>
          <w:color w:val="006666"/>
          <w:sz w:val="160"/>
          <w:szCs w:val="72"/>
          <w:rtl/>
        </w:rPr>
      </w:pPr>
    </w:p>
    <w:p w14:paraId="27E639BE" w14:textId="77777777" w:rsidR="00146577" w:rsidRDefault="00146577" w:rsidP="00E32711">
      <w:pPr>
        <w:spacing w:after="200"/>
        <w:rPr>
          <w:rFonts w:ascii="Sakkal Majalla" w:eastAsia="Times New Roman" w:hAnsi="Sakkal Majalla"/>
          <w:b/>
          <w:bCs/>
          <w:color w:val="006666"/>
          <w:sz w:val="160"/>
          <w:szCs w:val="72"/>
          <w:rtl/>
        </w:rPr>
      </w:pPr>
    </w:p>
    <w:p w14:paraId="6991505E" w14:textId="77777777" w:rsidR="00146577" w:rsidRDefault="00146577" w:rsidP="00E32711">
      <w:pPr>
        <w:spacing w:after="200"/>
        <w:rPr>
          <w:rFonts w:ascii="Sakkal Majalla" w:eastAsia="Times New Roman" w:hAnsi="Sakkal Majalla"/>
          <w:b/>
          <w:bCs/>
          <w:color w:val="006666"/>
          <w:sz w:val="160"/>
          <w:szCs w:val="72"/>
          <w:rtl/>
        </w:rPr>
      </w:pPr>
    </w:p>
    <w:p w14:paraId="50A5A72C" w14:textId="77777777" w:rsidR="00146577" w:rsidRDefault="00146577" w:rsidP="00E32711">
      <w:pPr>
        <w:spacing w:after="200"/>
        <w:rPr>
          <w:rFonts w:ascii="Sakkal Majalla" w:eastAsia="Times New Roman" w:hAnsi="Sakkal Majalla"/>
          <w:b/>
          <w:bCs/>
          <w:color w:val="006666"/>
          <w:sz w:val="160"/>
          <w:szCs w:val="72"/>
          <w:rtl/>
        </w:rPr>
      </w:pPr>
    </w:p>
    <w:p w14:paraId="0E7F983F" w14:textId="77777777" w:rsidR="00146577" w:rsidRDefault="00146577" w:rsidP="00E32711">
      <w:pPr>
        <w:spacing w:after="200"/>
        <w:rPr>
          <w:rFonts w:ascii="Sakkal Majalla" w:eastAsia="Times New Roman" w:hAnsi="Sakkal Majalla"/>
          <w:b/>
          <w:bCs/>
          <w:color w:val="006666"/>
          <w:sz w:val="160"/>
          <w:szCs w:val="72"/>
          <w:rtl/>
        </w:rPr>
      </w:pPr>
    </w:p>
    <w:p w14:paraId="3900EC2A" w14:textId="77777777" w:rsidR="00146577" w:rsidRDefault="00146577" w:rsidP="00E32711">
      <w:pPr>
        <w:spacing w:after="200"/>
        <w:rPr>
          <w:rFonts w:ascii="Sakkal Majalla" w:eastAsia="Times New Roman" w:hAnsi="Sakkal Majalla"/>
          <w:b/>
          <w:bCs/>
          <w:color w:val="006666"/>
          <w:sz w:val="160"/>
          <w:szCs w:val="72"/>
          <w:rtl/>
        </w:rPr>
      </w:pPr>
    </w:p>
    <w:p w14:paraId="4BF9D372" w14:textId="77777777" w:rsidR="00146577" w:rsidRDefault="00146577" w:rsidP="00E32711">
      <w:pPr>
        <w:spacing w:after="200"/>
        <w:rPr>
          <w:rFonts w:ascii="Sakkal Majalla" w:eastAsia="Times New Roman" w:hAnsi="Sakkal Majalla"/>
          <w:b/>
          <w:bCs/>
          <w:color w:val="006666"/>
          <w:sz w:val="160"/>
          <w:szCs w:val="72"/>
          <w:rtl/>
        </w:rPr>
      </w:pPr>
    </w:p>
    <w:p w14:paraId="69C01FE8" w14:textId="77777777" w:rsidR="00146577" w:rsidRDefault="00146577" w:rsidP="00E32711">
      <w:pPr>
        <w:spacing w:after="200"/>
        <w:rPr>
          <w:rFonts w:ascii="Sakkal Majalla" w:eastAsia="Times New Roman" w:hAnsi="Sakkal Majalla"/>
          <w:b/>
          <w:bCs/>
          <w:color w:val="006666"/>
          <w:sz w:val="160"/>
          <w:szCs w:val="72"/>
          <w:rtl/>
        </w:rPr>
      </w:pPr>
    </w:p>
    <w:p w14:paraId="0F2DD5AD" w14:textId="77777777" w:rsidR="00146577" w:rsidRDefault="00146577" w:rsidP="00E32711">
      <w:pPr>
        <w:spacing w:after="200"/>
        <w:rPr>
          <w:rFonts w:ascii="Sakkal Majalla" w:eastAsia="Times New Roman" w:hAnsi="Sakkal Majalla"/>
          <w:b/>
          <w:bCs/>
          <w:color w:val="006666"/>
          <w:sz w:val="160"/>
          <w:szCs w:val="72"/>
          <w:rtl/>
        </w:rPr>
      </w:pPr>
    </w:p>
    <w:p w14:paraId="5F4428A7" w14:textId="77777777" w:rsidR="00146577" w:rsidRPr="005A4A96" w:rsidRDefault="00146577" w:rsidP="00E32711">
      <w:pPr>
        <w:spacing w:after="200"/>
        <w:rPr>
          <w:rFonts w:ascii="Sakkal Majalla" w:eastAsia="Times New Roman" w:hAnsi="Sakkal Majalla"/>
          <w:b/>
          <w:bCs/>
          <w:color w:val="006666"/>
          <w:sz w:val="48"/>
          <w:szCs w:val="36"/>
          <w:rtl/>
        </w:rPr>
      </w:pPr>
    </w:p>
    <w:p w14:paraId="551558EC" w14:textId="77777777" w:rsidR="005A4A96" w:rsidRPr="005A4A96" w:rsidRDefault="005A4A96" w:rsidP="005A4A96">
      <w:pPr>
        <w:spacing w:after="200" w:line="240" w:lineRule="auto"/>
        <w:jc w:val="center"/>
        <w:rPr>
          <w:rFonts w:ascii="Sakkal Majalla" w:eastAsia="Times New Roman" w:hAnsi="Sakkal Majalla"/>
          <w:b/>
          <w:bCs/>
          <w:color w:val="006666"/>
          <w:sz w:val="56"/>
          <w:szCs w:val="44"/>
          <w:lang w:val="en-GB"/>
        </w:rPr>
      </w:pPr>
      <w:r w:rsidRPr="005A4A96">
        <w:rPr>
          <w:rFonts w:ascii="Sakkal Majalla" w:eastAsia="Times New Roman" w:hAnsi="Sakkal Majalla"/>
          <w:b/>
          <w:bCs/>
          <w:color w:val="006666"/>
          <w:sz w:val="56"/>
          <w:szCs w:val="44"/>
          <w:rtl/>
        </w:rPr>
        <w:lastRenderedPageBreak/>
        <w:t>أولاً: أسباب الخلافات في بيئة العمل</w:t>
      </w:r>
    </w:p>
    <w:p w14:paraId="5CD2B455"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تُعد الخلافات والنزاعات جزءًا طبيعيًا من بيئة العمل، حيث يجتمع أفراد مختلفون في الخبرات والمهارات والشخصيات والأفكار والأهداف للعمل معًا داخل المؤسسة. ولذلك فإن حدوث الخلافات لا يُعتبر بالضرورة أمرًا سلبيًا، بل قد يكون مؤشرًا على وجود تنوع في الآراء ووجهات النظر، وهو أمر صحي إذا تمت إدارته بطريقة احترافية</w:t>
      </w:r>
      <w:r w:rsidRPr="005A4A96">
        <w:rPr>
          <w:rFonts w:ascii="Sakkal Majalla" w:eastAsia="Times New Roman" w:hAnsi="Sakkal Majalla"/>
          <w:b/>
          <w:bCs/>
          <w:color w:val="auto"/>
          <w:sz w:val="48"/>
          <w:szCs w:val="36"/>
          <w:lang w:val="en-GB"/>
        </w:rPr>
        <w:t>.</w:t>
      </w:r>
    </w:p>
    <w:p w14:paraId="1A5D0E21"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وتكمن المشكلة الحقيقية ليس في وجود الخلافات، وإنما في كيفية التعامل معها وإدارتها. فالنزاع غير المُدار قد يؤدي إلى انخفاض الإنتاجية وتدهور العلاقات المهنية، بينما يمكن للخلاف المُدار بشكل جيد أن يتحول إلى فرصة للتطوير والإبداع وتحسين الأداء</w:t>
      </w:r>
      <w:r w:rsidRPr="005A4A96">
        <w:rPr>
          <w:rFonts w:ascii="Sakkal Majalla" w:eastAsia="Times New Roman" w:hAnsi="Sakkal Majalla"/>
          <w:b/>
          <w:bCs/>
          <w:color w:val="auto"/>
          <w:sz w:val="48"/>
          <w:szCs w:val="36"/>
          <w:lang w:val="en-GB"/>
        </w:rPr>
        <w:t>.</w:t>
      </w:r>
    </w:p>
    <w:p w14:paraId="7EF3B504" w14:textId="77777777"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t>مفهوم الخلاف في بيئة العمل</w:t>
      </w:r>
    </w:p>
    <w:p w14:paraId="66746106"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الخلاف في بيئة العمل هو</w:t>
      </w:r>
      <w:r w:rsidRPr="005A4A96">
        <w:rPr>
          <w:rFonts w:ascii="Sakkal Majalla" w:eastAsia="Times New Roman" w:hAnsi="Sakkal Majalla"/>
          <w:b/>
          <w:bCs/>
          <w:color w:val="auto"/>
          <w:sz w:val="48"/>
          <w:szCs w:val="36"/>
          <w:lang w:val="en-GB"/>
        </w:rPr>
        <w:t>:</w:t>
      </w:r>
    </w:p>
    <w:p w14:paraId="19BB05B7"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lang w:val="en-GB"/>
        </w:rPr>
        <w:t>"</w:t>
      </w:r>
      <w:r w:rsidRPr="005A4A96">
        <w:rPr>
          <w:rFonts w:ascii="Sakkal Majalla" w:eastAsia="Times New Roman" w:hAnsi="Sakkal Majalla"/>
          <w:b/>
          <w:bCs/>
          <w:color w:val="auto"/>
          <w:sz w:val="48"/>
          <w:szCs w:val="36"/>
          <w:rtl/>
        </w:rPr>
        <w:t>حالة من التباين أو التعارض في الآراء أو المصالح أو الأهداف أو الأساليب بين فردين أو أكثر داخل المؤسسة</w:t>
      </w:r>
      <w:r w:rsidRPr="005A4A96">
        <w:rPr>
          <w:rFonts w:ascii="Sakkal Majalla" w:eastAsia="Times New Roman" w:hAnsi="Sakkal Majalla"/>
          <w:b/>
          <w:bCs/>
          <w:color w:val="auto"/>
          <w:sz w:val="48"/>
          <w:szCs w:val="36"/>
          <w:lang w:val="en-GB"/>
        </w:rPr>
        <w:t>."</w:t>
      </w:r>
    </w:p>
    <w:p w14:paraId="36D6EB7D"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وقد يكون الخلاف</w:t>
      </w:r>
      <w:r w:rsidRPr="005A4A96">
        <w:rPr>
          <w:rFonts w:ascii="Sakkal Majalla" w:eastAsia="Times New Roman" w:hAnsi="Sakkal Majalla"/>
          <w:b/>
          <w:bCs/>
          <w:color w:val="auto"/>
          <w:sz w:val="48"/>
          <w:szCs w:val="36"/>
          <w:lang w:val="en-GB"/>
        </w:rPr>
        <w:t>:</w:t>
      </w:r>
    </w:p>
    <w:p w14:paraId="6E14E21D" w14:textId="77777777" w:rsidR="005A4A96" w:rsidRPr="005A4A96" w:rsidRDefault="005A4A96">
      <w:pPr>
        <w:numPr>
          <w:ilvl w:val="0"/>
          <w:numId w:val="48"/>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بسيطًا ومؤقتًا</w:t>
      </w:r>
      <w:r w:rsidRPr="005A4A96">
        <w:rPr>
          <w:rFonts w:ascii="Sakkal Majalla" w:eastAsia="Times New Roman" w:hAnsi="Sakkal Majalla"/>
          <w:b/>
          <w:bCs/>
          <w:color w:val="auto"/>
          <w:sz w:val="48"/>
          <w:szCs w:val="36"/>
          <w:lang w:val="en-GB"/>
        </w:rPr>
        <w:t>.</w:t>
      </w:r>
    </w:p>
    <w:p w14:paraId="32336C38" w14:textId="77777777" w:rsidR="005A4A96" w:rsidRPr="005A4A96" w:rsidRDefault="005A4A96">
      <w:pPr>
        <w:numPr>
          <w:ilvl w:val="0"/>
          <w:numId w:val="48"/>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متوسط التأثير</w:t>
      </w:r>
      <w:r w:rsidRPr="005A4A96">
        <w:rPr>
          <w:rFonts w:ascii="Sakkal Majalla" w:eastAsia="Times New Roman" w:hAnsi="Sakkal Majalla"/>
          <w:b/>
          <w:bCs/>
          <w:color w:val="auto"/>
          <w:sz w:val="48"/>
          <w:szCs w:val="36"/>
          <w:lang w:val="en-GB"/>
        </w:rPr>
        <w:t>.</w:t>
      </w:r>
    </w:p>
    <w:p w14:paraId="79CB7995" w14:textId="77777777" w:rsidR="005A4A96" w:rsidRPr="005A4A96" w:rsidRDefault="005A4A96">
      <w:pPr>
        <w:numPr>
          <w:ilvl w:val="0"/>
          <w:numId w:val="48"/>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حادًا ومعقدًا</w:t>
      </w:r>
      <w:r w:rsidRPr="005A4A96">
        <w:rPr>
          <w:rFonts w:ascii="Sakkal Majalla" w:eastAsia="Times New Roman" w:hAnsi="Sakkal Majalla"/>
          <w:b/>
          <w:bCs/>
          <w:color w:val="auto"/>
          <w:sz w:val="48"/>
          <w:szCs w:val="36"/>
          <w:lang w:val="en-GB"/>
        </w:rPr>
        <w:t>.</w:t>
      </w:r>
    </w:p>
    <w:p w14:paraId="0E042FC9" w14:textId="77777777" w:rsidR="005A4A96" w:rsidRPr="005A4A96" w:rsidRDefault="005A4A96">
      <w:pPr>
        <w:numPr>
          <w:ilvl w:val="0"/>
          <w:numId w:val="48"/>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فرديًا أو جماعيًا</w:t>
      </w:r>
      <w:r w:rsidRPr="005A4A96">
        <w:rPr>
          <w:rFonts w:ascii="Sakkal Majalla" w:eastAsia="Times New Roman" w:hAnsi="Sakkal Majalla"/>
          <w:b/>
          <w:bCs/>
          <w:color w:val="auto"/>
          <w:sz w:val="48"/>
          <w:szCs w:val="36"/>
          <w:lang w:val="en-GB"/>
        </w:rPr>
        <w:t>.</w:t>
      </w:r>
    </w:p>
    <w:p w14:paraId="51A9DFCD" w14:textId="77777777" w:rsidR="005A4A96" w:rsidRPr="005A4A96" w:rsidRDefault="005A4A96">
      <w:pPr>
        <w:numPr>
          <w:ilvl w:val="0"/>
          <w:numId w:val="48"/>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بين الموظفين أو الإدارات أو فرق العمل</w:t>
      </w:r>
      <w:r w:rsidRPr="005A4A96">
        <w:rPr>
          <w:rFonts w:ascii="Sakkal Majalla" w:eastAsia="Times New Roman" w:hAnsi="Sakkal Majalla"/>
          <w:b/>
          <w:bCs/>
          <w:color w:val="auto"/>
          <w:sz w:val="48"/>
          <w:szCs w:val="36"/>
          <w:lang w:val="en-GB"/>
        </w:rPr>
        <w:t>.</w:t>
      </w:r>
    </w:p>
    <w:p w14:paraId="7F761194" w14:textId="77777777" w:rsidR="005A4A96" w:rsidRDefault="005A4A96" w:rsidP="005A4A96">
      <w:pPr>
        <w:spacing w:after="200" w:line="240" w:lineRule="auto"/>
        <w:jc w:val="left"/>
        <w:rPr>
          <w:rFonts w:ascii="Sakkal Majalla" w:eastAsia="Times New Roman" w:hAnsi="Sakkal Majalla"/>
          <w:b/>
          <w:bCs/>
          <w:color w:val="auto"/>
          <w:sz w:val="48"/>
          <w:szCs w:val="36"/>
          <w:rtl/>
        </w:rPr>
      </w:pPr>
    </w:p>
    <w:p w14:paraId="7CFB94A2" w14:textId="34175DCB"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lastRenderedPageBreak/>
        <w:t>أسباب الخلافات في بيئة العمل</w:t>
      </w:r>
    </w:p>
    <w:p w14:paraId="5A8210E6"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أولاً: ضعف التواصل</w:t>
      </w:r>
    </w:p>
    <w:p w14:paraId="4ACF1FBF"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يُعد ضعف التواصل من أكثر أسباب النزاعات انتشارًا داخل المؤسسات</w:t>
      </w:r>
      <w:r w:rsidRPr="005A4A96">
        <w:rPr>
          <w:rFonts w:ascii="Sakkal Majalla" w:eastAsia="Times New Roman" w:hAnsi="Sakkal Majalla"/>
          <w:b/>
          <w:bCs/>
          <w:color w:val="auto"/>
          <w:sz w:val="48"/>
          <w:szCs w:val="36"/>
          <w:lang w:val="en-GB"/>
        </w:rPr>
        <w:t>.</w:t>
      </w:r>
    </w:p>
    <w:p w14:paraId="0701B436"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ويظهر من خلال</w:t>
      </w:r>
      <w:r w:rsidRPr="005A4A96">
        <w:rPr>
          <w:rFonts w:ascii="Sakkal Majalla" w:eastAsia="Times New Roman" w:hAnsi="Sakkal Majalla"/>
          <w:b/>
          <w:bCs/>
          <w:color w:val="auto"/>
          <w:sz w:val="48"/>
          <w:szCs w:val="36"/>
          <w:lang w:val="en-GB"/>
        </w:rPr>
        <w:t>:</w:t>
      </w:r>
    </w:p>
    <w:p w14:paraId="676B3C94" w14:textId="77777777" w:rsidR="005A4A96" w:rsidRPr="005A4A96" w:rsidRDefault="005A4A96">
      <w:pPr>
        <w:numPr>
          <w:ilvl w:val="0"/>
          <w:numId w:val="49"/>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عدم وضوح التعليمات</w:t>
      </w:r>
      <w:r w:rsidRPr="005A4A96">
        <w:rPr>
          <w:rFonts w:ascii="Sakkal Majalla" w:eastAsia="Times New Roman" w:hAnsi="Sakkal Majalla"/>
          <w:b/>
          <w:bCs/>
          <w:color w:val="auto"/>
          <w:sz w:val="48"/>
          <w:szCs w:val="36"/>
          <w:lang w:val="en-GB"/>
        </w:rPr>
        <w:t>.</w:t>
      </w:r>
    </w:p>
    <w:p w14:paraId="17FFE61D" w14:textId="77777777" w:rsidR="005A4A96" w:rsidRPr="005A4A96" w:rsidRDefault="005A4A96">
      <w:pPr>
        <w:numPr>
          <w:ilvl w:val="0"/>
          <w:numId w:val="49"/>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سوء فهم الرسائل</w:t>
      </w:r>
      <w:r w:rsidRPr="005A4A96">
        <w:rPr>
          <w:rFonts w:ascii="Sakkal Majalla" w:eastAsia="Times New Roman" w:hAnsi="Sakkal Majalla"/>
          <w:b/>
          <w:bCs/>
          <w:color w:val="auto"/>
          <w:sz w:val="48"/>
          <w:szCs w:val="36"/>
          <w:lang w:val="en-GB"/>
        </w:rPr>
        <w:t>.</w:t>
      </w:r>
    </w:p>
    <w:p w14:paraId="4F2BB309" w14:textId="77777777" w:rsidR="005A4A96" w:rsidRPr="005A4A96" w:rsidRDefault="005A4A96">
      <w:pPr>
        <w:numPr>
          <w:ilvl w:val="0"/>
          <w:numId w:val="49"/>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نقص المعلومات</w:t>
      </w:r>
      <w:r w:rsidRPr="005A4A96">
        <w:rPr>
          <w:rFonts w:ascii="Sakkal Majalla" w:eastAsia="Times New Roman" w:hAnsi="Sakkal Majalla"/>
          <w:b/>
          <w:bCs/>
          <w:color w:val="auto"/>
          <w:sz w:val="48"/>
          <w:szCs w:val="36"/>
          <w:lang w:val="en-GB"/>
        </w:rPr>
        <w:t>.</w:t>
      </w:r>
    </w:p>
    <w:p w14:paraId="5A804B91" w14:textId="77777777" w:rsidR="005A4A96" w:rsidRPr="005A4A96" w:rsidRDefault="005A4A96">
      <w:pPr>
        <w:numPr>
          <w:ilvl w:val="0"/>
          <w:numId w:val="49"/>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غموض الأهداف</w:t>
      </w:r>
      <w:r w:rsidRPr="005A4A96">
        <w:rPr>
          <w:rFonts w:ascii="Sakkal Majalla" w:eastAsia="Times New Roman" w:hAnsi="Sakkal Majalla"/>
          <w:b/>
          <w:bCs/>
          <w:color w:val="auto"/>
          <w:sz w:val="48"/>
          <w:szCs w:val="36"/>
          <w:lang w:val="en-GB"/>
        </w:rPr>
        <w:t>.</w:t>
      </w:r>
    </w:p>
    <w:p w14:paraId="06DFD7B7" w14:textId="77777777" w:rsidR="005A4A96" w:rsidRPr="005A4A96" w:rsidRDefault="005A4A96">
      <w:pPr>
        <w:numPr>
          <w:ilvl w:val="0"/>
          <w:numId w:val="49"/>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ضعف التغذية الراجعة</w:t>
      </w:r>
      <w:r w:rsidRPr="005A4A96">
        <w:rPr>
          <w:rFonts w:ascii="Sakkal Majalla" w:eastAsia="Times New Roman" w:hAnsi="Sakkal Majalla"/>
          <w:b/>
          <w:bCs/>
          <w:color w:val="auto"/>
          <w:sz w:val="48"/>
          <w:szCs w:val="36"/>
          <w:lang w:val="en-GB"/>
        </w:rPr>
        <w:t>.</w:t>
      </w:r>
    </w:p>
    <w:p w14:paraId="54633962"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مثال</w:t>
      </w:r>
      <w:r w:rsidRPr="005A4A96">
        <w:rPr>
          <w:rFonts w:ascii="Sakkal Majalla" w:eastAsia="Times New Roman" w:hAnsi="Sakkal Majalla"/>
          <w:b/>
          <w:bCs/>
          <w:color w:val="auto"/>
          <w:sz w:val="48"/>
          <w:szCs w:val="36"/>
          <w:lang w:val="en-GB"/>
        </w:rPr>
        <w:t>:</w:t>
      </w:r>
      <w:r w:rsidRPr="005A4A96">
        <w:rPr>
          <w:rFonts w:ascii="Sakkal Majalla" w:eastAsia="Times New Roman" w:hAnsi="Sakkal Majalla"/>
          <w:b/>
          <w:bCs/>
          <w:color w:val="auto"/>
          <w:sz w:val="48"/>
          <w:szCs w:val="36"/>
          <w:lang w:val="en-GB"/>
        </w:rPr>
        <w:br/>
      </w:r>
      <w:r w:rsidRPr="005A4A96">
        <w:rPr>
          <w:rFonts w:ascii="Sakkal Majalla" w:eastAsia="Times New Roman" w:hAnsi="Sakkal Majalla"/>
          <w:b/>
          <w:bCs/>
          <w:color w:val="auto"/>
          <w:sz w:val="48"/>
          <w:szCs w:val="36"/>
          <w:rtl/>
        </w:rPr>
        <w:t>قد يفسر موظف تعليمات المدير بطريقة مختلفة عن المقصود بسبب غموض الرسالة، مما يؤدي إلى خلاف حول النتائج</w:t>
      </w:r>
      <w:r w:rsidRPr="005A4A96">
        <w:rPr>
          <w:rFonts w:ascii="Sakkal Majalla" w:eastAsia="Times New Roman" w:hAnsi="Sakkal Majalla"/>
          <w:b/>
          <w:bCs/>
          <w:color w:val="auto"/>
          <w:sz w:val="48"/>
          <w:szCs w:val="36"/>
          <w:lang w:val="en-GB"/>
        </w:rPr>
        <w:t>.</w:t>
      </w:r>
    </w:p>
    <w:p w14:paraId="7D9D3D63"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ثانياً: اختلاف الشخصيات</w:t>
      </w:r>
    </w:p>
    <w:p w14:paraId="14490889"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كل فرد يمتلك</w:t>
      </w:r>
      <w:r w:rsidRPr="005A4A96">
        <w:rPr>
          <w:rFonts w:ascii="Sakkal Majalla" w:eastAsia="Times New Roman" w:hAnsi="Sakkal Majalla"/>
          <w:b/>
          <w:bCs/>
          <w:color w:val="auto"/>
          <w:sz w:val="48"/>
          <w:szCs w:val="36"/>
          <w:lang w:val="en-GB"/>
        </w:rPr>
        <w:t>:</w:t>
      </w:r>
    </w:p>
    <w:p w14:paraId="50D93620" w14:textId="77777777" w:rsidR="005A4A96" w:rsidRPr="005A4A96" w:rsidRDefault="005A4A96">
      <w:pPr>
        <w:numPr>
          <w:ilvl w:val="0"/>
          <w:numId w:val="50"/>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أسلوب تفكير مختلفًا</w:t>
      </w:r>
      <w:r w:rsidRPr="005A4A96">
        <w:rPr>
          <w:rFonts w:ascii="Sakkal Majalla" w:eastAsia="Times New Roman" w:hAnsi="Sakkal Majalla"/>
          <w:b/>
          <w:bCs/>
          <w:color w:val="auto"/>
          <w:sz w:val="48"/>
          <w:szCs w:val="36"/>
          <w:lang w:val="en-GB"/>
        </w:rPr>
        <w:t>.</w:t>
      </w:r>
    </w:p>
    <w:p w14:paraId="37FE58F8" w14:textId="77777777" w:rsidR="005A4A96" w:rsidRPr="005A4A96" w:rsidRDefault="005A4A96">
      <w:pPr>
        <w:numPr>
          <w:ilvl w:val="0"/>
          <w:numId w:val="50"/>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طريقة عمل مختلفة</w:t>
      </w:r>
      <w:r w:rsidRPr="005A4A96">
        <w:rPr>
          <w:rFonts w:ascii="Sakkal Majalla" w:eastAsia="Times New Roman" w:hAnsi="Sakkal Majalla"/>
          <w:b/>
          <w:bCs/>
          <w:color w:val="auto"/>
          <w:sz w:val="48"/>
          <w:szCs w:val="36"/>
          <w:lang w:val="en-GB"/>
        </w:rPr>
        <w:t>.</w:t>
      </w:r>
    </w:p>
    <w:p w14:paraId="33A7F8C9" w14:textId="77777777" w:rsidR="005A4A96" w:rsidRPr="005A4A96" w:rsidRDefault="005A4A96">
      <w:pPr>
        <w:numPr>
          <w:ilvl w:val="0"/>
          <w:numId w:val="50"/>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قيمًا ومعتقدات خاصة</w:t>
      </w:r>
      <w:r w:rsidRPr="005A4A96">
        <w:rPr>
          <w:rFonts w:ascii="Sakkal Majalla" w:eastAsia="Times New Roman" w:hAnsi="Sakkal Majalla"/>
          <w:b/>
          <w:bCs/>
          <w:color w:val="auto"/>
          <w:sz w:val="48"/>
          <w:szCs w:val="36"/>
          <w:lang w:val="en-GB"/>
        </w:rPr>
        <w:t>.</w:t>
      </w:r>
    </w:p>
    <w:p w14:paraId="4E0016ED" w14:textId="77777777" w:rsidR="005A4A96" w:rsidRPr="005A4A96" w:rsidRDefault="005A4A96">
      <w:pPr>
        <w:numPr>
          <w:ilvl w:val="0"/>
          <w:numId w:val="50"/>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lastRenderedPageBreak/>
        <w:t>نمط تواصل خاصًا</w:t>
      </w:r>
      <w:r w:rsidRPr="005A4A96">
        <w:rPr>
          <w:rFonts w:ascii="Sakkal Majalla" w:eastAsia="Times New Roman" w:hAnsi="Sakkal Majalla"/>
          <w:b/>
          <w:bCs/>
          <w:color w:val="auto"/>
          <w:sz w:val="48"/>
          <w:szCs w:val="36"/>
          <w:lang w:val="en-GB"/>
        </w:rPr>
        <w:t>.</w:t>
      </w:r>
    </w:p>
    <w:p w14:paraId="747C6F1E"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وهذا التنوع قد يؤدي إلى سوء الفهم أو الاختلاف في وجهات النظر</w:t>
      </w:r>
      <w:r w:rsidRPr="005A4A96">
        <w:rPr>
          <w:rFonts w:ascii="Sakkal Majalla" w:eastAsia="Times New Roman" w:hAnsi="Sakkal Majalla"/>
          <w:b/>
          <w:bCs/>
          <w:color w:val="auto"/>
          <w:sz w:val="48"/>
          <w:szCs w:val="36"/>
          <w:lang w:val="en-GB"/>
        </w:rPr>
        <w:t>.</w:t>
      </w:r>
    </w:p>
    <w:p w14:paraId="64BFB6C0"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ثالثاً: تضارب المصالح</w:t>
      </w:r>
    </w:p>
    <w:p w14:paraId="29D2D079"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عندما تتعارض مصالح الأفراد أو الأقسام قد تظهر الخلافات</w:t>
      </w:r>
      <w:r w:rsidRPr="005A4A96">
        <w:rPr>
          <w:rFonts w:ascii="Sakkal Majalla" w:eastAsia="Times New Roman" w:hAnsi="Sakkal Majalla"/>
          <w:b/>
          <w:bCs/>
          <w:color w:val="auto"/>
          <w:sz w:val="48"/>
          <w:szCs w:val="36"/>
          <w:lang w:val="en-GB"/>
        </w:rPr>
        <w:t>.</w:t>
      </w:r>
    </w:p>
    <w:p w14:paraId="17947AF1"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مثل</w:t>
      </w:r>
      <w:r w:rsidRPr="005A4A96">
        <w:rPr>
          <w:rFonts w:ascii="Sakkal Majalla" w:eastAsia="Times New Roman" w:hAnsi="Sakkal Majalla"/>
          <w:b/>
          <w:bCs/>
          <w:color w:val="auto"/>
          <w:sz w:val="48"/>
          <w:szCs w:val="36"/>
          <w:lang w:val="en-GB"/>
        </w:rPr>
        <w:t>:</w:t>
      </w:r>
    </w:p>
    <w:p w14:paraId="363D1FE1" w14:textId="77777777" w:rsidR="005A4A96" w:rsidRPr="005A4A96" w:rsidRDefault="005A4A96">
      <w:pPr>
        <w:numPr>
          <w:ilvl w:val="0"/>
          <w:numId w:val="51"/>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التنافس على الموارد</w:t>
      </w:r>
      <w:r w:rsidRPr="005A4A96">
        <w:rPr>
          <w:rFonts w:ascii="Sakkal Majalla" w:eastAsia="Times New Roman" w:hAnsi="Sakkal Majalla"/>
          <w:b/>
          <w:bCs/>
          <w:color w:val="auto"/>
          <w:sz w:val="48"/>
          <w:szCs w:val="36"/>
          <w:lang w:val="en-GB"/>
        </w:rPr>
        <w:t>.</w:t>
      </w:r>
    </w:p>
    <w:p w14:paraId="61FCDAA5" w14:textId="77777777" w:rsidR="005A4A96" w:rsidRPr="005A4A96" w:rsidRDefault="005A4A96">
      <w:pPr>
        <w:numPr>
          <w:ilvl w:val="0"/>
          <w:numId w:val="51"/>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التنافس على الترقيات</w:t>
      </w:r>
      <w:r w:rsidRPr="005A4A96">
        <w:rPr>
          <w:rFonts w:ascii="Sakkal Majalla" w:eastAsia="Times New Roman" w:hAnsi="Sakkal Majalla"/>
          <w:b/>
          <w:bCs/>
          <w:color w:val="auto"/>
          <w:sz w:val="48"/>
          <w:szCs w:val="36"/>
          <w:lang w:val="en-GB"/>
        </w:rPr>
        <w:t>.</w:t>
      </w:r>
    </w:p>
    <w:p w14:paraId="3C5CD8F6" w14:textId="77777777" w:rsidR="005A4A96" w:rsidRPr="005A4A96" w:rsidRDefault="005A4A96">
      <w:pPr>
        <w:numPr>
          <w:ilvl w:val="0"/>
          <w:numId w:val="51"/>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التنافس على الصلاحيات</w:t>
      </w:r>
      <w:r w:rsidRPr="005A4A96">
        <w:rPr>
          <w:rFonts w:ascii="Sakkal Majalla" w:eastAsia="Times New Roman" w:hAnsi="Sakkal Majalla"/>
          <w:b/>
          <w:bCs/>
          <w:color w:val="auto"/>
          <w:sz w:val="48"/>
          <w:szCs w:val="36"/>
          <w:lang w:val="en-GB"/>
        </w:rPr>
        <w:t>.</w:t>
      </w:r>
    </w:p>
    <w:p w14:paraId="50FC3A38"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رابعاً: عدم وضوح الأدوار والمسؤوليات</w:t>
      </w:r>
    </w:p>
    <w:p w14:paraId="775262E9"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عندما لا تكون المهام محددة بشكل واضح يحدث</w:t>
      </w:r>
      <w:r w:rsidRPr="005A4A96">
        <w:rPr>
          <w:rFonts w:ascii="Sakkal Majalla" w:eastAsia="Times New Roman" w:hAnsi="Sakkal Majalla"/>
          <w:b/>
          <w:bCs/>
          <w:color w:val="auto"/>
          <w:sz w:val="48"/>
          <w:szCs w:val="36"/>
          <w:lang w:val="en-GB"/>
        </w:rPr>
        <w:t>:</w:t>
      </w:r>
    </w:p>
    <w:p w14:paraId="2EA98C6A" w14:textId="77777777" w:rsidR="005A4A96" w:rsidRPr="005A4A96" w:rsidRDefault="005A4A96">
      <w:pPr>
        <w:numPr>
          <w:ilvl w:val="0"/>
          <w:numId w:val="52"/>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تداخل في المسؤوليات</w:t>
      </w:r>
      <w:r w:rsidRPr="005A4A96">
        <w:rPr>
          <w:rFonts w:ascii="Sakkal Majalla" w:eastAsia="Times New Roman" w:hAnsi="Sakkal Majalla"/>
          <w:b/>
          <w:bCs/>
          <w:color w:val="auto"/>
          <w:sz w:val="48"/>
          <w:szCs w:val="36"/>
          <w:lang w:val="en-GB"/>
        </w:rPr>
        <w:t>.</w:t>
      </w:r>
    </w:p>
    <w:p w14:paraId="397C9D71" w14:textId="77777777" w:rsidR="005A4A96" w:rsidRPr="005A4A96" w:rsidRDefault="005A4A96">
      <w:pPr>
        <w:numPr>
          <w:ilvl w:val="0"/>
          <w:numId w:val="52"/>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ازدواجية في العمل</w:t>
      </w:r>
      <w:r w:rsidRPr="005A4A96">
        <w:rPr>
          <w:rFonts w:ascii="Sakkal Majalla" w:eastAsia="Times New Roman" w:hAnsi="Sakkal Majalla"/>
          <w:b/>
          <w:bCs/>
          <w:color w:val="auto"/>
          <w:sz w:val="48"/>
          <w:szCs w:val="36"/>
          <w:lang w:val="en-GB"/>
        </w:rPr>
        <w:t>.</w:t>
      </w:r>
    </w:p>
    <w:p w14:paraId="7CB0D735" w14:textId="77777777" w:rsidR="005A4A96" w:rsidRPr="005A4A96" w:rsidRDefault="005A4A96">
      <w:pPr>
        <w:numPr>
          <w:ilvl w:val="0"/>
          <w:numId w:val="52"/>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تبادل اللوم بين الموظفين</w:t>
      </w:r>
      <w:r w:rsidRPr="005A4A96">
        <w:rPr>
          <w:rFonts w:ascii="Sakkal Majalla" w:eastAsia="Times New Roman" w:hAnsi="Sakkal Majalla"/>
          <w:b/>
          <w:bCs/>
          <w:color w:val="auto"/>
          <w:sz w:val="48"/>
          <w:szCs w:val="36"/>
          <w:lang w:val="en-GB"/>
        </w:rPr>
        <w:t>.</w:t>
      </w:r>
    </w:p>
    <w:p w14:paraId="273D0052"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خامساً: ضغوط العمل</w:t>
      </w:r>
    </w:p>
    <w:p w14:paraId="6A420B33"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الضغط المستمر قد يؤدي إلى</w:t>
      </w:r>
      <w:r w:rsidRPr="005A4A96">
        <w:rPr>
          <w:rFonts w:ascii="Sakkal Majalla" w:eastAsia="Times New Roman" w:hAnsi="Sakkal Majalla"/>
          <w:b/>
          <w:bCs/>
          <w:color w:val="auto"/>
          <w:sz w:val="48"/>
          <w:szCs w:val="36"/>
          <w:lang w:val="en-GB"/>
        </w:rPr>
        <w:t>:</w:t>
      </w:r>
    </w:p>
    <w:p w14:paraId="02B49353" w14:textId="77777777" w:rsidR="005A4A96" w:rsidRPr="005A4A96" w:rsidRDefault="005A4A96">
      <w:pPr>
        <w:numPr>
          <w:ilvl w:val="0"/>
          <w:numId w:val="53"/>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التوتر</w:t>
      </w:r>
      <w:r w:rsidRPr="005A4A96">
        <w:rPr>
          <w:rFonts w:ascii="Sakkal Majalla" w:eastAsia="Times New Roman" w:hAnsi="Sakkal Majalla"/>
          <w:b/>
          <w:bCs/>
          <w:color w:val="auto"/>
          <w:sz w:val="48"/>
          <w:szCs w:val="36"/>
          <w:lang w:val="en-GB"/>
        </w:rPr>
        <w:t>.</w:t>
      </w:r>
    </w:p>
    <w:p w14:paraId="64848AED" w14:textId="77777777" w:rsidR="005A4A96" w:rsidRPr="005A4A96" w:rsidRDefault="005A4A96">
      <w:pPr>
        <w:numPr>
          <w:ilvl w:val="0"/>
          <w:numId w:val="53"/>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lastRenderedPageBreak/>
        <w:t>العصبية</w:t>
      </w:r>
      <w:r w:rsidRPr="005A4A96">
        <w:rPr>
          <w:rFonts w:ascii="Sakkal Majalla" w:eastAsia="Times New Roman" w:hAnsi="Sakkal Majalla"/>
          <w:b/>
          <w:bCs/>
          <w:color w:val="auto"/>
          <w:sz w:val="48"/>
          <w:szCs w:val="36"/>
          <w:lang w:val="en-GB"/>
        </w:rPr>
        <w:t>.</w:t>
      </w:r>
    </w:p>
    <w:p w14:paraId="4BD293A5" w14:textId="77777777" w:rsidR="005A4A96" w:rsidRPr="005A4A96" w:rsidRDefault="005A4A96">
      <w:pPr>
        <w:numPr>
          <w:ilvl w:val="0"/>
          <w:numId w:val="53"/>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سرعة الانفعال</w:t>
      </w:r>
      <w:r w:rsidRPr="005A4A96">
        <w:rPr>
          <w:rFonts w:ascii="Sakkal Majalla" w:eastAsia="Times New Roman" w:hAnsi="Sakkal Majalla"/>
          <w:b/>
          <w:bCs/>
          <w:color w:val="auto"/>
          <w:sz w:val="48"/>
          <w:szCs w:val="36"/>
          <w:lang w:val="en-GB"/>
        </w:rPr>
        <w:t>.</w:t>
      </w:r>
    </w:p>
    <w:p w14:paraId="687700D9" w14:textId="77777777" w:rsidR="005A4A96" w:rsidRPr="005A4A96" w:rsidRDefault="005A4A96">
      <w:pPr>
        <w:numPr>
          <w:ilvl w:val="0"/>
          <w:numId w:val="53"/>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انخفاض القدرة على التحكم بالمشاعر</w:t>
      </w:r>
      <w:r w:rsidRPr="005A4A96">
        <w:rPr>
          <w:rFonts w:ascii="Sakkal Majalla" w:eastAsia="Times New Roman" w:hAnsi="Sakkal Majalla"/>
          <w:b/>
          <w:bCs/>
          <w:color w:val="auto"/>
          <w:sz w:val="48"/>
          <w:szCs w:val="36"/>
          <w:lang w:val="en-GB"/>
        </w:rPr>
        <w:t>.</w:t>
      </w:r>
    </w:p>
    <w:p w14:paraId="386871DA"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سادساً: الاختلاف في الأهداف والأولويات</w:t>
      </w:r>
    </w:p>
    <w:p w14:paraId="19E49D0D"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قد تختلف رؤية كل قسم أو موظف حول الأولويات المطلوبة</w:t>
      </w:r>
      <w:r w:rsidRPr="005A4A96">
        <w:rPr>
          <w:rFonts w:ascii="Sakkal Majalla" w:eastAsia="Times New Roman" w:hAnsi="Sakkal Majalla"/>
          <w:b/>
          <w:bCs/>
          <w:color w:val="auto"/>
          <w:sz w:val="48"/>
          <w:szCs w:val="36"/>
          <w:lang w:val="en-GB"/>
        </w:rPr>
        <w:t>.</w:t>
      </w:r>
    </w:p>
    <w:p w14:paraId="7269C1ED"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مثال</w:t>
      </w:r>
      <w:r w:rsidRPr="005A4A96">
        <w:rPr>
          <w:rFonts w:ascii="Sakkal Majalla" w:eastAsia="Times New Roman" w:hAnsi="Sakkal Majalla"/>
          <w:b/>
          <w:bCs/>
          <w:color w:val="auto"/>
          <w:sz w:val="48"/>
          <w:szCs w:val="36"/>
          <w:lang w:val="en-GB"/>
        </w:rPr>
        <w:t>:</w:t>
      </w:r>
      <w:r w:rsidRPr="005A4A96">
        <w:rPr>
          <w:rFonts w:ascii="Sakkal Majalla" w:eastAsia="Times New Roman" w:hAnsi="Sakkal Majalla"/>
          <w:b/>
          <w:bCs/>
          <w:color w:val="auto"/>
          <w:sz w:val="48"/>
          <w:szCs w:val="36"/>
          <w:lang w:val="en-GB"/>
        </w:rPr>
        <w:br/>
      </w:r>
      <w:r w:rsidRPr="005A4A96">
        <w:rPr>
          <w:rFonts w:ascii="Sakkal Majalla" w:eastAsia="Times New Roman" w:hAnsi="Sakkal Majalla"/>
          <w:b/>
          <w:bCs/>
          <w:color w:val="auto"/>
          <w:sz w:val="48"/>
          <w:szCs w:val="36"/>
          <w:rtl/>
        </w:rPr>
        <w:t>قسم المبيعات يسعى لزيادة المبيعات بسرعة، بينما قسم الجودة يركز على التدقيق والتحقق قبل التنفيذ</w:t>
      </w:r>
      <w:r w:rsidRPr="005A4A96">
        <w:rPr>
          <w:rFonts w:ascii="Sakkal Majalla" w:eastAsia="Times New Roman" w:hAnsi="Sakkal Majalla"/>
          <w:b/>
          <w:bCs/>
          <w:color w:val="auto"/>
          <w:sz w:val="48"/>
          <w:szCs w:val="36"/>
          <w:lang w:val="en-GB"/>
        </w:rPr>
        <w:t>.</w:t>
      </w:r>
    </w:p>
    <w:p w14:paraId="5E41A8DE"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سابعاً: ضعف القيادة والإدارة</w:t>
      </w:r>
    </w:p>
    <w:p w14:paraId="17F82B96"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الإدارة غير الفعالة قد تساهم في</w:t>
      </w:r>
      <w:r w:rsidRPr="005A4A96">
        <w:rPr>
          <w:rFonts w:ascii="Sakkal Majalla" w:eastAsia="Times New Roman" w:hAnsi="Sakkal Majalla"/>
          <w:b/>
          <w:bCs/>
          <w:color w:val="auto"/>
          <w:sz w:val="48"/>
          <w:szCs w:val="36"/>
          <w:lang w:val="en-GB"/>
        </w:rPr>
        <w:t>:</w:t>
      </w:r>
    </w:p>
    <w:p w14:paraId="26ACD24A" w14:textId="77777777" w:rsidR="005A4A96" w:rsidRPr="005A4A96" w:rsidRDefault="005A4A96">
      <w:pPr>
        <w:numPr>
          <w:ilvl w:val="0"/>
          <w:numId w:val="54"/>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تفاقم النزاعات</w:t>
      </w:r>
      <w:r w:rsidRPr="005A4A96">
        <w:rPr>
          <w:rFonts w:ascii="Sakkal Majalla" w:eastAsia="Times New Roman" w:hAnsi="Sakkal Majalla"/>
          <w:b/>
          <w:bCs/>
          <w:color w:val="auto"/>
          <w:sz w:val="48"/>
          <w:szCs w:val="36"/>
          <w:lang w:val="en-GB"/>
        </w:rPr>
        <w:t>.</w:t>
      </w:r>
    </w:p>
    <w:p w14:paraId="4F0C2E95" w14:textId="77777777" w:rsidR="005A4A96" w:rsidRPr="005A4A96" w:rsidRDefault="005A4A96">
      <w:pPr>
        <w:numPr>
          <w:ilvl w:val="0"/>
          <w:numId w:val="54"/>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غياب العدالة</w:t>
      </w:r>
      <w:r w:rsidRPr="005A4A96">
        <w:rPr>
          <w:rFonts w:ascii="Sakkal Majalla" w:eastAsia="Times New Roman" w:hAnsi="Sakkal Majalla"/>
          <w:b/>
          <w:bCs/>
          <w:color w:val="auto"/>
          <w:sz w:val="48"/>
          <w:szCs w:val="36"/>
          <w:lang w:val="en-GB"/>
        </w:rPr>
        <w:t>.</w:t>
      </w:r>
    </w:p>
    <w:p w14:paraId="2163F1D5" w14:textId="77777777" w:rsidR="005A4A96" w:rsidRPr="005A4A96" w:rsidRDefault="005A4A96">
      <w:pPr>
        <w:numPr>
          <w:ilvl w:val="0"/>
          <w:numId w:val="54"/>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ضعف التواصل</w:t>
      </w:r>
      <w:r w:rsidRPr="005A4A96">
        <w:rPr>
          <w:rFonts w:ascii="Sakkal Majalla" w:eastAsia="Times New Roman" w:hAnsi="Sakkal Majalla"/>
          <w:b/>
          <w:bCs/>
          <w:color w:val="auto"/>
          <w:sz w:val="48"/>
          <w:szCs w:val="36"/>
          <w:lang w:val="en-GB"/>
        </w:rPr>
        <w:t>.</w:t>
      </w:r>
    </w:p>
    <w:p w14:paraId="12413AD8" w14:textId="77777777" w:rsidR="005A4A96" w:rsidRPr="005A4A96" w:rsidRDefault="005A4A96">
      <w:pPr>
        <w:numPr>
          <w:ilvl w:val="0"/>
          <w:numId w:val="54"/>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عدم حل المشكلات في الوقت المناسب</w:t>
      </w:r>
      <w:r w:rsidRPr="005A4A96">
        <w:rPr>
          <w:rFonts w:ascii="Sakkal Majalla" w:eastAsia="Times New Roman" w:hAnsi="Sakkal Majalla"/>
          <w:b/>
          <w:bCs/>
          <w:color w:val="auto"/>
          <w:sz w:val="48"/>
          <w:szCs w:val="36"/>
          <w:lang w:val="en-GB"/>
        </w:rPr>
        <w:t>.</w:t>
      </w:r>
    </w:p>
    <w:p w14:paraId="6B7B285D"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ثامناً: التحيز وسوء المعاملة</w:t>
      </w:r>
    </w:p>
    <w:p w14:paraId="6EC864F4"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يشعر الموظفون بالإحباط عندما يعتقدون بوجود</w:t>
      </w:r>
      <w:r w:rsidRPr="005A4A96">
        <w:rPr>
          <w:rFonts w:ascii="Sakkal Majalla" w:eastAsia="Times New Roman" w:hAnsi="Sakkal Majalla"/>
          <w:b/>
          <w:bCs/>
          <w:color w:val="auto"/>
          <w:sz w:val="48"/>
          <w:szCs w:val="36"/>
          <w:lang w:val="en-GB"/>
        </w:rPr>
        <w:t>:</w:t>
      </w:r>
    </w:p>
    <w:p w14:paraId="18D5D782" w14:textId="77777777" w:rsidR="005A4A96" w:rsidRPr="005A4A96" w:rsidRDefault="005A4A96">
      <w:pPr>
        <w:numPr>
          <w:ilvl w:val="0"/>
          <w:numId w:val="55"/>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محاباة</w:t>
      </w:r>
      <w:r w:rsidRPr="005A4A96">
        <w:rPr>
          <w:rFonts w:ascii="Sakkal Majalla" w:eastAsia="Times New Roman" w:hAnsi="Sakkal Majalla"/>
          <w:b/>
          <w:bCs/>
          <w:color w:val="auto"/>
          <w:sz w:val="48"/>
          <w:szCs w:val="36"/>
          <w:lang w:val="en-GB"/>
        </w:rPr>
        <w:t>.</w:t>
      </w:r>
    </w:p>
    <w:p w14:paraId="5EB95B3C" w14:textId="77777777" w:rsidR="005A4A96" w:rsidRPr="005A4A96" w:rsidRDefault="005A4A96">
      <w:pPr>
        <w:numPr>
          <w:ilvl w:val="0"/>
          <w:numId w:val="55"/>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lastRenderedPageBreak/>
        <w:t>تمييز</w:t>
      </w:r>
      <w:r w:rsidRPr="005A4A96">
        <w:rPr>
          <w:rFonts w:ascii="Sakkal Majalla" w:eastAsia="Times New Roman" w:hAnsi="Sakkal Majalla"/>
          <w:b/>
          <w:bCs/>
          <w:color w:val="auto"/>
          <w:sz w:val="48"/>
          <w:szCs w:val="36"/>
          <w:lang w:val="en-GB"/>
        </w:rPr>
        <w:t>.</w:t>
      </w:r>
    </w:p>
    <w:p w14:paraId="07EDF1CE" w14:textId="77777777" w:rsidR="005A4A96" w:rsidRPr="005A4A96" w:rsidRDefault="005A4A96">
      <w:pPr>
        <w:numPr>
          <w:ilvl w:val="0"/>
          <w:numId w:val="55"/>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عدم عدالة</w:t>
      </w:r>
      <w:r w:rsidRPr="005A4A96">
        <w:rPr>
          <w:rFonts w:ascii="Sakkal Majalla" w:eastAsia="Times New Roman" w:hAnsi="Sakkal Majalla"/>
          <w:b/>
          <w:bCs/>
          <w:color w:val="auto"/>
          <w:sz w:val="48"/>
          <w:szCs w:val="36"/>
          <w:lang w:val="en-GB"/>
        </w:rPr>
        <w:t>.</w:t>
      </w:r>
    </w:p>
    <w:p w14:paraId="4E62199E"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مما يؤدي إلى ظهور النزاعات والخلافات</w:t>
      </w:r>
      <w:r w:rsidRPr="005A4A96">
        <w:rPr>
          <w:rFonts w:ascii="Sakkal Majalla" w:eastAsia="Times New Roman" w:hAnsi="Sakkal Majalla"/>
          <w:b/>
          <w:bCs/>
          <w:color w:val="auto"/>
          <w:sz w:val="48"/>
          <w:szCs w:val="36"/>
          <w:lang w:val="en-GB"/>
        </w:rPr>
        <w:t>.</w:t>
      </w:r>
    </w:p>
    <w:p w14:paraId="247D9B91" w14:textId="77777777"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t>أنواع الخلافات في بيئة العمل</w:t>
      </w:r>
    </w:p>
    <w:p w14:paraId="01C5C300"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الخلافات الشخصية</w:t>
      </w:r>
    </w:p>
    <w:p w14:paraId="1AD688C1"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تنشأ بسبب</w:t>
      </w:r>
      <w:r w:rsidRPr="005A4A96">
        <w:rPr>
          <w:rFonts w:ascii="Sakkal Majalla" w:eastAsia="Times New Roman" w:hAnsi="Sakkal Majalla"/>
          <w:b/>
          <w:bCs/>
          <w:color w:val="auto"/>
          <w:sz w:val="48"/>
          <w:szCs w:val="36"/>
          <w:lang w:val="en-GB"/>
        </w:rPr>
        <w:t>:</w:t>
      </w:r>
    </w:p>
    <w:p w14:paraId="33491EF8" w14:textId="77777777" w:rsidR="005A4A96" w:rsidRPr="005A4A96" w:rsidRDefault="005A4A96">
      <w:pPr>
        <w:numPr>
          <w:ilvl w:val="0"/>
          <w:numId w:val="56"/>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اختلاف الشخصيات</w:t>
      </w:r>
      <w:r w:rsidRPr="005A4A96">
        <w:rPr>
          <w:rFonts w:ascii="Sakkal Majalla" w:eastAsia="Times New Roman" w:hAnsi="Sakkal Majalla"/>
          <w:b/>
          <w:bCs/>
          <w:color w:val="auto"/>
          <w:sz w:val="48"/>
          <w:szCs w:val="36"/>
          <w:lang w:val="en-GB"/>
        </w:rPr>
        <w:t>.</w:t>
      </w:r>
    </w:p>
    <w:p w14:paraId="1735EC2F" w14:textId="77777777" w:rsidR="005A4A96" w:rsidRPr="005A4A96" w:rsidRDefault="005A4A96">
      <w:pPr>
        <w:numPr>
          <w:ilvl w:val="0"/>
          <w:numId w:val="56"/>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سوء الفهم</w:t>
      </w:r>
      <w:r w:rsidRPr="005A4A96">
        <w:rPr>
          <w:rFonts w:ascii="Sakkal Majalla" w:eastAsia="Times New Roman" w:hAnsi="Sakkal Majalla"/>
          <w:b/>
          <w:bCs/>
          <w:color w:val="auto"/>
          <w:sz w:val="48"/>
          <w:szCs w:val="36"/>
          <w:lang w:val="en-GB"/>
        </w:rPr>
        <w:t>.</w:t>
      </w:r>
    </w:p>
    <w:p w14:paraId="0AB2839F" w14:textId="77777777" w:rsidR="005A4A96" w:rsidRPr="005A4A96" w:rsidRDefault="005A4A96">
      <w:pPr>
        <w:numPr>
          <w:ilvl w:val="0"/>
          <w:numId w:val="56"/>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المشاعر السلبية</w:t>
      </w:r>
      <w:r w:rsidRPr="005A4A96">
        <w:rPr>
          <w:rFonts w:ascii="Sakkal Majalla" w:eastAsia="Times New Roman" w:hAnsi="Sakkal Majalla"/>
          <w:b/>
          <w:bCs/>
          <w:color w:val="auto"/>
          <w:sz w:val="48"/>
          <w:szCs w:val="36"/>
          <w:lang w:val="en-GB"/>
        </w:rPr>
        <w:t>.</w:t>
      </w:r>
    </w:p>
    <w:p w14:paraId="7D70153E"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الخلافات المهنية</w:t>
      </w:r>
    </w:p>
    <w:p w14:paraId="4FEBEB5A"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تنشأ حول</w:t>
      </w:r>
      <w:r w:rsidRPr="005A4A96">
        <w:rPr>
          <w:rFonts w:ascii="Sakkal Majalla" w:eastAsia="Times New Roman" w:hAnsi="Sakkal Majalla"/>
          <w:b/>
          <w:bCs/>
          <w:color w:val="auto"/>
          <w:sz w:val="48"/>
          <w:szCs w:val="36"/>
          <w:lang w:val="en-GB"/>
        </w:rPr>
        <w:t>:</w:t>
      </w:r>
    </w:p>
    <w:p w14:paraId="28B0B10A" w14:textId="77777777" w:rsidR="005A4A96" w:rsidRPr="005A4A96" w:rsidRDefault="005A4A96">
      <w:pPr>
        <w:numPr>
          <w:ilvl w:val="0"/>
          <w:numId w:val="57"/>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أساليب العمل</w:t>
      </w:r>
      <w:r w:rsidRPr="005A4A96">
        <w:rPr>
          <w:rFonts w:ascii="Sakkal Majalla" w:eastAsia="Times New Roman" w:hAnsi="Sakkal Majalla"/>
          <w:b/>
          <w:bCs/>
          <w:color w:val="auto"/>
          <w:sz w:val="48"/>
          <w:szCs w:val="36"/>
          <w:lang w:val="en-GB"/>
        </w:rPr>
        <w:t>.</w:t>
      </w:r>
    </w:p>
    <w:p w14:paraId="1D84A234" w14:textId="77777777" w:rsidR="005A4A96" w:rsidRPr="005A4A96" w:rsidRDefault="005A4A96">
      <w:pPr>
        <w:numPr>
          <w:ilvl w:val="0"/>
          <w:numId w:val="57"/>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القرارات</w:t>
      </w:r>
      <w:r w:rsidRPr="005A4A96">
        <w:rPr>
          <w:rFonts w:ascii="Sakkal Majalla" w:eastAsia="Times New Roman" w:hAnsi="Sakkal Majalla"/>
          <w:b/>
          <w:bCs/>
          <w:color w:val="auto"/>
          <w:sz w:val="48"/>
          <w:szCs w:val="36"/>
          <w:lang w:val="en-GB"/>
        </w:rPr>
        <w:t>.</w:t>
      </w:r>
    </w:p>
    <w:p w14:paraId="044F6901" w14:textId="77777777" w:rsidR="005A4A96" w:rsidRPr="005A4A96" w:rsidRDefault="005A4A96">
      <w:pPr>
        <w:numPr>
          <w:ilvl w:val="0"/>
          <w:numId w:val="57"/>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الإجراءات</w:t>
      </w:r>
      <w:r w:rsidRPr="005A4A96">
        <w:rPr>
          <w:rFonts w:ascii="Sakkal Majalla" w:eastAsia="Times New Roman" w:hAnsi="Sakkal Majalla"/>
          <w:b/>
          <w:bCs/>
          <w:color w:val="auto"/>
          <w:sz w:val="48"/>
          <w:szCs w:val="36"/>
          <w:lang w:val="en-GB"/>
        </w:rPr>
        <w:t>.</w:t>
      </w:r>
    </w:p>
    <w:p w14:paraId="757C031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الخلافات التنظيمية</w:t>
      </w:r>
    </w:p>
    <w:p w14:paraId="31902868"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مرتبطة بـ</w:t>
      </w:r>
      <w:r w:rsidRPr="005A4A96">
        <w:rPr>
          <w:rFonts w:ascii="Sakkal Majalla" w:eastAsia="Times New Roman" w:hAnsi="Sakkal Majalla"/>
          <w:b/>
          <w:bCs/>
          <w:color w:val="auto"/>
          <w:sz w:val="48"/>
          <w:szCs w:val="36"/>
          <w:lang w:val="en-GB"/>
        </w:rPr>
        <w:t>:</w:t>
      </w:r>
    </w:p>
    <w:p w14:paraId="026AF287" w14:textId="77777777" w:rsidR="005A4A96" w:rsidRPr="005A4A96" w:rsidRDefault="005A4A96">
      <w:pPr>
        <w:numPr>
          <w:ilvl w:val="0"/>
          <w:numId w:val="58"/>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الهيكل التنظيمي</w:t>
      </w:r>
      <w:r w:rsidRPr="005A4A96">
        <w:rPr>
          <w:rFonts w:ascii="Sakkal Majalla" w:eastAsia="Times New Roman" w:hAnsi="Sakkal Majalla"/>
          <w:b/>
          <w:bCs/>
          <w:color w:val="auto"/>
          <w:sz w:val="48"/>
          <w:szCs w:val="36"/>
          <w:lang w:val="en-GB"/>
        </w:rPr>
        <w:t>.</w:t>
      </w:r>
    </w:p>
    <w:p w14:paraId="5BE6E93A" w14:textId="77777777" w:rsidR="005A4A96" w:rsidRPr="005A4A96" w:rsidRDefault="005A4A96">
      <w:pPr>
        <w:numPr>
          <w:ilvl w:val="0"/>
          <w:numId w:val="58"/>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lastRenderedPageBreak/>
        <w:t>الصلاحيات</w:t>
      </w:r>
      <w:r w:rsidRPr="005A4A96">
        <w:rPr>
          <w:rFonts w:ascii="Sakkal Majalla" w:eastAsia="Times New Roman" w:hAnsi="Sakkal Majalla"/>
          <w:b/>
          <w:bCs/>
          <w:color w:val="auto"/>
          <w:sz w:val="48"/>
          <w:szCs w:val="36"/>
          <w:lang w:val="en-GB"/>
        </w:rPr>
        <w:t>.</w:t>
      </w:r>
    </w:p>
    <w:p w14:paraId="448E3B27" w14:textId="77777777" w:rsidR="005A4A96" w:rsidRPr="005A4A96" w:rsidRDefault="005A4A96">
      <w:pPr>
        <w:numPr>
          <w:ilvl w:val="0"/>
          <w:numId w:val="58"/>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الموارد</w:t>
      </w:r>
      <w:r w:rsidRPr="005A4A96">
        <w:rPr>
          <w:rFonts w:ascii="Sakkal Majalla" w:eastAsia="Times New Roman" w:hAnsi="Sakkal Majalla"/>
          <w:b/>
          <w:bCs/>
          <w:color w:val="auto"/>
          <w:sz w:val="48"/>
          <w:szCs w:val="36"/>
          <w:lang w:val="en-GB"/>
        </w:rPr>
        <w:t>.</w:t>
      </w:r>
    </w:p>
    <w:p w14:paraId="1F8012EC"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الخلافات الاستراتيجية</w:t>
      </w:r>
    </w:p>
    <w:p w14:paraId="58952E00" w14:textId="1D354A6D"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تتعلق بالأهداف والخطط المستقبلية</w:t>
      </w:r>
      <w:r w:rsidRPr="005A4A96">
        <w:rPr>
          <w:rFonts w:ascii="Sakkal Majalla" w:eastAsia="Times New Roman" w:hAnsi="Sakkal Majalla"/>
          <w:b/>
          <w:bCs/>
          <w:color w:val="auto"/>
          <w:sz w:val="48"/>
          <w:szCs w:val="36"/>
          <w:lang w:val="en-GB"/>
        </w:rPr>
        <w:t>.</w:t>
      </w:r>
    </w:p>
    <w:p w14:paraId="6E128A84" w14:textId="77777777" w:rsidR="005A4A96" w:rsidRPr="005A4A96" w:rsidRDefault="005A4A96" w:rsidP="005A4A96">
      <w:pPr>
        <w:spacing w:after="200" w:line="240" w:lineRule="auto"/>
        <w:jc w:val="center"/>
        <w:rPr>
          <w:rFonts w:ascii="Sakkal Majalla" w:eastAsia="Times New Roman" w:hAnsi="Sakkal Majalla"/>
          <w:b/>
          <w:bCs/>
          <w:color w:val="006666"/>
          <w:sz w:val="72"/>
          <w:szCs w:val="48"/>
          <w:lang w:val="en-GB"/>
        </w:rPr>
      </w:pPr>
      <w:r w:rsidRPr="005A4A96">
        <w:rPr>
          <w:rFonts w:ascii="Sakkal Majalla" w:eastAsia="Times New Roman" w:hAnsi="Sakkal Majalla"/>
          <w:b/>
          <w:bCs/>
          <w:color w:val="006666"/>
          <w:sz w:val="72"/>
          <w:szCs w:val="48"/>
          <w:rtl/>
        </w:rPr>
        <w:t>ثانياً: مؤشرات ضعف التواصل</w:t>
      </w:r>
    </w:p>
    <w:p w14:paraId="657AD985"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قبل أن تتحول المشكلات إلى نزاعات حقيقية، تظهر مجموعة من العلامات والمؤشرات التي تدل على وجود خلل في عملية التواصل داخل المؤسسة. وتُعد القدرة على اكتشاف هذه المؤشرات مبكرًا من أهم مهارات الإدارة الفعالة</w:t>
      </w:r>
      <w:r w:rsidRPr="005A4A96">
        <w:rPr>
          <w:rFonts w:ascii="Sakkal Majalla" w:eastAsia="Times New Roman" w:hAnsi="Sakkal Majalla"/>
          <w:b/>
          <w:bCs/>
          <w:color w:val="auto"/>
          <w:sz w:val="48"/>
          <w:szCs w:val="36"/>
          <w:lang w:val="en-GB"/>
        </w:rPr>
        <w:t>.</w:t>
      </w:r>
    </w:p>
    <w:p w14:paraId="34F7A446" w14:textId="77777777"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t>مفهوم ضعف التواصل</w:t>
      </w:r>
    </w:p>
    <w:p w14:paraId="1B65ECE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هو</w:t>
      </w:r>
      <w:r w:rsidRPr="005A4A96">
        <w:rPr>
          <w:rFonts w:ascii="Sakkal Majalla" w:eastAsia="Times New Roman" w:hAnsi="Sakkal Majalla"/>
          <w:b/>
          <w:bCs/>
          <w:color w:val="auto"/>
          <w:sz w:val="48"/>
          <w:szCs w:val="36"/>
          <w:lang w:val="en-GB"/>
        </w:rPr>
        <w:t>:</w:t>
      </w:r>
    </w:p>
    <w:p w14:paraId="303EC4E5"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lang w:val="en-GB"/>
        </w:rPr>
        <w:t>"</w:t>
      </w:r>
      <w:r w:rsidRPr="005A4A96">
        <w:rPr>
          <w:rFonts w:ascii="Sakkal Majalla" w:eastAsia="Times New Roman" w:hAnsi="Sakkal Majalla"/>
          <w:b/>
          <w:bCs/>
          <w:color w:val="auto"/>
          <w:sz w:val="48"/>
          <w:szCs w:val="36"/>
          <w:rtl/>
        </w:rPr>
        <w:t>وجود خلل في عملية تبادل المعلومات أو فهم الرسائل أو التفاعل بين الأفراد بما يؤدي إلى سوء الفهم أو انخفاض جودة العلاقات المهنية</w:t>
      </w:r>
      <w:r w:rsidRPr="005A4A96">
        <w:rPr>
          <w:rFonts w:ascii="Sakkal Majalla" w:eastAsia="Times New Roman" w:hAnsi="Sakkal Majalla"/>
          <w:b/>
          <w:bCs/>
          <w:color w:val="auto"/>
          <w:sz w:val="48"/>
          <w:szCs w:val="36"/>
          <w:lang w:val="en-GB"/>
        </w:rPr>
        <w:t>."</w:t>
      </w:r>
    </w:p>
    <w:p w14:paraId="731450A4"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مؤشرات ضعف التواصل</w:t>
      </w:r>
    </w:p>
    <w:p w14:paraId="6D66A068" w14:textId="5563C6B0"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كثرة سوء الفهم</w:t>
      </w:r>
    </w:p>
    <w:p w14:paraId="1524A74D"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يتكرر سوء تفسير التعليمات أو الرسائل</w:t>
      </w:r>
      <w:r w:rsidRPr="005A4A96">
        <w:rPr>
          <w:rFonts w:ascii="Sakkal Majalla" w:eastAsia="Times New Roman" w:hAnsi="Sakkal Majalla"/>
          <w:b/>
          <w:bCs/>
          <w:color w:val="auto"/>
          <w:sz w:val="48"/>
          <w:szCs w:val="36"/>
          <w:lang w:val="en-GB"/>
        </w:rPr>
        <w:t>.</w:t>
      </w:r>
    </w:p>
    <w:p w14:paraId="3A32EFA4" w14:textId="735D9AC5"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5A4A96">
        <w:rPr>
          <w:rFonts w:ascii="Sakkal Majalla" w:eastAsia="Times New Roman" w:hAnsi="Sakkal Majalla"/>
          <w:b/>
          <w:bCs/>
          <w:color w:val="auto"/>
          <w:sz w:val="48"/>
          <w:szCs w:val="36"/>
          <w:rtl/>
        </w:rPr>
        <w:t>تكرار الأخطاء</w:t>
      </w:r>
    </w:p>
    <w:p w14:paraId="4F204909" w14:textId="77777777" w:rsidR="005A4A96" w:rsidRDefault="005A4A96" w:rsidP="005A4A96">
      <w:pPr>
        <w:spacing w:after="200" w:line="240" w:lineRule="auto"/>
        <w:jc w:val="left"/>
        <w:rPr>
          <w:rFonts w:ascii="Sakkal Majalla" w:eastAsia="Times New Roman" w:hAnsi="Sakkal Majalla"/>
          <w:b/>
          <w:bCs/>
          <w:color w:val="auto"/>
          <w:sz w:val="48"/>
          <w:szCs w:val="36"/>
          <w:rtl/>
          <w:lang w:val="en-GB"/>
        </w:rPr>
      </w:pPr>
      <w:r w:rsidRPr="005A4A96">
        <w:rPr>
          <w:rFonts w:ascii="Sakkal Majalla" w:eastAsia="Times New Roman" w:hAnsi="Sakkal Majalla"/>
          <w:b/>
          <w:bCs/>
          <w:color w:val="auto"/>
          <w:sz w:val="48"/>
          <w:szCs w:val="36"/>
          <w:rtl/>
        </w:rPr>
        <w:t>الأخطاء المتكررة قد تكون نتيجة عدم وضوح المعلومات</w:t>
      </w:r>
      <w:r w:rsidRPr="005A4A96">
        <w:rPr>
          <w:rFonts w:ascii="Sakkal Majalla" w:eastAsia="Times New Roman" w:hAnsi="Sakkal Majalla"/>
          <w:b/>
          <w:bCs/>
          <w:color w:val="auto"/>
          <w:sz w:val="48"/>
          <w:szCs w:val="36"/>
          <w:lang w:val="en-GB"/>
        </w:rPr>
        <w:t>.</w:t>
      </w:r>
    </w:p>
    <w:p w14:paraId="052B4A0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p>
    <w:p w14:paraId="249EABAC" w14:textId="77EDA7F3"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lastRenderedPageBreak/>
        <w:t>3.</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انخفاض مستوى التعاون</w:t>
      </w:r>
    </w:p>
    <w:p w14:paraId="762CB14F"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يبدأ الموظفون بالعمل بشكل فردي بعيدًا عن روح الفريق</w:t>
      </w:r>
      <w:r w:rsidRPr="005A4A96">
        <w:rPr>
          <w:rFonts w:ascii="Sakkal Majalla" w:eastAsia="Times New Roman" w:hAnsi="Sakkal Majalla"/>
          <w:b/>
          <w:bCs/>
          <w:color w:val="auto"/>
          <w:sz w:val="48"/>
          <w:szCs w:val="36"/>
          <w:lang w:val="en-GB"/>
        </w:rPr>
        <w:t>.</w:t>
      </w:r>
    </w:p>
    <w:p w14:paraId="2B9B1D02" w14:textId="2A55E559"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زيادة الشكاوى</w:t>
      </w:r>
    </w:p>
    <w:p w14:paraId="78B4B28F"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كثرة الشكاوى تدل غالبًا على وجود مشكلات تواصلية</w:t>
      </w:r>
      <w:r w:rsidRPr="005A4A96">
        <w:rPr>
          <w:rFonts w:ascii="Sakkal Majalla" w:eastAsia="Times New Roman" w:hAnsi="Sakkal Majalla"/>
          <w:b/>
          <w:bCs/>
          <w:color w:val="auto"/>
          <w:sz w:val="48"/>
          <w:szCs w:val="36"/>
          <w:lang w:val="en-GB"/>
        </w:rPr>
        <w:t>.</w:t>
      </w:r>
    </w:p>
    <w:p w14:paraId="47331A2D" w14:textId="77F8CEB3"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5.</w:t>
      </w:r>
      <w:r w:rsidRPr="005A4A96">
        <w:rPr>
          <w:rFonts w:ascii="Sakkal Majalla" w:eastAsia="Times New Roman" w:hAnsi="Sakkal Majalla"/>
          <w:b/>
          <w:bCs/>
          <w:color w:val="auto"/>
          <w:sz w:val="48"/>
          <w:szCs w:val="36"/>
          <w:rtl/>
        </w:rPr>
        <w:t>انتشار الشائعات</w:t>
      </w:r>
    </w:p>
    <w:p w14:paraId="0E7FFE80"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عندما تغيب المعلومات الرسمية تنتشر المعلومات غير الدقيقة</w:t>
      </w:r>
      <w:r w:rsidRPr="005A4A96">
        <w:rPr>
          <w:rFonts w:ascii="Sakkal Majalla" w:eastAsia="Times New Roman" w:hAnsi="Sakkal Majalla"/>
          <w:b/>
          <w:bCs/>
          <w:color w:val="auto"/>
          <w:sz w:val="48"/>
          <w:szCs w:val="36"/>
          <w:lang w:val="en-GB"/>
        </w:rPr>
        <w:t>.</w:t>
      </w:r>
    </w:p>
    <w:p w14:paraId="5F533948" w14:textId="75914180"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6.</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كثرة النزاعات</w:t>
      </w:r>
    </w:p>
    <w:p w14:paraId="16C9759F"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الخلافات المستمرة مؤشر واضح على وجود ضعف في التواصل</w:t>
      </w:r>
      <w:r w:rsidRPr="005A4A96">
        <w:rPr>
          <w:rFonts w:ascii="Sakkal Majalla" w:eastAsia="Times New Roman" w:hAnsi="Sakkal Majalla"/>
          <w:b/>
          <w:bCs/>
          <w:color w:val="auto"/>
          <w:sz w:val="48"/>
          <w:szCs w:val="36"/>
          <w:lang w:val="en-GB"/>
        </w:rPr>
        <w:t>.</w:t>
      </w:r>
    </w:p>
    <w:p w14:paraId="49B20EE8" w14:textId="4095FFFF"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7.</w:t>
      </w:r>
      <w:r w:rsidRPr="005A4A96">
        <w:rPr>
          <w:rFonts w:ascii="Sakkal Majalla" w:eastAsia="Times New Roman" w:hAnsi="Sakkal Majalla"/>
          <w:b/>
          <w:bCs/>
          <w:color w:val="auto"/>
          <w:sz w:val="48"/>
          <w:szCs w:val="36"/>
          <w:rtl/>
        </w:rPr>
        <w:t>انخفاض الثقة</w:t>
      </w:r>
    </w:p>
    <w:p w14:paraId="4EF2B252"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يبدأ الأفراد في التشكيك في المعلومات أو النوايا</w:t>
      </w:r>
      <w:r w:rsidRPr="005A4A96">
        <w:rPr>
          <w:rFonts w:ascii="Sakkal Majalla" w:eastAsia="Times New Roman" w:hAnsi="Sakkal Majalla"/>
          <w:b/>
          <w:bCs/>
          <w:color w:val="auto"/>
          <w:sz w:val="48"/>
          <w:szCs w:val="36"/>
          <w:lang w:val="en-GB"/>
        </w:rPr>
        <w:t>.</w:t>
      </w:r>
    </w:p>
    <w:p w14:paraId="4FAFDE09" w14:textId="2C368753"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8.</w:t>
      </w:r>
      <w:r w:rsidRPr="005A4A96">
        <w:rPr>
          <w:rFonts w:ascii="Sakkal Majalla" w:eastAsia="Times New Roman" w:hAnsi="Sakkal Majalla"/>
          <w:b/>
          <w:bCs/>
          <w:color w:val="auto"/>
          <w:sz w:val="48"/>
          <w:szCs w:val="36"/>
          <w:rtl/>
        </w:rPr>
        <w:t>ضعف المشاركة</w:t>
      </w:r>
    </w:p>
    <w:p w14:paraId="28E5EED7"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يتجنب الموظفون إبداء آرائهم أو المشاركة في النقاشات</w:t>
      </w:r>
      <w:r w:rsidRPr="005A4A96">
        <w:rPr>
          <w:rFonts w:ascii="Sakkal Majalla" w:eastAsia="Times New Roman" w:hAnsi="Sakkal Majalla"/>
          <w:b/>
          <w:bCs/>
          <w:color w:val="auto"/>
          <w:sz w:val="48"/>
          <w:szCs w:val="36"/>
          <w:lang w:val="en-GB"/>
        </w:rPr>
        <w:t>.</w:t>
      </w:r>
    </w:p>
    <w:p w14:paraId="18087358" w14:textId="48A8DD86"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9.</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انخفاض الروح المعنوية</w:t>
      </w:r>
    </w:p>
    <w:p w14:paraId="173DA427"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يشعر العاملون بالإحباط وعدم التقدير</w:t>
      </w:r>
      <w:r w:rsidRPr="005A4A96">
        <w:rPr>
          <w:rFonts w:ascii="Sakkal Majalla" w:eastAsia="Times New Roman" w:hAnsi="Sakkal Majalla"/>
          <w:b/>
          <w:bCs/>
          <w:color w:val="auto"/>
          <w:sz w:val="48"/>
          <w:szCs w:val="36"/>
          <w:lang w:val="en-GB"/>
        </w:rPr>
        <w:t>.</w:t>
      </w:r>
    </w:p>
    <w:p w14:paraId="32CF33F3" w14:textId="68F2BAE5"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10.</w:t>
      </w:r>
      <w:r w:rsidRPr="005A4A96">
        <w:rPr>
          <w:rFonts w:ascii="Sakkal Majalla" w:eastAsia="Times New Roman" w:hAnsi="Sakkal Majalla"/>
          <w:b/>
          <w:bCs/>
          <w:color w:val="auto"/>
          <w:sz w:val="48"/>
          <w:szCs w:val="36"/>
          <w:rtl/>
        </w:rPr>
        <w:t>تأخر إنجاز الأعمال</w:t>
      </w:r>
    </w:p>
    <w:p w14:paraId="5208CB91"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نتيجة لعدم وضوح الأدوار أو نقص المعلومات</w:t>
      </w:r>
      <w:r w:rsidRPr="005A4A96">
        <w:rPr>
          <w:rFonts w:ascii="Sakkal Majalla" w:eastAsia="Times New Roman" w:hAnsi="Sakkal Majalla"/>
          <w:b/>
          <w:bCs/>
          <w:color w:val="auto"/>
          <w:sz w:val="48"/>
          <w:szCs w:val="36"/>
          <w:lang w:val="en-GB"/>
        </w:rPr>
        <w:t>.</w:t>
      </w:r>
    </w:p>
    <w:p w14:paraId="5BF16825" w14:textId="77777777" w:rsidR="005A4A96" w:rsidRDefault="005A4A96" w:rsidP="005A4A96">
      <w:pPr>
        <w:spacing w:after="200" w:line="240" w:lineRule="auto"/>
        <w:jc w:val="left"/>
        <w:rPr>
          <w:rFonts w:ascii="Sakkal Majalla" w:eastAsia="Times New Roman" w:hAnsi="Sakkal Majalla"/>
          <w:b/>
          <w:bCs/>
          <w:color w:val="auto"/>
          <w:sz w:val="48"/>
          <w:szCs w:val="36"/>
          <w:rtl/>
        </w:rPr>
      </w:pPr>
    </w:p>
    <w:p w14:paraId="30D45546" w14:textId="77777777" w:rsidR="005A4A96" w:rsidRDefault="005A4A96" w:rsidP="005A4A96">
      <w:pPr>
        <w:spacing w:after="200" w:line="240" w:lineRule="auto"/>
        <w:jc w:val="left"/>
        <w:rPr>
          <w:rFonts w:ascii="Sakkal Majalla" w:eastAsia="Times New Roman" w:hAnsi="Sakkal Majalla"/>
          <w:b/>
          <w:bCs/>
          <w:color w:val="auto"/>
          <w:sz w:val="48"/>
          <w:szCs w:val="36"/>
          <w:rtl/>
        </w:rPr>
      </w:pPr>
    </w:p>
    <w:p w14:paraId="36764ECC" w14:textId="57353F90"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lastRenderedPageBreak/>
        <w:t>آثار ضعف التواصل</w:t>
      </w:r>
    </w:p>
    <w:p w14:paraId="73B9A8C5" w14:textId="77777777" w:rsidR="005A4A96" w:rsidRPr="005A4A96" w:rsidRDefault="005A4A96">
      <w:pPr>
        <w:numPr>
          <w:ilvl w:val="0"/>
          <w:numId w:val="59"/>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انخفاض الإنتاجية</w:t>
      </w:r>
      <w:r w:rsidRPr="005A4A96">
        <w:rPr>
          <w:rFonts w:ascii="Sakkal Majalla" w:eastAsia="Times New Roman" w:hAnsi="Sakkal Majalla"/>
          <w:b/>
          <w:bCs/>
          <w:color w:val="auto"/>
          <w:sz w:val="48"/>
          <w:szCs w:val="36"/>
          <w:lang w:val="en-GB"/>
        </w:rPr>
        <w:t>.</w:t>
      </w:r>
    </w:p>
    <w:p w14:paraId="348C8467" w14:textId="77777777" w:rsidR="005A4A96" w:rsidRPr="005A4A96" w:rsidRDefault="005A4A96">
      <w:pPr>
        <w:numPr>
          <w:ilvl w:val="0"/>
          <w:numId w:val="59"/>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زيادة التوتر</w:t>
      </w:r>
      <w:r w:rsidRPr="005A4A96">
        <w:rPr>
          <w:rFonts w:ascii="Sakkal Majalla" w:eastAsia="Times New Roman" w:hAnsi="Sakkal Majalla"/>
          <w:b/>
          <w:bCs/>
          <w:color w:val="auto"/>
          <w:sz w:val="48"/>
          <w:szCs w:val="36"/>
          <w:lang w:val="en-GB"/>
        </w:rPr>
        <w:t>.</w:t>
      </w:r>
    </w:p>
    <w:p w14:paraId="0DC0408F" w14:textId="77777777" w:rsidR="005A4A96" w:rsidRPr="005A4A96" w:rsidRDefault="005A4A96">
      <w:pPr>
        <w:numPr>
          <w:ilvl w:val="0"/>
          <w:numId w:val="59"/>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تراجع جودة العمل</w:t>
      </w:r>
      <w:r w:rsidRPr="005A4A96">
        <w:rPr>
          <w:rFonts w:ascii="Sakkal Majalla" w:eastAsia="Times New Roman" w:hAnsi="Sakkal Majalla"/>
          <w:b/>
          <w:bCs/>
          <w:color w:val="auto"/>
          <w:sz w:val="48"/>
          <w:szCs w:val="36"/>
          <w:lang w:val="en-GB"/>
        </w:rPr>
        <w:t>.</w:t>
      </w:r>
    </w:p>
    <w:p w14:paraId="237958F6" w14:textId="77777777" w:rsidR="005A4A96" w:rsidRPr="005A4A96" w:rsidRDefault="005A4A96">
      <w:pPr>
        <w:numPr>
          <w:ilvl w:val="0"/>
          <w:numId w:val="59"/>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ارتفاع معدل الأخطاء</w:t>
      </w:r>
      <w:r w:rsidRPr="005A4A96">
        <w:rPr>
          <w:rFonts w:ascii="Sakkal Majalla" w:eastAsia="Times New Roman" w:hAnsi="Sakkal Majalla"/>
          <w:b/>
          <w:bCs/>
          <w:color w:val="auto"/>
          <w:sz w:val="48"/>
          <w:szCs w:val="36"/>
          <w:lang w:val="en-GB"/>
        </w:rPr>
        <w:t>.</w:t>
      </w:r>
    </w:p>
    <w:p w14:paraId="015692E3" w14:textId="77777777" w:rsidR="005A4A96" w:rsidRPr="005A4A96" w:rsidRDefault="005A4A96">
      <w:pPr>
        <w:numPr>
          <w:ilvl w:val="0"/>
          <w:numId w:val="59"/>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انخفاض الرضا الوظيفي</w:t>
      </w:r>
      <w:r w:rsidRPr="005A4A96">
        <w:rPr>
          <w:rFonts w:ascii="Sakkal Majalla" w:eastAsia="Times New Roman" w:hAnsi="Sakkal Majalla"/>
          <w:b/>
          <w:bCs/>
          <w:color w:val="auto"/>
          <w:sz w:val="48"/>
          <w:szCs w:val="36"/>
          <w:lang w:val="en-GB"/>
        </w:rPr>
        <w:t>.</w:t>
      </w:r>
    </w:p>
    <w:p w14:paraId="4FD0E3D1" w14:textId="264D5943" w:rsidR="005A4A96" w:rsidRPr="005A4A96" w:rsidRDefault="005A4A96">
      <w:pPr>
        <w:numPr>
          <w:ilvl w:val="0"/>
          <w:numId w:val="59"/>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زيادة معدل دوران الموظفين</w:t>
      </w:r>
      <w:r w:rsidRPr="005A4A96">
        <w:rPr>
          <w:rFonts w:ascii="Sakkal Majalla" w:eastAsia="Times New Roman" w:hAnsi="Sakkal Majalla"/>
          <w:b/>
          <w:bCs/>
          <w:color w:val="auto"/>
          <w:sz w:val="48"/>
          <w:szCs w:val="36"/>
          <w:lang w:val="en-GB"/>
        </w:rPr>
        <w:t>.</w:t>
      </w:r>
    </w:p>
    <w:p w14:paraId="1BC0AE9B" w14:textId="77777777" w:rsidR="005A4A96" w:rsidRPr="005A4A96" w:rsidRDefault="005A4A96" w:rsidP="005A4A96">
      <w:pPr>
        <w:spacing w:after="200" w:line="240" w:lineRule="auto"/>
        <w:jc w:val="center"/>
        <w:rPr>
          <w:rFonts w:ascii="Sakkal Majalla" w:eastAsia="Times New Roman" w:hAnsi="Sakkal Majalla"/>
          <w:b/>
          <w:bCs/>
          <w:color w:val="006666"/>
          <w:sz w:val="72"/>
          <w:szCs w:val="48"/>
          <w:lang w:val="en-GB"/>
        </w:rPr>
      </w:pPr>
      <w:r w:rsidRPr="005A4A96">
        <w:rPr>
          <w:rFonts w:ascii="Sakkal Majalla" w:eastAsia="Times New Roman" w:hAnsi="Sakkal Majalla"/>
          <w:b/>
          <w:bCs/>
          <w:color w:val="006666"/>
          <w:sz w:val="72"/>
          <w:szCs w:val="48"/>
          <w:rtl/>
        </w:rPr>
        <w:t>ثالثاً: أساليب حل النزاعات</w:t>
      </w:r>
    </w:p>
    <w:p w14:paraId="2BF0677E"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لا يمكن منع جميع النزاعات داخل بيئة العمل، ولكن يمكن إدارتها وحلها بطريقة احترافية تضمن المحافظة على العلاقات المهنية وتحقيق أهداف المؤسسة</w:t>
      </w:r>
      <w:r w:rsidRPr="005A4A96">
        <w:rPr>
          <w:rFonts w:ascii="Sakkal Majalla" w:eastAsia="Times New Roman" w:hAnsi="Sakkal Majalla"/>
          <w:b/>
          <w:bCs/>
          <w:color w:val="auto"/>
          <w:sz w:val="48"/>
          <w:szCs w:val="36"/>
          <w:lang w:val="en-GB"/>
        </w:rPr>
        <w:t>.</w:t>
      </w:r>
    </w:p>
    <w:p w14:paraId="40BF0977"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ويعتمد نجاح حل النزاعات على سرعة التدخل وفهم الأسباب الحقيقية للنزاع واختيار الأسلوب المناسب للتعامل معه</w:t>
      </w:r>
      <w:r w:rsidRPr="005A4A96">
        <w:rPr>
          <w:rFonts w:ascii="Sakkal Majalla" w:eastAsia="Times New Roman" w:hAnsi="Sakkal Majalla"/>
          <w:b/>
          <w:bCs/>
          <w:color w:val="auto"/>
          <w:sz w:val="48"/>
          <w:szCs w:val="36"/>
          <w:lang w:val="en-GB"/>
        </w:rPr>
        <w:t>.</w:t>
      </w:r>
    </w:p>
    <w:p w14:paraId="7BDAF903" w14:textId="77777777"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t>مفهوم حل النزاعات</w:t>
      </w:r>
    </w:p>
    <w:p w14:paraId="1A8FDFAE"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هو</w:t>
      </w:r>
      <w:r w:rsidRPr="005A4A96">
        <w:rPr>
          <w:rFonts w:ascii="Sakkal Majalla" w:eastAsia="Times New Roman" w:hAnsi="Sakkal Majalla"/>
          <w:b/>
          <w:bCs/>
          <w:color w:val="auto"/>
          <w:sz w:val="48"/>
          <w:szCs w:val="36"/>
          <w:lang w:val="en-GB"/>
        </w:rPr>
        <w:t>:</w:t>
      </w:r>
    </w:p>
    <w:p w14:paraId="1C84C5C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lang w:val="en-GB"/>
        </w:rPr>
        <w:t>"</w:t>
      </w:r>
      <w:r w:rsidRPr="005A4A96">
        <w:rPr>
          <w:rFonts w:ascii="Sakkal Majalla" w:eastAsia="Times New Roman" w:hAnsi="Sakkal Majalla"/>
          <w:b/>
          <w:bCs/>
          <w:color w:val="auto"/>
          <w:sz w:val="48"/>
          <w:szCs w:val="36"/>
          <w:rtl/>
        </w:rPr>
        <w:t>مجموعة من الإجراءات والأساليب التي تهدف إلى معالجة أسباب الخلاف والوصول إلى حلول مقبولة للأطراف المعنية</w:t>
      </w:r>
      <w:r w:rsidRPr="005A4A96">
        <w:rPr>
          <w:rFonts w:ascii="Sakkal Majalla" w:eastAsia="Times New Roman" w:hAnsi="Sakkal Majalla"/>
          <w:b/>
          <w:bCs/>
          <w:color w:val="auto"/>
          <w:sz w:val="48"/>
          <w:szCs w:val="36"/>
          <w:lang w:val="en-GB"/>
        </w:rPr>
        <w:t>."</w:t>
      </w:r>
    </w:p>
    <w:p w14:paraId="76704327" w14:textId="77777777" w:rsidR="005A4A96" w:rsidRDefault="005A4A96" w:rsidP="005A4A96">
      <w:pPr>
        <w:spacing w:after="200" w:line="240" w:lineRule="auto"/>
        <w:jc w:val="left"/>
        <w:rPr>
          <w:rFonts w:ascii="Sakkal Majalla" w:eastAsia="Times New Roman" w:hAnsi="Sakkal Majalla"/>
          <w:b/>
          <w:bCs/>
          <w:color w:val="auto"/>
          <w:sz w:val="48"/>
          <w:szCs w:val="36"/>
          <w:rtl/>
        </w:rPr>
      </w:pPr>
    </w:p>
    <w:p w14:paraId="18AACC54" w14:textId="77777777" w:rsidR="005A4A96" w:rsidRDefault="005A4A96" w:rsidP="005A4A96">
      <w:pPr>
        <w:spacing w:after="200" w:line="240" w:lineRule="auto"/>
        <w:jc w:val="left"/>
        <w:rPr>
          <w:rFonts w:ascii="Sakkal Majalla" w:eastAsia="Times New Roman" w:hAnsi="Sakkal Majalla"/>
          <w:b/>
          <w:bCs/>
          <w:color w:val="auto"/>
          <w:sz w:val="48"/>
          <w:szCs w:val="36"/>
          <w:rtl/>
        </w:rPr>
      </w:pPr>
    </w:p>
    <w:p w14:paraId="2CA4BD56" w14:textId="4BCD2900"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lastRenderedPageBreak/>
        <w:t>أهمية حل النزاعات</w:t>
      </w:r>
    </w:p>
    <w:p w14:paraId="470055BF" w14:textId="6778525F"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الحفاظ على العلاقات المهنية</w:t>
      </w:r>
    </w:p>
    <w:p w14:paraId="72E6617E"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يمنع تدهور العلاقات بين العاملين</w:t>
      </w:r>
      <w:r w:rsidRPr="005A4A96">
        <w:rPr>
          <w:rFonts w:ascii="Sakkal Majalla" w:eastAsia="Times New Roman" w:hAnsi="Sakkal Majalla"/>
          <w:b/>
          <w:bCs/>
          <w:color w:val="auto"/>
          <w:sz w:val="48"/>
          <w:szCs w:val="36"/>
          <w:lang w:val="en-GB"/>
        </w:rPr>
        <w:t>.</w:t>
      </w:r>
    </w:p>
    <w:p w14:paraId="0B370833" w14:textId="5724C73F"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تحسين بيئة العمل</w:t>
      </w:r>
    </w:p>
    <w:p w14:paraId="594255E2"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يخلق بيئة أكثر استقرارًا وإيجابية</w:t>
      </w:r>
      <w:r w:rsidRPr="005A4A96">
        <w:rPr>
          <w:rFonts w:ascii="Sakkal Majalla" w:eastAsia="Times New Roman" w:hAnsi="Sakkal Majalla"/>
          <w:b/>
          <w:bCs/>
          <w:color w:val="auto"/>
          <w:sz w:val="48"/>
          <w:szCs w:val="36"/>
          <w:lang w:val="en-GB"/>
        </w:rPr>
        <w:t>.</w:t>
      </w:r>
    </w:p>
    <w:p w14:paraId="60E59245" w14:textId="7FEAB162"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5A4A96">
        <w:rPr>
          <w:rFonts w:ascii="Sakkal Majalla" w:eastAsia="Times New Roman" w:hAnsi="Sakkal Majalla"/>
          <w:b/>
          <w:bCs/>
          <w:color w:val="auto"/>
          <w:sz w:val="48"/>
          <w:szCs w:val="36"/>
          <w:rtl/>
        </w:rPr>
        <w:t>رفع الإنتاجية</w:t>
      </w:r>
    </w:p>
    <w:p w14:paraId="622952B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تقليل النزاعات يتيح التركيز على العمل</w:t>
      </w:r>
      <w:r w:rsidRPr="005A4A96">
        <w:rPr>
          <w:rFonts w:ascii="Sakkal Majalla" w:eastAsia="Times New Roman" w:hAnsi="Sakkal Majalla"/>
          <w:b/>
          <w:bCs/>
          <w:color w:val="auto"/>
          <w:sz w:val="48"/>
          <w:szCs w:val="36"/>
          <w:lang w:val="en-GB"/>
        </w:rPr>
        <w:t>.</w:t>
      </w:r>
    </w:p>
    <w:p w14:paraId="6657BED3" w14:textId="2AC14CA5"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تعزيز التعاون</w:t>
      </w:r>
    </w:p>
    <w:p w14:paraId="4F409E43"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يساعد على إعادة بناء الثقة بين الأطراف</w:t>
      </w:r>
      <w:r w:rsidRPr="005A4A96">
        <w:rPr>
          <w:rFonts w:ascii="Sakkal Majalla" w:eastAsia="Times New Roman" w:hAnsi="Sakkal Majalla"/>
          <w:b/>
          <w:bCs/>
          <w:color w:val="auto"/>
          <w:sz w:val="48"/>
          <w:szCs w:val="36"/>
          <w:lang w:val="en-GB"/>
        </w:rPr>
        <w:t>.</w:t>
      </w:r>
    </w:p>
    <w:p w14:paraId="7D04429C" w14:textId="77777777"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t>أساليب حل النزاعات</w:t>
      </w:r>
    </w:p>
    <w:p w14:paraId="277C4572"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أولاً: الحوار المباشر</w:t>
      </w:r>
    </w:p>
    <w:p w14:paraId="6580FA1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يُعتبر أفضل الأساليب في كثير من الحالات</w:t>
      </w:r>
      <w:r w:rsidRPr="005A4A96">
        <w:rPr>
          <w:rFonts w:ascii="Sakkal Majalla" w:eastAsia="Times New Roman" w:hAnsi="Sakkal Majalla"/>
          <w:b/>
          <w:bCs/>
          <w:color w:val="auto"/>
          <w:sz w:val="48"/>
          <w:szCs w:val="36"/>
          <w:lang w:val="en-GB"/>
        </w:rPr>
        <w:t>.</w:t>
      </w:r>
    </w:p>
    <w:p w14:paraId="2007D9E4"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ويتطلب</w:t>
      </w:r>
      <w:r w:rsidRPr="005A4A96">
        <w:rPr>
          <w:rFonts w:ascii="Sakkal Majalla" w:eastAsia="Times New Roman" w:hAnsi="Sakkal Majalla"/>
          <w:b/>
          <w:bCs/>
          <w:color w:val="auto"/>
          <w:sz w:val="48"/>
          <w:szCs w:val="36"/>
          <w:lang w:val="en-GB"/>
        </w:rPr>
        <w:t>:</w:t>
      </w:r>
    </w:p>
    <w:p w14:paraId="683ED1DF" w14:textId="77777777" w:rsidR="005A4A96" w:rsidRPr="005A4A96" w:rsidRDefault="005A4A96">
      <w:pPr>
        <w:numPr>
          <w:ilvl w:val="0"/>
          <w:numId w:val="60"/>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الجلوس مع الأطراف</w:t>
      </w:r>
      <w:r w:rsidRPr="005A4A96">
        <w:rPr>
          <w:rFonts w:ascii="Sakkal Majalla" w:eastAsia="Times New Roman" w:hAnsi="Sakkal Majalla"/>
          <w:b/>
          <w:bCs/>
          <w:color w:val="auto"/>
          <w:sz w:val="48"/>
          <w:szCs w:val="36"/>
          <w:lang w:val="en-GB"/>
        </w:rPr>
        <w:t>.</w:t>
      </w:r>
    </w:p>
    <w:p w14:paraId="4D06543E" w14:textId="77777777" w:rsidR="005A4A96" w:rsidRPr="005A4A96" w:rsidRDefault="005A4A96">
      <w:pPr>
        <w:numPr>
          <w:ilvl w:val="0"/>
          <w:numId w:val="60"/>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مناقشة المشكلة</w:t>
      </w:r>
      <w:r w:rsidRPr="005A4A96">
        <w:rPr>
          <w:rFonts w:ascii="Sakkal Majalla" w:eastAsia="Times New Roman" w:hAnsi="Sakkal Majalla"/>
          <w:b/>
          <w:bCs/>
          <w:color w:val="auto"/>
          <w:sz w:val="48"/>
          <w:szCs w:val="36"/>
          <w:lang w:val="en-GB"/>
        </w:rPr>
        <w:t>.</w:t>
      </w:r>
    </w:p>
    <w:p w14:paraId="06DAAE83" w14:textId="77777777" w:rsidR="005A4A96" w:rsidRPr="005A4A96" w:rsidRDefault="005A4A96">
      <w:pPr>
        <w:numPr>
          <w:ilvl w:val="0"/>
          <w:numId w:val="60"/>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الاستماع للجميع</w:t>
      </w:r>
      <w:r w:rsidRPr="005A4A96">
        <w:rPr>
          <w:rFonts w:ascii="Sakkal Majalla" w:eastAsia="Times New Roman" w:hAnsi="Sakkal Majalla"/>
          <w:b/>
          <w:bCs/>
          <w:color w:val="auto"/>
          <w:sz w:val="48"/>
          <w:szCs w:val="36"/>
          <w:lang w:val="en-GB"/>
        </w:rPr>
        <w:t>.</w:t>
      </w:r>
    </w:p>
    <w:p w14:paraId="0E657EDB" w14:textId="77777777" w:rsidR="005A4A96" w:rsidRPr="005A4A96" w:rsidRDefault="005A4A96">
      <w:pPr>
        <w:numPr>
          <w:ilvl w:val="0"/>
          <w:numId w:val="60"/>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البحث عن الحلول</w:t>
      </w:r>
      <w:r w:rsidRPr="005A4A96">
        <w:rPr>
          <w:rFonts w:ascii="Sakkal Majalla" w:eastAsia="Times New Roman" w:hAnsi="Sakkal Majalla"/>
          <w:b/>
          <w:bCs/>
          <w:color w:val="auto"/>
          <w:sz w:val="48"/>
          <w:szCs w:val="36"/>
          <w:lang w:val="en-GB"/>
        </w:rPr>
        <w:t>.</w:t>
      </w:r>
    </w:p>
    <w:p w14:paraId="66C051ED"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lastRenderedPageBreak/>
        <w:t>ثانياً: التفاوض</w:t>
      </w:r>
    </w:p>
    <w:p w14:paraId="7B13DE0A"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يقوم على</w:t>
      </w:r>
      <w:r w:rsidRPr="005A4A96">
        <w:rPr>
          <w:rFonts w:ascii="Sakkal Majalla" w:eastAsia="Times New Roman" w:hAnsi="Sakkal Majalla"/>
          <w:b/>
          <w:bCs/>
          <w:color w:val="auto"/>
          <w:sz w:val="48"/>
          <w:szCs w:val="36"/>
          <w:lang w:val="en-GB"/>
        </w:rPr>
        <w:t>:</w:t>
      </w:r>
    </w:p>
    <w:p w14:paraId="443A29E2" w14:textId="77777777" w:rsidR="005A4A96" w:rsidRPr="005A4A96" w:rsidRDefault="005A4A96">
      <w:pPr>
        <w:numPr>
          <w:ilvl w:val="0"/>
          <w:numId w:val="61"/>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تبادل المقترحات</w:t>
      </w:r>
      <w:r w:rsidRPr="005A4A96">
        <w:rPr>
          <w:rFonts w:ascii="Sakkal Majalla" w:eastAsia="Times New Roman" w:hAnsi="Sakkal Majalla"/>
          <w:b/>
          <w:bCs/>
          <w:color w:val="auto"/>
          <w:sz w:val="48"/>
          <w:szCs w:val="36"/>
          <w:lang w:val="en-GB"/>
        </w:rPr>
        <w:t>.</w:t>
      </w:r>
    </w:p>
    <w:p w14:paraId="06658D82" w14:textId="77777777" w:rsidR="005A4A96" w:rsidRPr="005A4A96" w:rsidRDefault="005A4A96">
      <w:pPr>
        <w:numPr>
          <w:ilvl w:val="0"/>
          <w:numId w:val="61"/>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تقديم التنازلات المتبادلة</w:t>
      </w:r>
      <w:r w:rsidRPr="005A4A96">
        <w:rPr>
          <w:rFonts w:ascii="Sakkal Majalla" w:eastAsia="Times New Roman" w:hAnsi="Sakkal Majalla"/>
          <w:b/>
          <w:bCs/>
          <w:color w:val="auto"/>
          <w:sz w:val="48"/>
          <w:szCs w:val="36"/>
          <w:lang w:val="en-GB"/>
        </w:rPr>
        <w:t>.</w:t>
      </w:r>
    </w:p>
    <w:p w14:paraId="00F275DE" w14:textId="77777777" w:rsidR="005A4A96" w:rsidRPr="005A4A96" w:rsidRDefault="005A4A96">
      <w:pPr>
        <w:numPr>
          <w:ilvl w:val="0"/>
          <w:numId w:val="61"/>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الوصول إلى اتفاق مرضٍ</w:t>
      </w:r>
      <w:r w:rsidRPr="005A4A96">
        <w:rPr>
          <w:rFonts w:ascii="Sakkal Majalla" w:eastAsia="Times New Roman" w:hAnsi="Sakkal Majalla"/>
          <w:b/>
          <w:bCs/>
          <w:color w:val="auto"/>
          <w:sz w:val="48"/>
          <w:szCs w:val="36"/>
          <w:lang w:val="en-GB"/>
        </w:rPr>
        <w:t>.</w:t>
      </w:r>
    </w:p>
    <w:p w14:paraId="70A07D9E"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ثالثاً: الوساطة</w:t>
      </w:r>
    </w:p>
    <w:p w14:paraId="58000A8A"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عند تعقد الخلاف يمكن الاستعانة بطرف محايد</w:t>
      </w:r>
      <w:r w:rsidRPr="005A4A96">
        <w:rPr>
          <w:rFonts w:ascii="Sakkal Majalla" w:eastAsia="Times New Roman" w:hAnsi="Sakkal Majalla"/>
          <w:b/>
          <w:bCs/>
          <w:color w:val="auto"/>
          <w:sz w:val="48"/>
          <w:szCs w:val="36"/>
          <w:lang w:val="en-GB"/>
        </w:rPr>
        <w:t>.</w:t>
      </w:r>
    </w:p>
    <w:p w14:paraId="14A123F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مثل</w:t>
      </w:r>
      <w:r w:rsidRPr="005A4A96">
        <w:rPr>
          <w:rFonts w:ascii="Sakkal Majalla" w:eastAsia="Times New Roman" w:hAnsi="Sakkal Majalla"/>
          <w:b/>
          <w:bCs/>
          <w:color w:val="auto"/>
          <w:sz w:val="48"/>
          <w:szCs w:val="36"/>
          <w:lang w:val="en-GB"/>
        </w:rPr>
        <w:t>:</w:t>
      </w:r>
    </w:p>
    <w:p w14:paraId="04EE117B" w14:textId="77777777" w:rsidR="005A4A96" w:rsidRPr="005A4A96" w:rsidRDefault="005A4A96">
      <w:pPr>
        <w:numPr>
          <w:ilvl w:val="0"/>
          <w:numId w:val="62"/>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المدير</w:t>
      </w:r>
      <w:r w:rsidRPr="005A4A96">
        <w:rPr>
          <w:rFonts w:ascii="Sakkal Majalla" w:eastAsia="Times New Roman" w:hAnsi="Sakkal Majalla"/>
          <w:b/>
          <w:bCs/>
          <w:color w:val="auto"/>
          <w:sz w:val="48"/>
          <w:szCs w:val="36"/>
          <w:lang w:val="en-GB"/>
        </w:rPr>
        <w:t>.</w:t>
      </w:r>
    </w:p>
    <w:p w14:paraId="3C213F20" w14:textId="77777777" w:rsidR="005A4A96" w:rsidRPr="005A4A96" w:rsidRDefault="005A4A96">
      <w:pPr>
        <w:numPr>
          <w:ilvl w:val="0"/>
          <w:numId w:val="62"/>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مسؤول الموارد البشرية</w:t>
      </w:r>
      <w:r w:rsidRPr="005A4A96">
        <w:rPr>
          <w:rFonts w:ascii="Sakkal Majalla" w:eastAsia="Times New Roman" w:hAnsi="Sakkal Majalla"/>
          <w:b/>
          <w:bCs/>
          <w:color w:val="auto"/>
          <w:sz w:val="48"/>
          <w:szCs w:val="36"/>
          <w:lang w:val="en-GB"/>
        </w:rPr>
        <w:t>.</w:t>
      </w:r>
    </w:p>
    <w:p w14:paraId="627F853E" w14:textId="77777777" w:rsidR="005A4A96" w:rsidRPr="005A4A96" w:rsidRDefault="005A4A96">
      <w:pPr>
        <w:numPr>
          <w:ilvl w:val="0"/>
          <w:numId w:val="62"/>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مستشار متخصص</w:t>
      </w:r>
      <w:r w:rsidRPr="005A4A96">
        <w:rPr>
          <w:rFonts w:ascii="Sakkal Majalla" w:eastAsia="Times New Roman" w:hAnsi="Sakkal Majalla"/>
          <w:b/>
          <w:bCs/>
          <w:color w:val="auto"/>
          <w:sz w:val="48"/>
          <w:szCs w:val="36"/>
          <w:lang w:val="en-GB"/>
        </w:rPr>
        <w:t>.</w:t>
      </w:r>
    </w:p>
    <w:p w14:paraId="51277476"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رابعاً: التعاون</w:t>
      </w:r>
    </w:p>
    <w:p w14:paraId="71ABC402"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يهدف إلى إيجاد حل يحقق مصلحة جميع الأطراف</w:t>
      </w:r>
      <w:r w:rsidRPr="005A4A96">
        <w:rPr>
          <w:rFonts w:ascii="Sakkal Majalla" w:eastAsia="Times New Roman" w:hAnsi="Sakkal Majalla"/>
          <w:b/>
          <w:bCs/>
          <w:color w:val="auto"/>
          <w:sz w:val="48"/>
          <w:szCs w:val="36"/>
          <w:lang w:val="en-GB"/>
        </w:rPr>
        <w:t>.</w:t>
      </w:r>
    </w:p>
    <w:p w14:paraId="658B6534"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ويُعتبر من أفضل الأساليب طويلة المدى</w:t>
      </w:r>
      <w:r w:rsidRPr="005A4A96">
        <w:rPr>
          <w:rFonts w:ascii="Sakkal Majalla" w:eastAsia="Times New Roman" w:hAnsi="Sakkal Majalla"/>
          <w:b/>
          <w:bCs/>
          <w:color w:val="auto"/>
          <w:sz w:val="48"/>
          <w:szCs w:val="36"/>
          <w:lang w:val="en-GB"/>
        </w:rPr>
        <w:t>.</w:t>
      </w:r>
    </w:p>
    <w:p w14:paraId="2FB66C0F"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خامساً: التسوية</w:t>
      </w:r>
    </w:p>
    <w:p w14:paraId="045C5212"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يقوم كل طرف بالتنازل عن جزء من مطالبه للوصول إلى حل وسط</w:t>
      </w:r>
      <w:r w:rsidRPr="005A4A96">
        <w:rPr>
          <w:rFonts w:ascii="Sakkal Majalla" w:eastAsia="Times New Roman" w:hAnsi="Sakkal Majalla"/>
          <w:b/>
          <w:bCs/>
          <w:color w:val="auto"/>
          <w:sz w:val="48"/>
          <w:szCs w:val="36"/>
          <w:lang w:val="en-GB"/>
        </w:rPr>
        <w:t>.</w:t>
      </w:r>
    </w:p>
    <w:p w14:paraId="053C2C13" w14:textId="77777777" w:rsidR="005A4A96" w:rsidRDefault="005A4A96" w:rsidP="005A4A96">
      <w:pPr>
        <w:spacing w:after="200" w:line="240" w:lineRule="auto"/>
        <w:jc w:val="left"/>
        <w:rPr>
          <w:rFonts w:ascii="Sakkal Majalla" w:eastAsia="Times New Roman" w:hAnsi="Sakkal Majalla"/>
          <w:b/>
          <w:bCs/>
          <w:color w:val="auto"/>
          <w:sz w:val="48"/>
          <w:szCs w:val="36"/>
          <w:rtl/>
        </w:rPr>
      </w:pPr>
    </w:p>
    <w:p w14:paraId="64C52F1D" w14:textId="54A6273D"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lastRenderedPageBreak/>
        <w:t>خطوات حل النزاع</w:t>
      </w:r>
    </w:p>
    <w:p w14:paraId="7BAD5CAC" w14:textId="429AE110"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تحديد المشكلة</w:t>
      </w:r>
    </w:p>
    <w:p w14:paraId="44C93D54"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فهم السبب الحقيقي للنزاع</w:t>
      </w:r>
      <w:r w:rsidRPr="005A4A96">
        <w:rPr>
          <w:rFonts w:ascii="Sakkal Majalla" w:eastAsia="Times New Roman" w:hAnsi="Sakkal Majalla"/>
          <w:b/>
          <w:bCs/>
          <w:color w:val="auto"/>
          <w:sz w:val="48"/>
          <w:szCs w:val="36"/>
          <w:lang w:val="en-GB"/>
        </w:rPr>
        <w:t>.</w:t>
      </w:r>
    </w:p>
    <w:p w14:paraId="77428951" w14:textId="19EE6FFD"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جمع المعلومات</w:t>
      </w:r>
    </w:p>
    <w:p w14:paraId="4E9AE568"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الاستماع لجميع الأطراف</w:t>
      </w:r>
      <w:r w:rsidRPr="005A4A96">
        <w:rPr>
          <w:rFonts w:ascii="Sakkal Majalla" w:eastAsia="Times New Roman" w:hAnsi="Sakkal Majalla"/>
          <w:b/>
          <w:bCs/>
          <w:color w:val="auto"/>
          <w:sz w:val="48"/>
          <w:szCs w:val="36"/>
          <w:lang w:val="en-GB"/>
        </w:rPr>
        <w:t>.</w:t>
      </w:r>
    </w:p>
    <w:p w14:paraId="275F9FB9" w14:textId="2C3399A1"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تحليل الأسباب</w:t>
      </w:r>
    </w:p>
    <w:p w14:paraId="1A7F46FD"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التفرقة بين الأسباب الظاهرة والحقيقية</w:t>
      </w:r>
      <w:r w:rsidRPr="005A4A96">
        <w:rPr>
          <w:rFonts w:ascii="Sakkal Majalla" w:eastAsia="Times New Roman" w:hAnsi="Sakkal Majalla"/>
          <w:b/>
          <w:bCs/>
          <w:color w:val="auto"/>
          <w:sz w:val="48"/>
          <w:szCs w:val="36"/>
          <w:lang w:val="en-GB"/>
        </w:rPr>
        <w:t>.</w:t>
      </w:r>
    </w:p>
    <w:p w14:paraId="1FD31607" w14:textId="6A6503CC"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طرح الحلول</w:t>
      </w:r>
    </w:p>
    <w:p w14:paraId="0000D447"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اقتراح عدة بدائل</w:t>
      </w:r>
      <w:r w:rsidRPr="005A4A96">
        <w:rPr>
          <w:rFonts w:ascii="Sakkal Majalla" w:eastAsia="Times New Roman" w:hAnsi="Sakkal Majalla"/>
          <w:b/>
          <w:bCs/>
          <w:color w:val="auto"/>
          <w:sz w:val="48"/>
          <w:szCs w:val="36"/>
          <w:lang w:val="en-GB"/>
        </w:rPr>
        <w:t>.</w:t>
      </w:r>
    </w:p>
    <w:p w14:paraId="3ADC5114" w14:textId="4E73598D"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5.</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اختيار الحل المناسب</w:t>
      </w:r>
    </w:p>
    <w:p w14:paraId="311F4954"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بناءً على المصلحة المشتركة</w:t>
      </w:r>
      <w:r w:rsidRPr="005A4A96">
        <w:rPr>
          <w:rFonts w:ascii="Sakkal Majalla" w:eastAsia="Times New Roman" w:hAnsi="Sakkal Majalla"/>
          <w:b/>
          <w:bCs/>
          <w:color w:val="auto"/>
          <w:sz w:val="48"/>
          <w:szCs w:val="36"/>
          <w:lang w:val="en-GB"/>
        </w:rPr>
        <w:t>.</w:t>
      </w:r>
    </w:p>
    <w:p w14:paraId="184CF3B5" w14:textId="225D74C5"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6.</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تنفيذ الحل</w:t>
      </w:r>
    </w:p>
    <w:p w14:paraId="5B2E3893"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وضع خطة واضحة للتنفيذ</w:t>
      </w:r>
      <w:r w:rsidRPr="005A4A96">
        <w:rPr>
          <w:rFonts w:ascii="Sakkal Majalla" w:eastAsia="Times New Roman" w:hAnsi="Sakkal Majalla"/>
          <w:b/>
          <w:bCs/>
          <w:color w:val="auto"/>
          <w:sz w:val="48"/>
          <w:szCs w:val="36"/>
          <w:lang w:val="en-GB"/>
        </w:rPr>
        <w:t>.</w:t>
      </w:r>
    </w:p>
    <w:p w14:paraId="173D46BB" w14:textId="0402C51D"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7.</w:t>
      </w:r>
      <w:r w:rsidRPr="005A4A96">
        <w:rPr>
          <w:rFonts w:ascii="Sakkal Majalla" w:eastAsia="Times New Roman" w:hAnsi="Sakkal Majalla"/>
          <w:b/>
          <w:bCs/>
          <w:color w:val="auto"/>
          <w:sz w:val="48"/>
          <w:szCs w:val="36"/>
          <w:rtl/>
        </w:rPr>
        <w:t>المتابعة</w:t>
      </w:r>
    </w:p>
    <w:p w14:paraId="24CF39E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التأكد من استقرار الوضع ومنع تكرار المشكلة</w:t>
      </w:r>
      <w:r w:rsidRPr="005A4A96">
        <w:rPr>
          <w:rFonts w:ascii="Sakkal Majalla" w:eastAsia="Times New Roman" w:hAnsi="Sakkal Majalla"/>
          <w:b/>
          <w:bCs/>
          <w:color w:val="auto"/>
          <w:sz w:val="48"/>
          <w:szCs w:val="36"/>
          <w:lang w:val="en-GB"/>
        </w:rPr>
        <w:t>.</w:t>
      </w:r>
    </w:p>
    <w:p w14:paraId="3CEDB8E0" w14:textId="7950A33A" w:rsidR="005A4A96" w:rsidRDefault="005A4A96" w:rsidP="005A4A96">
      <w:pPr>
        <w:spacing w:after="200" w:line="240" w:lineRule="auto"/>
        <w:jc w:val="left"/>
        <w:rPr>
          <w:rFonts w:ascii="Sakkal Majalla" w:eastAsia="Times New Roman" w:hAnsi="Sakkal Majalla"/>
          <w:b/>
          <w:bCs/>
          <w:color w:val="auto"/>
          <w:sz w:val="48"/>
          <w:szCs w:val="36"/>
          <w:rtl/>
          <w:lang w:val="en-GB"/>
        </w:rPr>
      </w:pPr>
    </w:p>
    <w:p w14:paraId="0F1C603C" w14:textId="77777777" w:rsidR="005A4A96" w:rsidRDefault="005A4A96" w:rsidP="005A4A96">
      <w:pPr>
        <w:spacing w:after="200" w:line="240" w:lineRule="auto"/>
        <w:jc w:val="left"/>
        <w:rPr>
          <w:rFonts w:ascii="Sakkal Majalla" w:eastAsia="Times New Roman" w:hAnsi="Sakkal Majalla"/>
          <w:b/>
          <w:bCs/>
          <w:color w:val="auto"/>
          <w:sz w:val="48"/>
          <w:szCs w:val="36"/>
          <w:rtl/>
          <w:lang w:val="en-GB"/>
        </w:rPr>
      </w:pPr>
    </w:p>
    <w:p w14:paraId="189CF0A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p>
    <w:p w14:paraId="06DA2E50" w14:textId="77777777" w:rsidR="005A4A96" w:rsidRPr="005A4A96" w:rsidRDefault="005A4A96" w:rsidP="005A4A96">
      <w:pPr>
        <w:spacing w:after="200" w:line="240" w:lineRule="auto"/>
        <w:jc w:val="center"/>
        <w:rPr>
          <w:rFonts w:ascii="Sakkal Majalla" w:eastAsia="Times New Roman" w:hAnsi="Sakkal Majalla"/>
          <w:b/>
          <w:bCs/>
          <w:color w:val="006666"/>
          <w:sz w:val="72"/>
          <w:szCs w:val="48"/>
          <w:lang w:val="en-GB"/>
        </w:rPr>
      </w:pPr>
      <w:r w:rsidRPr="005A4A96">
        <w:rPr>
          <w:rFonts w:ascii="Sakkal Majalla" w:eastAsia="Times New Roman" w:hAnsi="Sakkal Majalla"/>
          <w:b/>
          <w:bCs/>
          <w:color w:val="006666"/>
          <w:sz w:val="72"/>
          <w:szCs w:val="48"/>
          <w:rtl/>
        </w:rPr>
        <w:lastRenderedPageBreak/>
        <w:t>رابعاً: إدارة المواقف الصعبة</w:t>
      </w:r>
    </w:p>
    <w:p w14:paraId="651E868F"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يتعرض العاملون في المؤسسات لمواقف صعبة ومتنوعة تتطلب مهارات عالية في التواصل والتحكم في الانفعالات واتخاذ القرارات المناسبة</w:t>
      </w:r>
      <w:r w:rsidRPr="005A4A96">
        <w:rPr>
          <w:rFonts w:ascii="Sakkal Majalla" w:eastAsia="Times New Roman" w:hAnsi="Sakkal Majalla"/>
          <w:b/>
          <w:bCs/>
          <w:color w:val="auto"/>
          <w:sz w:val="48"/>
          <w:szCs w:val="36"/>
          <w:lang w:val="en-GB"/>
        </w:rPr>
        <w:t>.</w:t>
      </w:r>
    </w:p>
    <w:p w14:paraId="5F1D1B40" w14:textId="77777777"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t>وقد تشمل هذه المواقف</w:t>
      </w:r>
      <w:r w:rsidRPr="005A4A96">
        <w:rPr>
          <w:rFonts w:ascii="Sakkal Majalla" w:eastAsia="Times New Roman" w:hAnsi="Sakkal Majalla"/>
          <w:b/>
          <w:bCs/>
          <w:color w:val="C00000"/>
          <w:sz w:val="48"/>
          <w:szCs w:val="36"/>
          <w:lang w:val="en-GB"/>
        </w:rPr>
        <w:t>:</w:t>
      </w:r>
    </w:p>
    <w:p w14:paraId="7AAB5763" w14:textId="77777777" w:rsidR="005A4A96" w:rsidRPr="005A4A96" w:rsidRDefault="005A4A96">
      <w:pPr>
        <w:numPr>
          <w:ilvl w:val="0"/>
          <w:numId w:val="63"/>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موظف غاضب</w:t>
      </w:r>
      <w:r w:rsidRPr="005A4A96">
        <w:rPr>
          <w:rFonts w:ascii="Sakkal Majalla" w:eastAsia="Times New Roman" w:hAnsi="Sakkal Majalla"/>
          <w:b/>
          <w:bCs/>
          <w:color w:val="auto"/>
          <w:sz w:val="48"/>
          <w:szCs w:val="36"/>
          <w:lang w:val="en-GB"/>
        </w:rPr>
        <w:t>.</w:t>
      </w:r>
    </w:p>
    <w:p w14:paraId="1A447BCF" w14:textId="77777777" w:rsidR="005A4A96" w:rsidRPr="005A4A96" w:rsidRDefault="005A4A96">
      <w:pPr>
        <w:numPr>
          <w:ilvl w:val="0"/>
          <w:numId w:val="63"/>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عميل غير راضٍ</w:t>
      </w:r>
      <w:r w:rsidRPr="005A4A96">
        <w:rPr>
          <w:rFonts w:ascii="Sakkal Majalla" w:eastAsia="Times New Roman" w:hAnsi="Sakkal Majalla"/>
          <w:b/>
          <w:bCs/>
          <w:color w:val="auto"/>
          <w:sz w:val="48"/>
          <w:szCs w:val="36"/>
          <w:lang w:val="en-GB"/>
        </w:rPr>
        <w:t>.</w:t>
      </w:r>
    </w:p>
    <w:p w14:paraId="504E7E01" w14:textId="77777777" w:rsidR="005A4A96" w:rsidRPr="005A4A96" w:rsidRDefault="005A4A96">
      <w:pPr>
        <w:numPr>
          <w:ilvl w:val="0"/>
          <w:numId w:val="63"/>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خلاف حاد بين زملاء العمل</w:t>
      </w:r>
      <w:r w:rsidRPr="005A4A96">
        <w:rPr>
          <w:rFonts w:ascii="Sakkal Majalla" w:eastAsia="Times New Roman" w:hAnsi="Sakkal Majalla"/>
          <w:b/>
          <w:bCs/>
          <w:color w:val="auto"/>
          <w:sz w:val="48"/>
          <w:szCs w:val="36"/>
          <w:lang w:val="en-GB"/>
        </w:rPr>
        <w:t>.</w:t>
      </w:r>
    </w:p>
    <w:p w14:paraId="6E44C2FA" w14:textId="77777777" w:rsidR="005A4A96" w:rsidRPr="005A4A96" w:rsidRDefault="005A4A96">
      <w:pPr>
        <w:numPr>
          <w:ilvl w:val="0"/>
          <w:numId w:val="63"/>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مقاومة التغيير</w:t>
      </w:r>
      <w:r w:rsidRPr="005A4A96">
        <w:rPr>
          <w:rFonts w:ascii="Sakkal Majalla" w:eastAsia="Times New Roman" w:hAnsi="Sakkal Majalla"/>
          <w:b/>
          <w:bCs/>
          <w:color w:val="auto"/>
          <w:sz w:val="48"/>
          <w:szCs w:val="36"/>
          <w:lang w:val="en-GB"/>
        </w:rPr>
        <w:t>.</w:t>
      </w:r>
    </w:p>
    <w:p w14:paraId="5EF8F01F" w14:textId="77777777" w:rsidR="005A4A96" w:rsidRPr="005A4A96" w:rsidRDefault="005A4A96">
      <w:pPr>
        <w:numPr>
          <w:ilvl w:val="0"/>
          <w:numId w:val="63"/>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ضغوط العمل الشديدة</w:t>
      </w:r>
      <w:r w:rsidRPr="005A4A96">
        <w:rPr>
          <w:rFonts w:ascii="Sakkal Majalla" w:eastAsia="Times New Roman" w:hAnsi="Sakkal Majalla"/>
          <w:b/>
          <w:bCs/>
          <w:color w:val="auto"/>
          <w:sz w:val="48"/>
          <w:szCs w:val="36"/>
          <w:lang w:val="en-GB"/>
        </w:rPr>
        <w:t>.</w:t>
      </w:r>
    </w:p>
    <w:p w14:paraId="0F20C67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مفهوم المواقف الصعبة</w:t>
      </w:r>
    </w:p>
    <w:p w14:paraId="776B21C4"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هي</w:t>
      </w:r>
      <w:r w:rsidRPr="005A4A96">
        <w:rPr>
          <w:rFonts w:ascii="Sakkal Majalla" w:eastAsia="Times New Roman" w:hAnsi="Sakkal Majalla"/>
          <w:b/>
          <w:bCs/>
          <w:color w:val="auto"/>
          <w:sz w:val="48"/>
          <w:szCs w:val="36"/>
          <w:lang w:val="en-GB"/>
        </w:rPr>
        <w:t>:</w:t>
      </w:r>
    </w:p>
    <w:p w14:paraId="63FB482C"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lang w:val="en-GB"/>
        </w:rPr>
        <w:t>"</w:t>
      </w:r>
      <w:r w:rsidRPr="005A4A96">
        <w:rPr>
          <w:rFonts w:ascii="Sakkal Majalla" w:eastAsia="Times New Roman" w:hAnsi="Sakkal Majalla"/>
          <w:b/>
          <w:bCs/>
          <w:color w:val="auto"/>
          <w:sz w:val="48"/>
          <w:szCs w:val="36"/>
          <w:rtl/>
        </w:rPr>
        <w:t>المواقف التي تتسم بالتوتر أو التعقيد أو الحساسية وتتطلب تعاملًا مهنيًا متزنًا لتحقيق نتائج إيجابية</w:t>
      </w:r>
      <w:r w:rsidRPr="005A4A96">
        <w:rPr>
          <w:rFonts w:ascii="Sakkal Majalla" w:eastAsia="Times New Roman" w:hAnsi="Sakkal Majalla"/>
          <w:b/>
          <w:bCs/>
          <w:color w:val="auto"/>
          <w:sz w:val="48"/>
          <w:szCs w:val="36"/>
          <w:lang w:val="en-GB"/>
        </w:rPr>
        <w:t>."</w:t>
      </w:r>
    </w:p>
    <w:p w14:paraId="3A0CB672" w14:textId="77777777"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t>خصائص المواقف الصعبة</w:t>
      </w:r>
    </w:p>
    <w:p w14:paraId="14C013ED" w14:textId="77777777" w:rsidR="005A4A96" w:rsidRPr="005A4A96" w:rsidRDefault="005A4A96">
      <w:pPr>
        <w:numPr>
          <w:ilvl w:val="0"/>
          <w:numId w:val="64"/>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ارتفاع مستوى الانفعالات</w:t>
      </w:r>
      <w:r w:rsidRPr="005A4A96">
        <w:rPr>
          <w:rFonts w:ascii="Sakkal Majalla" w:eastAsia="Times New Roman" w:hAnsi="Sakkal Majalla"/>
          <w:b/>
          <w:bCs/>
          <w:color w:val="auto"/>
          <w:sz w:val="48"/>
          <w:szCs w:val="36"/>
          <w:lang w:val="en-GB"/>
        </w:rPr>
        <w:t>.</w:t>
      </w:r>
    </w:p>
    <w:p w14:paraId="27C91CC7" w14:textId="77777777" w:rsidR="005A4A96" w:rsidRPr="005A4A96" w:rsidRDefault="005A4A96">
      <w:pPr>
        <w:numPr>
          <w:ilvl w:val="0"/>
          <w:numId w:val="64"/>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تضارب المصالح</w:t>
      </w:r>
      <w:r w:rsidRPr="005A4A96">
        <w:rPr>
          <w:rFonts w:ascii="Sakkal Majalla" w:eastAsia="Times New Roman" w:hAnsi="Sakkal Majalla"/>
          <w:b/>
          <w:bCs/>
          <w:color w:val="auto"/>
          <w:sz w:val="48"/>
          <w:szCs w:val="36"/>
          <w:lang w:val="en-GB"/>
        </w:rPr>
        <w:t>.</w:t>
      </w:r>
    </w:p>
    <w:p w14:paraId="6961C22D" w14:textId="77777777" w:rsidR="005A4A96" w:rsidRPr="005A4A96" w:rsidRDefault="005A4A96">
      <w:pPr>
        <w:numPr>
          <w:ilvl w:val="0"/>
          <w:numId w:val="64"/>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صعوبة اتخاذ القرار</w:t>
      </w:r>
      <w:r w:rsidRPr="005A4A96">
        <w:rPr>
          <w:rFonts w:ascii="Sakkal Majalla" w:eastAsia="Times New Roman" w:hAnsi="Sakkal Majalla"/>
          <w:b/>
          <w:bCs/>
          <w:color w:val="auto"/>
          <w:sz w:val="48"/>
          <w:szCs w:val="36"/>
          <w:lang w:val="en-GB"/>
        </w:rPr>
        <w:t>.</w:t>
      </w:r>
    </w:p>
    <w:p w14:paraId="666327EA" w14:textId="77777777" w:rsidR="005A4A96" w:rsidRPr="005A4A96" w:rsidRDefault="005A4A96">
      <w:pPr>
        <w:numPr>
          <w:ilvl w:val="0"/>
          <w:numId w:val="64"/>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lastRenderedPageBreak/>
        <w:t>احتمالية تصاعد الخلاف</w:t>
      </w:r>
      <w:r w:rsidRPr="005A4A96">
        <w:rPr>
          <w:rFonts w:ascii="Sakkal Majalla" w:eastAsia="Times New Roman" w:hAnsi="Sakkal Majalla"/>
          <w:b/>
          <w:bCs/>
          <w:color w:val="auto"/>
          <w:sz w:val="48"/>
          <w:szCs w:val="36"/>
          <w:lang w:val="en-GB"/>
        </w:rPr>
        <w:t>.</w:t>
      </w:r>
    </w:p>
    <w:p w14:paraId="04FF279C" w14:textId="77777777" w:rsidR="005A4A96" w:rsidRPr="005A4A96" w:rsidRDefault="005A4A96" w:rsidP="005A4A96">
      <w:pPr>
        <w:spacing w:after="200" w:line="240" w:lineRule="auto"/>
        <w:jc w:val="left"/>
        <w:rPr>
          <w:rFonts w:ascii="Sakkal Majalla" w:eastAsia="Times New Roman" w:hAnsi="Sakkal Majalla"/>
          <w:b/>
          <w:bCs/>
          <w:color w:val="C00000"/>
          <w:sz w:val="52"/>
          <w:szCs w:val="40"/>
          <w:lang w:val="en-GB"/>
        </w:rPr>
      </w:pPr>
      <w:r w:rsidRPr="005A4A96">
        <w:rPr>
          <w:rFonts w:ascii="Sakkal Majalla" w:eastAsia="Times New Roman" w:hAnsi="Sakkal Majalla"/>
          <w:b/>
          <w:bCs/>
          <w:color w:val="C00000"/>
          <w:sz w:val="52"/>
          <w:szCs w:val="40"/>
          <w:rtl/>
        </w:rPr>
        <w:t>مهارات إدارة المواقف الصعبة</w:t>
      </w:r>
    </w:p>
    <w:p w14:paraId="4B9F38DA"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أولاً: التحكم في الانفعالات</w:t>
      </w:r>
    </w:p>
    <w:p w14:paraId="3654F157"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الهدوء يساعد على التفكير السليم واتخاذ القرار المناسب</w:t>
      </w:r>
      <w:r w:rsidRPr="005A4A96">
        <w:rPr>
          <w:rFonts w:ascii="Sakkal Majalla" w:eastAsia="Times New Roman" w:hAnsi="Sakkal Majalla"/>
          <w:b/>
          <w:bCs/>
          <w:color w:val="auto"/>
          <w:sz w:val="48"/>
          <w:szCs w:val="36"/>
          <w:lang w:val="en-GB"/>
        </w:rPr>
        <w:t>.</w:t>
      </w:r>
    </w:p>
    <w:p w14:paraId="73BB70E4"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ثانياً: الاستماع الفعّال</w:t>
      </w:r>
    </w:p>
    <w:p w14:paraId="78E6D64F"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فهم المشكلة قبل محاولة حلها</w:t>
      </w:r>
      <w:r w:rsidRPr="005A4A96">
        <w:rPr>
          <w:rFonts w:ascii="Sakkal Majalla" w:eastAsia="Times New Roman" w:hAnsi="Sakkal Majalla"/>
          <w:b/>
          <w:bCs/>
          <w:color w:val="auto"/>
          <w:sz w:val="48"/>
          <w:szCs w:val="36"/>
          <w:lang w:val="en-GB"/>
        </w:rPr>
        <w:t>.</w:t>
      </w:r>
    </w:p>
    <w:p w14:paraId="4AB87BBA"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ثالثاً: التعاطف</w:t>
      </w:r>
    </w:p>
    <w:p w14:paraId="226F5F1F"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إظهار تفهم مشاعر الطرف الآخر</w:t>
      </w:r>
      <w:r w:rsidRPr="005A4A96">
        <w:rPr>
          <w:rFonts w:ascii="Sakkal Majalla" w:eastAsia="Times New Roman" w:hAnsi="Sakkal Majalla"/>
          <w:b/>
          <w:bCs/>
          <w:color w:val="auto"/>
          <w:sz w:val="48"/>
          <w:szCs w:val="36"/>
          <w:lang w:val="en-GB"/>
        </w:rPr>
        <w:t>.</w:t>
      </w:r>
    </w:p>
    <w:p w14:paraId="25A0E5D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رابعاً: التركيز على الحقائق</w:t>
      </w:r>
    </w:p>
    <w:p w14:paraId="289EC1E0"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عدم الانجراف وراء المشاعر أو الاتهامات</w:t>
      </w:r>
      <w:r w:rsidRPr="005A4A96">
        <w:rPr>
          <w:rFonts w:ascii="Sakkal Majalla" w:eastAsia="Times New Roman" w:hAnsi="Sakkal Majalla"/>
          <w:b/>
          <w:bCs/>
          <w:color w:val="auto"/>
          <w:sz w:val="48"/>
          <w:szCs w:val="36"/>
          <w:lang w:val="en-GB"/>
        </w:rPr>
        <w:t>.</w:t>
      </w:r>
    </w:p>
    <w:p w14:paraId="6D807481"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خامساً: التفكير في الحلول</w:t>
      </w:r>
    </w:p>
    <w:p w14:paraId="740279AA"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البحث عن البدائل المناسبة</w:t>
      </w:r>
      <w:r w:rsidRPr="005A4A96">
        <w:rPr>
          <w:rFonts w:ascii="Sakkal Majalla" w:eastAsia="Times New Roman" w:hAnsi="Sakkal Majalla"/>
          <w:b/>
          <w:bCs/>
          <w:color w:val="auto"/>
          <w:sz w:val="48"/>
          <w:szCs w:val="36"/>
          <w:lang w:val="en-GB"/>
        </w:rPr>
        <w:t>.</w:t>
      </w:r>
    </w:p>
    <w:p w14:paraId="1E0251E4"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سادساً: التواصل الإيجابي</w:t>
      </w:r>
    </w:p>
    <w:p w14:paraId="5A0C574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استخدام لغة محترمة وبناءة</w:t>
      </w:r>
      <w:r w:rsidRPr="005A4A96">
        <w:rPr>
          <w:rFonts w:ascii="Sakkal Majalla" w:eastAsia="Times New Roman" w:hAnsi="Sakkal Majalla"/>
          <w:b/>
          <w:bCs/>
          <w:color w:val="auto"/>
          <w:sz w:val="48"/>
          <w:szCs w:val="36"/>
          <w:lang w:val="en-GB"/>
        </w:rPr>
        <w:t>.</w:t>
      </w:r>
    </w:p>
    <w:p w14:paraId="143F14C1" w14:textId="77777777" w:rsidR="005A4A96" w:rsidRDefault="005A4A96" w:rsidP="005A4A96">
      <w:pPr>
        <w:spacing w:after="200" w:line="240" w:lineRule="auto"/>
        <w:jc w:val="left"/>
        <w:rPr>
          <w:rFonts w:ascii="Sakkal Majalla" w:eastAsia="Times New Roman" w:hAnsi="Sakkal Majalla"/>
          <w:b/>
          <w:bCs/>
          <w:color w:val="auto"/>
          <w:sz w:val="48"/>
          <w:szCs w:val="36"/>
          <w:rtl/>
        </w:rPr>
      </w:pPr>
    </w:p>
    <w:p w14:paraId="0D0108AF" w14:textId="77777777" w:rsidR="005A4A96" w:rsidRDefault="005A4A96" w:rsidP="005A4A96">
      <w:pPr>
        <w:spacing w:after="200" w:line="240" w:lineRule="auto"/>
        <w:jc w:val="left"/>
        <w:rPr>
          <w:rFonts w:ascii="Sakkal Majalla" w:eastAsia="Times New Roman" w:hAnsi="Sakkal Majalla"/>
          <w:b/>
          <w:bCs/>
          <w:color w:val="auto"/>
          <w:sz w:val="48"/>
          <w:szCs w:val="36"/>
          <w:rtl/>
        </w:rPr>
      </w:pPr>
    </w:p>
    <w:p w14:paraId="2E63390E" w14:textId="77777777" w:rsidR="005A4A96" w:rsidRDefault="005A4A96" w:rsidP="005A4A96">
      <w:pPr>
        <w:spacing w:after="200" w:line="240" w:lineRule="auto"/>
        <w:jc w:val="left"/>
        <w:rPr>
          <w:rFonts w:ascii="Sakkal Majalla" w:eastAsia="Times New Roman" w:hAnsi="Sakkal Majalla"/>
          <w:b/>
          <w:bCs/>
          <w:color w:val="auto"/>
          <w:sz w:val="48"/>
          <w:szCs w:val="36"/>
          <w:rtl/>
        </w:rPr>
      </w:pPr>
    </w:p>
    <w:p w14:paraId="579EADC6" w14:textId="77777777" w:rsidR="005A4A96" w:rsidRDefault="005A4A96" w:rsidP="005A4A96">
      <w:pPr>
        <w:spacing w:after="200" w:line="240" w:lineRule="auto"/>
        <w:jc w:val="left"/>
        <w:rPr>
          <w:rFonts w:ascii="Sakkal Majalla" w:eastAsia="Times New Roman" w:hAnsi="Sakkal Majalla"/>
          <w:b/>
          <w:bCs/>
          <w:color w:val="auto"/>
          <w:sz w:val="48"/>
          <w:szCs w:val="36"/>
          <w:rtl/>
        </w:rPr>
      </w:pPr>
    </w:p>
    <w:p w14:paraId="267DAC51" w14:textId="2F908DDA"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lastRenderedPageBreak/>
        <w:t>أخطاء شائعة في إدارة المواقف الصعبة</w:t>
      </w:r>
    </w:p>
    <w:p w14:paraId="3E48719F" w14:textId="77777777" w:rsidR="005A4A96" w:rsidRPr="005A4A96" w:rsidRDefault="005A4A96">
      <w:pPr>
        <w:numPr>
          <w:ilvl w:val="0"/>
          <w:numId w:val="65"/>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رفع الصوت</w:t>
      </w:r>
      <w:r w:rsidRPr="005A4A96">
        <w:rPr>
          <w:rFonts w:ascii="Sakkal Majalla" w:eastAsia="Times New Roman" w:hAnsi="Sakkal Majalla"/>
          <w:b/>
          <w:bCs/>
          <w:color w:val="auto"/>
          <w:sz w:val="48"/>
          <w:szCs w:val="36"/>
          <w:lang w:val="en-GB"/>
        </w:rPr>
        <w:t>.</w:t>
      </w:r>
    </w:p>
    <w:p w14:paraId="7C3BC490" w14:textId="77777777" w:rsidR="005A4A96" w:rsidRPr="005A4A96" w:rsidRDefault="005A4A96">
      <w:pPr>
        <w:numPr>
          <w:ilvl w:val="0"/>
          <w:numId w:val="65"/>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الانفعال</w:t>
      </w:r>
      <w:r w:rsidRPr="005A4A96">
        <w:rPr>
          <w:rFonts w:ascii="Sakkal Majalla" w:eastAsia="Times New Roman" w:hAnsi="Sakkal Majalla"/>
          <w:b/>
          <w:bCs/>
          <w:color w:val="auto"/>
          <w:sz w:val="48"/>
          <w:szCs w:val="36"/>
          <w:lang w:val="en-GB"/>
        </w:rPr>
        <w:t>.</w:t>
      </w:r>
    </w:p>
    <w:p w14:paraId="1BF0C66B" w14:textId="77777777" w:rsidR="005A4A96" w:rsidRPr="005A4A96" w:rsidRDefault="005A4A96">
      <w:pPr>
        <w:numPr>
          <w:ilvl w:val="0"/>
          <w:numId w:val="65"/>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التهديد</w:t>
      </w:r>
      <w:r w:rsidRPr="005A4A96">
        <w:rPr>
          <w:rFonts w:ascii="Sakkal Majalla" w:eastAsia="Times New Roman" w:hAnsi="Sakkal Majalla"/>
          <w:b/>
          <w:bCs/>
          <w:color w:val="auto"/>
          <w:sz w:val="48"/>
          <w:szCs w:val="36"/>
          <w:lang w:val="en-GB"/>
        </w:rPr>
        <w:t>.</w:t>
      </w:r>
    </w:p>
    <w:p w14:paraId="7EF8C551" w14:textId="77777777" w:rsidR="005A4A96" w:rsidRPr="005A4A96" w:rsidRDefault="005A4A96">
      <w:pPr>
        <w:numPr>
          <w:ilvl w:val="0"/>
          <w:numId w:val="65"/>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المقاطعة</w:t>
      </w:r>
      <w:r w:rsidRPr="005A4A96">
        <w:rPr>
          <w:rFonts w:ascii="Sakkal Majalla" w:eastAsia="Times New Roman" w:hAnsi="Sakkal Majalla"/>
          <w:b/>
          <w:bCs/>
          <w:color w:val="auto"/>
          <w:sz w:val="48"/>
          <w:szCs w:val="36"/>
          <w:lang w:val="en-GB"/>
        </w:rPr>
        <w:t>.</w:t>
      </w:r>
    </w:p>
    <w:p w14:paraId="28B6BB73" w14:textId="77777777" w:rsidR="005A4A96" w:rsidRPr="005A4A96" w:rsidRDefault="005A4A96">
      <w:pPr>
        <w:numPr>
          <w:ilvl w:val="0"/>
          <w:numId w:val="65"/>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إصدار الأحكام المتسرعة</w:t>
      </w:r>
      <w:r w:rsidRPr="005A4A96">
        <w:rPr>
          <w:rFonts w:ascii="Sakkal Majalla" w:eastAsia="Times New Roman" w:hAnsi="Sakkal Majalla"/>
          <w:b/>
          <w:bCs/>
          <w:color w:val="auto"/>
          <w:sz w:val="48"/>
          <w:szCs w:val="36"/>
          <w:lang w:val="en-GB"/>
        </w:rPr>
        <w:t>.</w:t>
      </w:r>
    </w:p>
    <w:p w14:paraId="0541EA8C" w14:textId="77777777" w:rsidR="005A4A96" w:rsidRPr="005A4A96" w:rsidRDefault="005A4A96">
      <w:pPr>
        <w:numPr>
          <w:ilvl w:val="0"/>
          <w:numId w:val="65"/>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تجاهل المشكلة</w:t>
      </w:r>
      <w:r w:rsidRPr="005A4A96">
        <w:rPr>
          <w:rFonts w:ascii="Sakkal Majalla" w:eastAsia="Times New Roman" w:hAnsi="Sakkal Majalla"/>
          <w:b/>
          <w:bCs/>
          <w:color w:val="auto"/>
          <w:sz w:val="48"/>
          <w:szCs w:val="36"/>
          <w:lang w:val="en-GB"/>
        </w:rPr>
        <w:t>.</w:t>
      </w:r>
    </w:p>
    <w:p w14:paraId="4CCFA013" w14:textId="77777777"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t>خطوات التعامل مع المواقف الصعبة</w:t>
      </w:r>
    </w:p>
    <w:p w14:paraId="543CE0FA" w14:textId="77777777" w:rsidR="005A4A96" w:rsidRPr="005A4A96" w:rsidRDefault="005A4A96">
      <w:pPr>
        <w:numPr>
          <w:ilvl w:val="0"/>
          <w:numId w:val="66"/>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التزام الهدوء</w:t>
      </w:r>
      <w:r w:rsidRPr="005A4A96">
        <w:rPr>
          <w:rFonts w:ascii="Sakkal Majalla" w:eastAsia="Times New Roman" w:hAnsi="Sakkal Majalla"/>
          <w:b/>
          <w:bCs/>
          <w:color w:val="auto"/>
          <w:sz w:val="48"/>
          <w:szCs w:val="36"/>
          <w:lang w:val="en-GB"/>
        </w:rPr>
        <w:t>.</w:t>
      </w:r>
    </w:p>
    <w:p w14:paraId="3E8FBC20" w14:textId="77777777" w:rsidR="005A4A96" w:rsidRPr="005A4A96" w:rsidRDefault="005A4A96">
      <w:pPr>
        <w:numPr>
          <w:ilvl w:val="0"/>
          <w:numId w:val="66"/>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الاستماع الكامل</w:t>
      </w:r>
      <w:r w:rsidRPr="005A4A96">
        <w:rPr>
          <w:rFonts w:ascii="Sakkal Majalla" w:eastAsia="Times New Roman" w:hAnsi="Sakkal Majalla"/>
          <w:b/>
          <w:bCs/>
          <w:color w:val="auto"/>
          <w:sz w:val="48"/>
          <w:szCs w:val="36"/>
          <w:lang w:val="en-GB"/>
        </w:rPr>
        <w:t>.</w:t>
      </w:r>
    </w:p>
    <w:p w14:paraId="2B30E148" w14:textId="77777777" w:rsidR="005A4A96" w:rsidRPr="005A4A96" w:rsidRDefault="005A4A96">
      <w:pPr>
        <w:numPr>
          <w:ilvl w:val="0"/>
          <w:numId w:val="66"/>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تحديد المشكلة</w:t>
      </w:r>
      <w:r w:rsidRPr="005A4A96">
        <w:rPr>
          <w:rFonts w:ascii="Sakkal Majalla" w:eastAsia="Times New Roman" w:hAnsi="Sakkal Majalla"/>
          <w:b/>
          <w:bCs/>
          <w:color w:val="auto"/>
          <w:sz w:val="48"/>
          <w:szCs w:val="36"/>
          <w:lang w:val="en-GB"/>
        </w:rPr>
        <w:t>.</w:t>
      </w:r>
    </w:p>
    <w:p w14:paraId="0D3F4FD7" w14:textId="77777777" w:rsidR="005A4A96" w:rsidRPr="005A4A96" w:rsidRDefault="005A4A96">
      <w:pPr>
        <w:numPr>
          <w:ilvl w:val="0"/>
          <w:numId w:val="66"/>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فهم وجهات النظر المختلفة</w:t>
      </w:r>
      <w:r w:rsidRPr="005A4A96">
        <w:rPr>
          <w:rFonts w:ascii="Sakkal Majalla" w:eastAsia="Times New Roman" w:hAnsi="Sakkal Majalla"/>
          <w:b/>
          <w:bCs/>
          <w:color w:val="auto"/>
          <w:sz w:val="48"/>
          <w:szCs w:val="36"/>
          <w:lang w:val="en-GB"/>
        </w:rPr>
        <w:t>.</w:t>
      </w:r>
    </w:p>
    <w:p w14:paraId="50E6A5EC" w14:textId="77777777" w:rsidR="005A4A96" w:rsidRPr="005A4A96" w:rsidRDefault="005A4A96">
      <w:pPr>
        <w:numPr>
          <w:ilvl w:val="0"/>
          <w:numId w:val="66"/>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اقتراح الحلول</w:t>
      </w:r>
      <w:r w:rsidRPr="005A4A96">
        <w:rPr>
          <w:rFonts w:ascii="Sakkal Majalla" w:eastAsia="Times New Roman" w:hAnsi="Sakkal Majalla"/>
          <w:b/>
          <w:bCs/>
          <w:color w:val="auto"/>
          <w:sz w:val="48"/>
          <w:szCs w:val="36"/>
          <w:lang w:val="en-GB"/>
        </w:rPr>
        <w:t>.</w:t>
      </w:r>
    </w:p>
    <w:p w14:paraId="3B783F21" w14:textId="77777777" w:rsidR="005A4A96" w:rsidRPr="005A4A96" w:rsidRDefault="005A4A96">
      <w:pPr>
        <w:numPr>
          <w:ilvl w:val="0"/>
          <w:numId w:val="66"/>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الاتفاق على الإجراءات</w:t>
      </w:r>
      <w:r w:rsidRPr="005A4A96">
        <w:rPr>
          <w:rFonts w:ascii="Sakkal Majalla" w:eastAsia="Times New Roman" w:hAnsi="Sakkal Majalla"/>
          <w:b/>
          <w:bCs/>
          <w:color w:val="auto"/>
          <w:sz w:val="48"/>
          <w:szCs w:val="36"/>
          <w:lang w:val="en-GB"/>
        </w:rPr>
        <w:t>.</w:t>
      </w:r>
    </w:p>
    <w:p w14:paraId="0F1A9A27" w14:textId="77777777" w:rsidR="005A4A96" w:rsidRPr="005A4A96" w:rsidRDefault="005A4A96">
      <w:pPr>
        <w:numPr>
          <w:ilvl w:val="0"/>
          <w:numId w:val="66"/>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المتابعة والتقييم</w:t>
      </w:r>
      <w:r w:rsidRPr="005A4A96">
        <w:rPr>
          <w:rFonts w:ascii="Sakkal Majalla" w:eastAsia="Times New Roman" w:hAnsi="Sakkal Majalla"/>
          <w:b/>
          <w:bCs/>
          <w:color w:val="auto"/>
          <w:sz w:val="48"/>
          <w:szCs w:val="36"/>
          <w:lang w:val="en-GB"/>
        </w:rPr>
        <w:t>.</w:t>
      </w:r>
    </w:p>
    <w:p w14:paraId="0A987063" w14:textId="7D7D6D00" w:rsidR="005A4A96" w:rsidRDefault="005A4A96" w:rsidP="005A4A96">
      <w:pPr>
        <w:spacing w:after="200" w:line="240" w:lineRule="auto"/>
        <w:jc w:val="left"/>
        <w:rPr>
          <w:rFonts w:ascii="Sakkal Majalla" w:eastAsia="Times New Roman" w:hAnsi="Sakkal Majalla"/>
          <w:b/>
          <w:bCs/>
          <w:color w:val="auto"/>
          <w:sz w:val="48"/>
          <w:szCs w:val="36"/>
          <w:rtl/>
          <w:lang w:val="en-GB"/>
        </w:rPr>
      </w:pPr>
    </w:p>
    <w:p w14:paraId="5278FDC6"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p>
    <w:p w14:paraId="151C2B82" w14:textId="77777777" w:rsidR="005A4A96" w:rsidRPr="005A4A96" w:rsidRDefault="005A4A96" w:rsidP="005A4A96">
      <w:pPr>
        <w:spacing w:after="200" w:line="240" w:lineRule="auto"/>
        <w:jc w:val="center"/>
        <w:rPr>
          <w:rFonts w:ascii="Sakkal Majalla" w:eastAsia="Times New Roman" w:hAnsi="Sakkal Majalla"/>
          <w:b/>
          <w:bCs/>
          <w:color w:val="006666"/>
          <w:sz w:val="56"/>
          <w:szCs w:val="44"/>
          <w:lang w:val="en-GB"/>
        </w:rPr>
      </w:pPr>
      <w:r w:rsidRPr="005A4A96">
        <w:rPr>
          <w:rFonts w:ascii="Sakkal Majalla" w:eastAsia="Times New Roman" w:hAnsi="Sakkal Majalla"/>
          <w:b/>
          <w:bCs/>
          <w:color w:val="006666"/>
          <w:sz w:val="56"/>
          <w:szCs w:val="44"/>
          <w:rtl/>
        </w:rPr>
        <w:lastRenderedPageBreak/>
        <w:t>خامساً: تحويل الخلاف إلى فرص تطوير</w:t>
      </w:r>
    </w:p>
    <w:p w14:paraId="308C23EF"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تنظر المؤسسات الحديثة إلى الخلافات والنزاعات باعتبارها فرصًا للتعلم والتطوير وليست مجرد مشكلات يجب التخلص منها. فالنزاع قد يكشف عن نقاط ضعف في الأنظمة أو الإجراءات أو أساليب التواصل، وبالتالي يمكن استثماره لتحسين الأداء المؤسسي</w:t>
      </w:r>
      <w:r w:rsidRPr="005A4A96">
        <w:rPr>
          <w:rFonts w:ascii="Sakkal Majalla" w:eastAsia="Times New Roman" w:hAnsi="Sakkal Majalla"/>
          <w:b/>
          <w:bCs/>
          <w:color w:val="auto"/>
          <w:sz w:val="48"/>
          <w:szCs w:val="36"/>
          <w:lang w:val="en-GB"/>
        </w:rPr>
        <w:t>.</w:t>
      </w:r>
    </w:p>
    <w:p w14:paraId="0B4B5D2C" w14:textId="77777777"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t>مفهوم تحويل الخلاف إلى فرصة</w:t>
      </w:r>
    </w:p>
    <w:p w14:paraId="65421030"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هو</w:t>
      </w:r>
      <w:r w:rsidRPr="005A4A96">
        <w:rPr>
          <w:rFonts w:ascii="Sakkal Majalla" w:eastAsia="Times New Roman" w:hAnsi="Sakkal Majalla"/>
          <w:b/>
          <w:bCs/>
          <w:color w:val="auto"/>
          <w:sz w:val="48"/>
          <w:szCs w:val="36"/>
          <w:lang w:val="en-GB"/>
        </w:rPr>
        <w:t>:</w:t>
      </w:r>
    </w:p>
    <w:p w14:paraId="3273EBE9"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lang w:val="en-GB"/>
        </w:rPr>
        <w:t>"</w:t>
      </w:r>
      <w:r w:rsidRPr="005A4A96">
        <w:rPr>
          <w:rFonts w:ascii="Sakkal Majalla" w:eastAsia="Times New Roman" w:hAnsi="Sakkal Majalla"/>
          <w:b/>
          <w:bCs/>
          <w:color w:val="auto"/>
          <w:sz w:val="48"/>
          <w:szCs w:val="36"/>
          <w:rtl/>
        </w:rPr>
        <w:t>الاستفادة من الخلافات والنزاعات في اكتشاف المشكلات الحقيقية وتطوير الأفراد والعمليات وتحسين الأداء المؤسسي</w:t>
      </w:r>
      <w:r w:rsidRPr="005A4A96">
        <w:rPr>
          <w:rFonts w:ascii="Sakkal Majalla" w:eastAsia="Times New Roman" w:hAnsi="Sakkal Majalla"/>
          <w:b/>
          <w:bCs/>
          <w:color w:val="auto"/>
          <w:sz w:val="48"/>
          <w:szCs w:val="36"/>
          <w:lang w:val="en-GB"/>
        </w:rPr>
        <w:t>."</w:t>
      </w:r>
    </w:p>
    <w:p w14:paraId="242E27C2"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فوائد تحويل الخلاف إلى فرصة</w:t>
      </w:r>
    </w:p>
    <w:p w14:paraId="19B7F65A" w14:textId="2F470872"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5A4A96">
        <w:rPr>
          <w:rFonts w:ascii="Sakkal Majalla" w:eastAsia="Times New Roman" w:hAnsi="Sakkal Majalla"/>
          <w:b/>
          <w:bCs/>
          <w:color w:val="auto"/>
          <w:sz w:val="48"/>
          <w:szCs w:val="36"/>
          <w:rtl/>
        </w:rPr>
        <w:t>تحسين التواصل</w:t>
      </w:r>
    </w:p>
    <w:p w14:paraId="41728900"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النزاع يكشف مواطن الضعف في الاتصال</w:t>
      </w:r>
      <w:r w:rsidRPr="005A4A96">
        <w:rPr>
          <w:rFonts w:ascii="Sakkal Majalla" w:eastAsia="Times New Roman" w:hAnsi="Sakkal Majalla"/>
          <w:b/>
          <w:bCs/>
          <w:color w:val="auto"/>
          <w:sz w:val="48"/>
          <w:szCs w:val="36"/>
          <w:lang w:val="en-GB"/>
        </w:rPr>
        <w:t>.</w:t>
      </w:r>
    </w:p>
    <w:p w14:paraId="61FEA894" w14:textId="48B591D1"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تطوير الإجراءات</w:t>
      </w:r>
    </w:p>
    <w:p w14:paraId="01961EF8"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قد يكشف الخلاف عن الحاجة إلى تعديل السياسات أو الأنظمة</w:t>
      </w:r>
      <w:r w:rsidRPr="005A4A96">
        <w:rPr>
          <w:rFonts w:ascii="Sakkal Majalla" w:eastAsia="Times New Roman" w:hAnsi="Sakkal Majalla"/>
          <w:b/>
          <w:bCs/>
          <w:color w:val="auto"/>
          <w:sz w:val="48"/>
          <w:szCs w:val="36"/>
          <w:lang w:val="en-GB"/>
        </w:rPr>
        <w:t>.</w:t>
      </w:r>
    </w:p>
    <w:p w14:paraId="772EC477" w14:textId="5596937A"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تعزيز الإبداع</w:t>
      </w:r>
    </w:p>
    <w:p w14:paraId="58340829"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اختلاف الآراء يساعد على ظهور أفكار جديدة</w:t>
      </w:r>
      <w:r w:rsidRPr="005A4A96">
        <w:rPr>
          <w:rFonts w:ascii="Sakkal Majalla" w:eastAsia="Times New Roman" w:hAnsi="Sakkal Majalla"/>
          <w:b/>
          <w:bCs/>
          <w:color w:val="auto"/>
          <w:sz w:val="48"/>
          <w:szCs w:val="36"/>
          <w:lang w:val="en-GB"/>
        </w:rPr>
        <w:t>.</w:t>
      </w:r>
    </w:p>
    <w:p w14:paraId="5F29E6BB" w14:textId="2EE9F881"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تحسين اتخاذ القرار</w:t>
      </w:r>
    </w:p>
    <w:p w14:paraId="65858BF7" w14:textId="77777777" w:rsidR="005A4A96" w:rsidRDefault="005A4A96" w:rsidP="005A4A96">
      <w:pPr>
        <w:spacing w:after="200" w:line="240" w:lineRule="auto"/>
        <w:jc w:val="left"/>
        <w:rPr>
          <w:rFonts w:ascii="Sakkal Majalla" w:eastAsia="Times New Roman" w:hAnsi="Sakkal Majalla"/>
          <w:b/>
          <w:bCs/>
          <w:color w:val="auto"/>
          <w:sz w:val="48"/>
          <w:szCs w:val="36"/>
          <w:rtl/>
          <w:lang w:val="en-GB"/>
        </w:rPr>
      </w:pPr>
      <w:r w:rsidRPr="005A4A96">
        <w:rPr>
          <w:rFonts w:ascii="Sakkal Majalla" w:eastAsia="Times New Roman" w:hAnsi="Sakkal Majalla"/>
          <w:b/>
          <w:bCs/>
          <w:color w:val="auto"/>
          <w:sz w:val="48"/>
          <w:szCs w:val="36"/>
          <w:rtl/>
        </w:rPr>
        <w:t>دراسة وجهات النظر المختلفة تؤدي إلى قرارات أكثر جودة</w:t>
      </w:r>
      <w:r w:rsidRPr="005A4A96">
        <w:rPr>
          <w:rFonts w:ascii="Sakkal Majalla" w:eastAsia="Times New Roman" w:hAnsi="Sakkal Majalla"/>
          <w:b/>
          <w:bCs/>
          <w:color w:val="auto"/>
          <w:sz w:val="48"/>
          <w:szCs w:val="36"/>
          <w:lang w:val="en-GB"/>
        </w:rPr>
        <w:t>.</w:t>
      </w:r>
    </w:p>
    <w:p w14:paraId="16FAAF3E"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p>
    <w:p w14:paraId="4F57827C" w14:textId="757A0240"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lastRenderedPageBreak/>
        <w:t>5.</w:t>
      </w:r>
      <w:r w:rsidRPr="005A4A96">
        <w:rPr>
          <w:rFonts w:ascii="Sakkal Majalla" w:eastAsia="Times New Roman" w:hAnsi="Sakkal Majalla"/>
          <w:b/>
          <w:bCs/>
          <w:color w:val="auto"/>
          <w:sz w:val="48"/>
          <w:szCs w:val="36"/>
          <w:rtl/>
        </w:rPr>
        <w:t>تقوية العلاقات المهنية</w:t>
      </w:r>
    </w:p>
    <w:p w14:paraId="6B359D45"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عندما تتم إدارة الخلافات بنجاح تزداد الثقة بين الأطراف</w:t>
      </w:r>
      <w:r w:rsidRPr="005A4A96">
        <w:rPr>
          <w:rFonts w:ascii="Sakkal Majalla" w:eastAsia="Times New Roman" w:hAnsi="Sakkal Majalla"/>
          <w:b/>
          <w:bCs/>
          <w:color w:val="auto"/>
          <w:sz w:val="48"/>
          <w:szCs w:val="36"/>
          <w:lang w:val="en-GB"/>
        </w:rPr>
        <w:t>.</w:t>
      </w:r>
    </w:p>
    <w:p w14:paraId="02DF5230" w14:textId="77777777"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t>خطوات تحويل الخلاف إلى فرصة تطوير</w:t>
      </w:r>
    </w:p>
    <w:p w14:paraId="4C60A120"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أولاً: تغيير النظرة إلى الخلاف</w:t>
      </w:r>
    </w:p>
    <w:p w14:paraId="3212307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النظر إليه كفرصة للتعلم وليس كتهديد</w:t>
      </w:r>
      <w:r w:rsidRPr="005A4A96">
        <w:rPr>
          <w:rFonts w:ascii="Sakkal Majalla" w:eastAsia="Times New Roman" w:hAnsi="Sakkal Majalla"/>
          <w:b/>
          <w:bCs/>
          <w:color w:val="auto"/>
          <w:sz w:val="48"/>
          <w:szCs w:val="36"/>
          <w:lang w:val="en-GB"/>
        </w:rPr>
        <w:t>.</w:t>
      </w:r>
    </w:p>
    <w:p w14:paraId="7EDA9FB8"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ثانياً: تحليل الأسباب الجذرية</w:t>
      </w:r>
    </w:p>
    <w:p w14:paraId="242E4929"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فهم الأسباب الحقيقية للمشكلة</w:t>
      </w:r>
      <w:r w:rsidRPr="005A4A96">
        <w:rPr>
          <w:rFonts w:ascii="Sakkal Majalla" w:eastAsia="Times New Roman" w:hAnsi="Sakkal Majalla"/>
          <w:b/>
          <w:bCs/>
          <w:color w:val="auto"/>
          <w:sz w:val="48"/>
          <w:szCs w:val="36"/>
          <w:lang w:val="en-GB"/>
        </w:rPr>
        <w:t>.</w:t>
      </w:r>
    </w:p>
    <w:p w14:paraId="1EB9725A"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ثالثاً: استخراج الدروس المستفادة</w:t>
      </w:r>
    </w:p>
    <w:p w14:paraId="4B64B2F9"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تحديد ما يمكن تعلمه من الموقف</w:t>
      </w:r>
      <w:r w:rsidRPr="005A4A96">
        <w:rPr>
          <w:rFonts w:ascii="Sakkal Majalla" w:eastAsia="Times New Roman" w:hAnsi="Sakkal Majalla"/>
          <w:b/>
          <w:bCs/>
          <w:color w:val="auto"/>
          <w:sz w:val="48"/>
          <w:szCs w:val="36"/>
          <w:lang w:val="en-GB"/>
        </w:rPr>
        <w:t>.</w:t>
      </w:r>
    </w:p>
    <w:p w14:paraId="7132D0D9"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رابعاً: تطوير الإجراءات</w:t>
      </w:r>
    </w:p>
    <w:p w14:paraId="4582FF3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وضع حلول تمنع تكرار المشكلة</w:t>
      </w:r>
      <w:r w:rsidRPr="005A4A96">
        <w:rPr>
          <w:rFonts w:ascii="Sakkal Majalla" w:eastAsia="Times New Roman" w:hAnsi="Sakkal Majalla"/>
          <w:b/>
          <w:bCs/>
          <w:color w:val="auto"/>
          <w:sz w:val="48"/>
          <w:szCs w:val="36"/>
          <w:lang w:val="en-GB"/>
        </w:rPr>
        <w:t>.</w:t>
      </w:r>
    </w:p>
    <w:p w14:paraId="4D865193"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خامساً: تعزيز ثقافة الحوار</w:t>
      </w:r>
    </w:p>
    <w:p w14:paraId="34F457C2"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تشجيع التواصل المفتوح والاحترام المتبادل</w:t>
      </w:r>
      <w:r w:rsidRPr="005A4A96">
        <w:rPr>
          <w:rFonts w:ascii="Sakkal Majalla" w:eastAsia="Times New Roman" w:hAnsi="Sakkal Majalla"/>
          <w:b/>
          <w:bCs/>
          <w:color w:val="auto"/>
          <w:sz w:val="48"/>
          <w:szCs w:val="36"/>
          <w:lang w:val="en-GB"/>
        </w:rPr>
        <w:t>.</w:t>
      </w:r>
    </w:p>
    <w:p w14:paraId="1CD781C6"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سادساً: الاستثمار في التدريب</w:t>
      </w:r>
    </w:p>
    <w:p w14:paraId="129A49AC"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تنمية مهارات</w:t>
      </w:r>
      <w:r w:rsidRPr="005A4A96">
        <w:rPr>
          <w:rFonts w:ascii="Sakkal Majalla" w:eastAsia="Times New Roman" w:hAnsi="Sakkal Majalla"/>
          <w:b/>
          <w:bCs/>
          <w:color w:val="auto"/>
          <w:sz w:val="48"/>
          <w:szCs w:val="36"/>
          <w:lang w:val="en-GB"/>
        </w:rPr>
        <w:t>:</w:t>
      </w:r>
    </w:p>
    <w:p w14:paraId="4408FC90" w14:textId="77777777" w:rsidR="005A4A96" w:rsidRPr="005A4A96" w:rsidRDefault="005A4A96">
      <w:pPr>
        <w:numPr>
          <w:ilvl w:val="0"/>
          <w:numId w:val="67"/>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التواصل</w:t>
      </w:r>
      <w:r w:rsidRPr="005A4A96">
        <w:rPr>
          <w:rFonts w:ascii="Sakkal Majalla" w:eastAsia="Times New Roman" w:hAnsi="Sakkal Majalla"/>
          <w:b/>
          <w:bCs/>
          <w:color w:val="auto"/>
          <w:sz w:val="48"/>
          <w:szCs w:val="36"/>
          <w:lang w:val="en-GB"/>
        </w:rPr>
        <w:t>.</w:t>
      </w:r>
    </w:p>
    <w:p w14:paraId="27CDF92E" w14:textId="77777777" w:rsidR="005A4A96" w:rsidRPr="005A4A96" w:rsidRDefault="005A4A96">
      <w:pPr>
        <w:numPr>
          <w:ilvl w:val="0"/>
          <w:numId w:val="67"/>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حل النزاعات</w:t>
      </w:r>
      <w:r w:rsidRPr="005A4A96">
        <w:rPr>
          <w:rFonts w:ascii="Sakkal Majalla" w:eastAsia="Times New Roman" w:hAnsi="Sakkal Majalla"/>
          <w:b/>
          <w:bCs/>
          <w:color w:val="auto"/>
          <w:sz w:val="48"/>
          <w:szCs w:val="36"/>
          <w:lang w:val="en-GB"/>
        </w:rPr>
        <w:t>.</w:t>
      </w:r>
    </w:p>
    <w:p w14:paraId="23DD1D86" w14:textId="77777777" w:rsidR="005A4A96" w:rsidRPr="005A4A96" w:rsidRDefault="005A4A96">
      <w:pPr>
        <w:numPr>
          <w:ilvl w:val="0"/>
          <w:numId w:val="67"/>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lastRenderedPageBreak/>
        <w:t>العمل الجماعي</w:t>
      </w:r>
      <w:r w:rsidRPr="005A4A96">
        <w:rPr>
          <w:rFonts w:ascii="Sakkal Majalla" w:eastAsia="Times New Roman" w:hAnsi="Sakkal Majalla"/>
          <w:b/>
          <w:bCs/>
          <w:color w:val="auto"/>
          <w:sz w:val="48"/>
          <w:szCs w:val="36"/>
          <w:lang w:val="en-GB"/>
        </w:rPr>
        <w:t>.</w:t>
      </w:r>
    </w:p>
    <w:p w14:paraId="74C25FEA" w14:textId="77777777" w:rsidR="005A4A96" w:rsidRPr="005A4A96" w:rsidRDefault="005A4A96">
      <w:pPr>
        <w:numPr>
          <w:ilvl w:val="0"/>
          <w:numId w:val="67"/>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الذكاء العاطفي</w:t>
      </w:r>
      <w:r w:rsidRPr="005A4A96">
        <w:rPr>
          <w:rFonts w:ascii="Sakkal Majalla" w:eastAsia="Times New Roman" w:hAnsi="Sakkal Majalla"/>
          <w:b/>
          <w:bCs/>
          <w:color w:val="auto"/>
          <w:sz w:val="48"/>
          <w:szCs w:val="36"/>
          <w:lang w:val="en-GB"/>
        </w:rPr>
        <w:t>.</w:t>
      </w:r>
    </w:p>
    <w:p w14:paraId="5FE683B9" w14:textId="77777777"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t>أمثلة عملية</w:t>
      </w:r>
    </w:p>
    <w:p w14:paraId="295849D1"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مثال</w:t>
      </w:r>
      <w:r w:rsidRPr="005A4A96">
        <w:rPr>
          <w:rFonts w:ascii="Sakkal Majalla" w:eastAsia="Times New Roman" w:hAnsi="Sakkal Majalla"/>
          <w:b/>
          <w:bCs/>
          <w:color w:val="auto"/>
          <w:sz w:val="48"/>
          <w:szCs w:val="36"/>
          <w:lang w:val="en-GB"/>
        </w:rPr>
        <w:t xml:space="preserve"> (1)</w:t>
      </w:r>
    </w:p>
    <w:p w14:paraId="3B14A933"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خلاف بين قسمين بسبب تأخر المعلومات</w:t>
      </w:r>
      <w:r w:rsidRPr="005A4A96">
        <w:rPr>
          <w:rFonts w:ascii="Sakkal Majalla" w:eastAsia="Times New Roman" w:hAnsi="Sakkal Majalla"/>
          <w:b/>
          <w:bCs/>
          <w:color w:val="auto"/>
          <w:sz w:val="48"/>
          <w:szCs w:val="36"/>
          <w:lang w:val="en-GB"/>
        </w:rPr>
        <w:t>.</w:t>
      </w:r>
    </w:p>
    <w:p w14:paraId="22ABCDF0"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النتيجة الإيجابية</w:t>
      </w:r>
      <w:r w:rsidRPr="005A4A96">
        <w:rPr>
          <w:rFonts w:ascii="Sakkal Majalla" w:eastAsia="Times New Roman" w:hAnsi="Sakkal Majalla"/>
          <w:b/>
          <w:bCs/>
          <w:color w:val="auto"/>
          <w:sz w:val="48"/>
          <w:szCs w:val="36"/>
          <w:lang w:val="en-GB"/>
        </w:rPr>
        <w:t>:</w:t>
      </w:r>
      <w:r w:rsidRPr="005A4A96">
        <w:rPr>
          <w:rFonts w:ascii="Sakkal Majalla" w:eastAsia="Times New Roman" w:hAnsi="Sakkal Majalla"/>
          <w:b/>
          <w:bCs/>
          <w:color w:val="auto"/>
          <w:sz w:val="48"/>
          <w:szCs w:val="36"/>
          <w:lang w:val="en-GB"/>
        </w:rPr>
        <w:br/>
      </w:r>
      <w:r w:rsidRPr="005A4A96">
        <w:rPr>
          <w:rFonts w:ascii="Sakkal Majalla" w:eastAsia="Times New Roman" w:hAnsi="Sakkal Majalla"/>
          <w:b/>
          <w:bCs/>
          <w:color w:val="auto"/>
          <w:sz w:val="48"/>
          <w:szCs w:val="36"/>
          <w:rtl/>
        </w:rPr>
        <w:t>إنشاء نظام إلكتروني موحد لتبادل البيانات</w:t>
      </w:r>
      <w:r w:rsidRPr="005A4A96">
        <w:rPr>
          <w:rFonts w:ascii="Sakkal Majalla" w:eastAsia="Times New Roman" w:hAnsi="Sakkal Majalla"/>
          <w:b/>
          <w:bCs/>
          <w:color w:val="auto"/>
          <w:sz w:val="48"/>
          <w:szCs w:val="36"/>
          <w:lang w:val="en-GB"/>
        </w:rPr>
        <w:t>.</w:t>
      </w:r>
    </w:p>
    <w:p w14:paraId="340843CF"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مثال</w:t>
      </w:r>
      <w:r w:rsidRPr="005A4A96">
        <w:rPr>
          <w:rFonts w:ascii="Sakkal Majalla" w:eastAsia="Times New Roman" w:hAnsi="Sakkal Majalla"/>
          <w:b/>
          <w:bCs/>
          <w:color w:val="auto"/>
          <w:sz w:val="48"/>
          <w:szCs w:val="36"/>
          <w:lang w:val="en-GB"/>
        </w:rPr>
        <w:t xml:space="preserve"> (2)</w:t>
      </w:r>
    </w:p>
    <w:p w14:paraId="3C1E2AF3"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نزاع بين أعضاء فريق العمل حول توزيع المهام</w:t>
      </w:r>
      <w:r w:rsidRPr="005A4A96">
        <w:rPr>
          <w:rFonts w:ascii="Sakkal Majalla" w:eastAsia="Times New Roman" w:hAnsi="Sakkal Majalla"/>
          <w:b/>
          <w:bCs/>
          <w:color w:val="auto"/>
          <w:sz w:val="48"/>
          <w:szCs w:val="36"/>
          <w:lang w:val="en-GB"/>
        </w:rPr>
        <w:t>.</w:t>
      </w:r>
    </w:p>
    <w:p w14:paraId="6C628271"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النتيجة الإيجابية</w:t>
      </w:r>
      <w:r w:rsidRPr="005A4A96">
        <w:rPr>
          <w:rFonts w:ascii="Sakkal Majalla" w:eastAsia="Times New Roman" w:hAnsi="Sakkal Majalla"/>
          <w:b/>
          <w:bCs/>
          <w:color w:val="auto"/>
          <w:sz w:val="48"/>
          <w:szCs w:val="36"/>
          <w:lang w:val="en-GB"/>
        </w:rPr>
        <w:t>:</w:t>
      </w:r>
      <w:r w:rsidRPr="005A4A96">
        <w:rPr>
          <w:rFonts w:ascii="Sakkal Majalla" w:eastAsia="Times New Roman" w:hAnsi="Sakkal Majalla"/>
          <w:b/>
          <w:bCs/>
          <w:color w:val="auto"/>
          <w:sz w:val="48"/>
          <w:szCs w:val="36"/>
          <w:lang w:val="en-GB"/>
        </w:rPr>
        <w:br/>
      </w:r>
      <w:r w:rsidRPr="005A4A96">
        <w:rPr>
          <w:rFonts w:ascii="Sakkal Majalla" w:eastAsia="Times New Roman" w:hAnsi="Sakkal Majalla"/>
          <w:b/>
          <w:bCs/>
          <w:color w:val="auto"/>
          <w:sz w:val="48"/>
          <w:szCs w:val="36"/>
          <w:rtl/>
        </w:rPr>
        <w:t>وضع وصف وظيفي أكثر وضوحًا وتحديد المسؤوليات بدقة</w:t>
      </w:r>
      <w:r w:rsidRPr="005A4A96">
        <w:rPr>
          <w:rFonts w:ascii="Sakkal Majalla" w:eastAsia="Times New Roman" w:hAnsi="Sakkal Majalla"/>
          <w:b/>
          <w:bCs/>
          <w:color w:val="auto"/>
          <w:sz w:val="48"/>
          <w:szCs w:val="36"/>
          <w:lang w:val="en-GB"/>
        </w:rPr>
        <w:t>.</w:t>
      </w:r>
    </w:p>
    <w:p w14:paraId="1A3324E9"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مثال</w:t>
      </w:r>
      <w:r w:rsidRPr="005A4A96">
        <w:rPr>
          <w:rFonts w:ascii="Sakkal Majalla" w:eastAsia="Times New Roman" w:hAnsi="Sakkal Majalla"/>
          <w:b/>
          <w:bCs/>
          <w:color w:val="auto"/>
          <w:sz w:val="48"/>
          <w:szCs w:val="36"/>
          <w:lang w:val="en-GB"/>
        </w:rPr>
        <w:t xml:space="preserve"> (3)</w:t>
      </w:r>
    </w:p>
    <w:p w14:paraId="371BBBDD"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شكاوى متكررة من العملاء بسبب ضعف التواصل</w:t>
      </w:r>
      <w:r w:rsidRPr="005A4A96">
        <w:rPr>
          <w:rFonts w:ascii="Sakkal Majalla" w:eastAsia="Times New Roman" w:hAnsi="Sakkal Majalla"/>
          <w:b/>
          <w:bCs/>
          <w:color w:val="auto"/>
          <w:sz w:val="48"/>
          <w:szCs w:val="36"/>
          <w:lang w:val="en-GB"/>
        </w:rPr>
        <w:t>.</w:t>
      </w:r>
    </w:p>
    <w:p w14:paraId="3E02D01F"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النتيجة الإيجابية</w:t>
      </w:r>
      <w:r w:rsidRPr="005A4A96">
        <w:rPr>
          <w:rFonts w:ascii="Sakkal Majalla" w:eastAsia="Times New Roman" w:hAnsi="Sakkal Majalla"/>
          <w:b/>
          <w:bCs/>
          <w:color w:val="auto"/>
          <w:sz w:val="48"/>
          <w:szCs w:val="36"/>
          <w:lang w:val="en-GB"/>
        </w:rPr>
        <w:t>:</w:t>
      </w:r>
      <w:r w:rsidRPr="005A4A96">
        <w:rPr>
          <w:rFonts w:ascii="Sakkal Majalla" w:eastAsia="Times New Roman" w:hAnsi="Sakkal Majalla"/>
          <w:b/>
          <w:bCs/>
          <w:color w:val="auto"/>
          <w:sz w:val="48"/>
          <w:szCs w:val="36"/>
          <w:lang w:val="en-GB"/>
        </w:rPr>
        <w:br/>
      </w:r>
      <w:r w:rsidRPr="005A4A96">
        <w:rPr>
          <w:rFonts w:ascii="Sakkal Majalla" w:eastAsia="Times New Roman" w:hAnsi="Sakkal Majalla"/>
          <w:b/>
          <w:bCs/>
          <w:color w:val="auto"/>
          <w:sz w:val="48"/>
          <w:szCs w:val="36"/>
          <w:rtl/>
        </w:rPr>
        <w:t>تنفيذ برنامج تدريبي لمهارات التواصل وخدمة العملاء</w:t>
      </w:r>
      <w:r w:rsidRPr="005A4A96">
        <w:rPr>
          <w:rFonts w:ascii="Sakkal Majalla" w:eastAsia="Times New Roman" w:hAnsi="Sakkal Majalla"/>
          <w:b/>
          <w:bCs/>
          <w:color w:val="auto"/>
          <w:sz w:val="48"/>
          <w:szCs w:val="36"/>
          <w:lang w:val="en-GB"/>
        </w:rPr>
        <w:t>.</w:t>
      </w:r>
    </w:p>
    <w:p w14:paraId="0E140A8E" w14:textId="77777777" w:rsidR="00146577" w:rsidRPr="005A4A96" w:rsidRDefault="00146577" w:rsidP="00E32711">
      <w:pPr>
        <w:spacing w:after="200"/>
        <w:rPr>
          <w:rFonts w:ascii="Sakkal Majalla" w:eastAsia="Times New Roman" w:hAnsi="Sakkal Majalla"/>
          <w:b/>
          <w:bCs/>
          <w:color w:val="006666"/>
          <w:sz w:val="48"/>
          <w:szCs w:val="36"/>
          <w:rtl/>
          <w:lang w:val="en-GB"/>
        </w:rPr>
      </w:pPr>
    </w:p>
    <w:p w14:paraId="530BE65C" w14:textId="4324A6E0" w:rsidR="00146577" w:rsidRDefault="00CB75F6" w:rsidP="00E32711">
      <w:pPr>
        <w:spacing w:after="200"/>
        <w:rPr>
          <w:rFonts w:ascii="Sakkal Majalla" w:eastAsia="Times New Roman" w:hAnsi="Sakkal Majalla"/>
          <w:b/>
          <w:bCs/>
          <w:color w:val="006666"/>
          <w:sz w:val="160"/>
          <w:szCs w:val="72"/>
          <w:rtl/>
        </w:rPr>
      </w:pPr>
      <w:r w:rsidRPr="00CB75F6">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21888" behindDoc="0" locked="0" layoutInCell="1" allowOverlap="1" wp14:anchorId="7022A62E" wp14:editId="58672D30">
                <wp:simplePos x="0" y="0"/>
                <wp:positionH relativeFrom="page">
                  <wp:align>left</wp:align>
                </wp:positionH>
                <wp:positionV relativeFrom="paragraph">
                  <wp:posOffset>-247650</wp:posOffset>
                </wp:positionV>
                <wp:extent cx="7418705" cy="9724208"/>
                <wp:effectExtent l="0" t="0" r="0" b="0"/>
                <wp:wrapNone/>
                <wp:docPr id="1104194515" name="Group 522"/>
                <wp:cNvGraphicFramePr/>
                <a:graphic xmlns:a="http://schemas.openxmlformats.org/drawingml/2006/main">
                  <a:graphicData uri="http://schemas.microsoft.com/office/word/2010/wordprocessingGroup">
                    <wpg:wgp>
                      <wpg:cNvGrpSpPr/>
                      <wpg:grpSpPr>
                        <a:xfrm>
                          <a:off x="0" y="0"/>
                          <a:ext cx="7418705" cy="9724208"/>
                          <a:chOff x="-866776" y="-65858"/>
                          <a:chExt cx="7418705" cy="9724208"/>
                        </a:xfrm>
                      </wpg:grpSpPr>
                      <wpg:grpSp>
                        <wpg:cNvPr id="646885430" name="Group 646885430"/>
                        <wpg:cNvGrpSpPr/>
                        <wpg:grpSpPr>
                          <a:xfrm>
                            <a:off x="-866776" y="-65858"/>
                            <a:ext cx="7418705" cy="9724208"/>
                            <a:chOff x="-1276365" y="-370658"/>
                            <a:chExt cx="7418826" cy="9724208"/>
                          </a:xfrm>
                        </wpg:grpSpPr>
                        <wpg:grpSp>
                          <wpg:cNvPr id="1854288868" name="Group 1854288868"/>
                          <wpg:cNvGrpSpPr/>
                          <wpg:grpSpPr>
                            <a:xfrm>
                              <a:off x="-1276365" y="2571750"/>
                              <a:ext cx="6972415" cy="6781800"/>
                              <a:chOff x="-1438311" y="0"/>
                              <a:chExt cx="6972507" cy="6782280"/>
                            </a:xfrm>
                          </wpg:grpSpPr>
                          <wpg:grpSp>
                            <wpg:cNvPr id="701078559" name="Group 25"/>
                            <wpg:cNvGrpSpPr/>
                            <wpg:grpSpPr>
                              <a:xfrm>
                                <a:off x="3129969" y="0"/>
                                <a:ext cx="2262400" cy="515506"/>
                                <a:chOff x="3849595" y="0"/>
                                <a:chExt cx="2262400" cy="515506"/>
                              </a:xfrm>
                            </wpg:grpSpPr>
                            <wpg:grpSp>
                              <wpg:cNvPr id="351086598" name="Group 351086598"/>
                              <wpg:cNvGrpSpPr/>
                              <wpg:grpSpPr>
                                <a:xfrm>
                                  <a:off x="5606227" y="0"/>
                                  <a:ext cx="505768" cy="515506"/>
                                  <a:chOff x="5606227" y="0"/>
                                  <a:chExt cx="505768" cy="515506"/>
                                </a:xfrm>
                              </wpg:grpSpPr>
                              <wps:wsp>
                                <wps:cNvPr id="2038362497" name="Oval 2038362497"/>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204761169" name="Picture 1204761169" descr="Target "/>
                                  <pic:cNvPicPr>
                                    <a:picLocks noChangeAspect="1" noChangeArrowheads="1"/>
                                  </pic:cNvPicPr>
                                </pic:nvPicPr>
                                <pic:blipFill>
                                  <a:blip r:embed="rId1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662974819" name="TextBox 34"/>
                              <wps:cNvSpPr txBox="1"/>
                              <wps:spPr>
                                <a:xfrm>
                                  <a:off x="3849595" y="69514"/>
                                  <a:ext cx="1755192" cy="441357"/>
                                </a:xfrm>
                                <a:prstGeom prst="rect">
                                  <a:avLst/>
                                </a:prstGeom>
                                <a:noFill/>
                              </wps:spPr>
                              <wps:txbx>
                                <w:txbxContent>
                                  <w:p w14:paraId="0C18B9AA" w14:textId="77777777" w:rsidR="00CB75F6" w:rsidRPr="00BC6FB1" w:rsidRDefault="00CB75F6" w:rsidP="00CB75F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183682255" name="Group 26"/>
                            <wpg:cNvGrpSpPr/>
                            <wpg:grpSpPr>
                              <a:xfrm>
                                <a:off x="-27" y="9939"/>
                                <a:ext cx="2261262" cy="514985"/>
                                <a:chOff x="-27" y="0"/>
                                <a:chExt cx="2261570" cy="515506"/>
                              </a:xfrm>
                            </wpg:grpSpPr>
                            <wps:wsp>
                              <wps:cNvPr id="1563693226" name="Oval 1563693226"/>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360100199" name="TextBox 34"/>
                              <wps:cNvSpPr txBox="1"/>
                              <wps:spPr>
                                <a:xfrm>
                                  <a:off x="-27" y="69511"/>
                                  <a:ext cx="1756066" cy="441803"/>
                                </a:xfrm>
                                <a:prstGeom prst="rect">
                                  <a:avLst/>
                                </a:prstGeom>
                                <a:noFill/>
                              </wps:spPr>
                              <wps:txbx>
                                <w:txbxContent>
                                  <w:p w14:paraId="2B975ABE" w14:textId="77777777" w:rsidR="00CB75F6" w:rsidRPr="00BC6FB1" w:rsidRDefault="00CB75F6" w:rsidP="00CB75F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043343465" name="Picture 1043343465" descr="Note "/>
                                <pic:cNvPicPr>
                                  <a:picLocks noChangeAspect="1" noChangeArrowheads="1"/>
                                </pic:cNvPicPr>
                              </pic:nvPicPr>
                              <pic:blipFill>
                                <a:blip r:embed="rId1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72616041" name="Text Box 172616041"/>
                            <wps:cNvSpPr txBox="1"/>
                            <wps:spPr>
                              <a:xfrm>
                                <a:off x="2720955" y="874272"/>
                                <a:ext cx="2813241" cy="5908008"/>
                              </a:xfrm>
                              <a:prstGeom prst="rect">
                                <a:avLst/>
                              </a:prstGeom>
                              <a:noFill/>
                              <a:ln w="6350">
                                <a:noFill/>
                              </a:ln>
                            </wps:spPr>
                            <wps:txbx>
                              <w:txbxContent>
                                <w:p w14:paraId="6880F666" w14:textId="77777777" w:rsidR="00CB75F6" w:rsidRPr="00DE31C3" w:rsidRDefault="00CB75F6" w:rsidP="00CB75F6">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36799CEB" w14:textId="77777777" w:rsidR="00CB75F6" w:rsidRPr="002E3BD9" w:rsidRDefault="00CB75F6">
                                  <w:pPr>
                                    <w:pStyle w:val="a5"/>
                                    <w:numPr>
                                      <w:ilvl w:val="0"/>
                                      <w:numId w:val="68"/>
                                    </w:numPr>
                                    <w:rPr>
                                      <w:rFonts w:ascii="Sakkal Majalla" w:eastAsia="GE Dinar One" w:hAnsi="Sakkal Majalla" w:cs="Sakkal Majalla"/>
                                      <w:color w:val="000000"/>
                                      <w:kern w:val="24"/>
                                      <w:sz w:val="40"/>
                                      <w:szCs w:val="40"/>
                                    </w:rPr>
                                  </w:pPr>
                                  <w:r w:rsidRPr="002E3BD9">
                                    <w:rPr>
                                      <w:rFonts w:ascii="Sakkal Majalla" w:eastAsia="GE Dinar One" w:hAnsi="Sakkal Majalla" w:cs="Sakkal Majalla" w:hint="cs"/>
                                      <w:color w:val="000000"/>
                                      <w:kern w:val="24"/>
                                      <w:sz w:val="40"/>
                                      <w:szCs w:val="40"/>
                                      <w:rtl/>
                                    </w:rPr>
                                    <w:t xml:space="preserve">فهم </w:t>
                                  </w:r>
                                  <w:r w:rsidRPr="002E3BD9">
                                    <w:rPr>
                                      <w:rFonts w:ascii="Sakkal Majalla" w:eastAsia="GE Dinar One" w:hAnsi="Sakkal Majalla" w:cs="Sakkal Majalla"/>
                                      <w:color w:val="000000"/>
                                      <w:kern w:val="24"/>
                                      <w:sz w:val="40"/>
                                      <w:szCs w:val="40"/>
                                      <w:rtl/>
                                    </w:rPr>
                                    <w:t>مشاعر الآخرين</w:t>
                                  </w:r>
                                  <w:r w:rsidRPr="002E3BD9">
                                    <w:rPr>
                                      <w:rFonts w:ascii="Sakkal Majalla" w:eastAsia="GE Dinar One" w:hAnsi="Sakkal Majalla" w:cs="Sakkal Majalla"/>
                                      <w:color w:val="000000"/>
                                      <w:kern w:val="24"/>
                                      <w:sz w:val="40"/>
                                      <w:szCs w:val="40"/>
                                    </w:rPr>
                                    <w:t>.</w:t>
                                  </w:r>
                                </w:p>
                                <w:p w14:paraId="7285B27E" w14:textId="77777777" w:rsidR="00CB75F6" w:rsidRPr="001A3F31" w:rsidRDefault="00CB75F6" w:rsidP="00CB75F6">
                                  <w:pPr>
                                    <w:pStyle w:val="a5"/>
                                    <w:spacing w:line="240" w:lineRule="auto"/>
                                    <w:ind w:left="360"/>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91781033" name="Text Box 1391781033"/>
                            <wps:cNvSpPr txBox="1"/>
                            <wps:spPr>
                              <a:xfrm>
                                <a:off x="-1438311" y="673954"/>
                                <a:ext cx="3810113" cy="5203047"/>
                              </a:xfrm>
                              <a:prstGeom prst="rect">
                                <a:avLst/>
                              </a:prstGeom>
                              <a:noFill/>
                              <a:ln w="6350">
                                <a:noFill/>
                              </a:ln>
                            </wps:spPr>
                            <wps:txbx>
                              <w:txbxContent>
                                <w:p w14:paraId="0E1D84C9" w14:textId="77777777" w:rsidR="00CB75F6" w:rsidRPr="006928C2" w:rsidRDefault="00CB75F6">
                                  <w:pPr>
                                    <w:pStyle w:val="a5"/>
                                    <w:numPr>
                                      <w:ilvl w:val="0"/>
                                      <w:numId w:val="69"/>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مفهوم الذكاء العاطفي.</w:t>
                                  </w:r>
                                </w:p>
                                <w:p w14:paraId="1D7BD3FC" w14:textId="77777777" w:rsidR="00CB75F6" w:rsidRPr="006928C2" w:rsidRDefault="00CB75F6">
                                  <w:pPr>
                                    <w:pStyle w:val="a5"/>
                                    <w:numPr>
                                      <w:ilvl w:val="0"/>
                                      <w:numId w:val="69"/>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إدارة المشاعر أثناء التواصل.</w:t>
                                  </w:r>
                                </w:p>
                                <w:p w14:paraId="32803088" w14:textId="77777777" w:rsidR="00CB75F6" w:rsidRPr="006928C2" w:rsidRDefault="00CB75F6">
                                  <w:pPr>
                                    <w:pStyle w:val="a5"/>
                                    <w:numPr>
                                      <w:ilvl w:val="0"/>
                                      <w:numId w:val="69"/>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التعاطف المهني.</w:t>
                                  </w:r>
                                </w:p>
                                <w:p w14:paraId="7AD29DE8" w14:textId="77777777" w:rsidR="00CB75F6" w:rsidRPr="006928C2" w:rsidRDefault="00CB75F6">
                                  <w:pPr>
                                    <w:pStyle w:val="a5"/>
                                    <w:numPr>
                                      <w:ilvl w:val="0"/>
                                      <w:numId w:val="69"/>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فهم مشاعر الآخرين.</w:t>
                                  </w:r>
                                </w:p>
                                <w:p w14:paraId="7D00B893" w14:textId="77777777" w:rsidR="00CB75F6" w:rsidRPr="00072E93" w:rsidRDefault="00CB75F6">
                                  <w:pPr>
                                    <w:pStyle w:val="a5"/>
                                    <w:numPr>
                                      <w:ilvl w:val="0"/>
                                      <w:numId w:val="69"/>
                                    </w:numPr>
                                    <w:spacing w:line="240" w:lineRule="auto"/>
                                    <w:rPr>
                                      <w:rFonts w:ascii="Sakkal Majalla" w:eastAsia="GE Dinar One" w:hAnsi="Sakkal Majalla" w:cs="Sakkal Majalla"/>
                                      <w:kern w:val="24"/>
                                      <w:sz w:val="40"/>
                                      <w:szCs w:val="40"/>
                                      <w:lang w:bidi="ar-SY"/>
                                    </w:rPr>
                                  </w:pPr>
                                  <w:r w:rsidRPr="006928C2">
                                    <w:rPr>
                                      <w:rFonts w:ascii="Sakkal Majalla" w:eastAsia="GE Dinar One" w:hAnsi="Sakkal Majalla" w:cs="Sakkal Majalla"/>
                                      <w:kern w:val="24"/>
                                      <w:sz w:val="40"/>
                                      <w:szCs w:val="40"/>
                                      <w:rtl/>
                                    </w:rPr>
                                    <w:t>تعزيز العلاقات المهنية.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076356559" name="Group 1076356559"/>
                          <wpg:cNvGrpSpPr/>
                          <wpg:grpSpPr>
                            <a:xfrm>
                              <a:off x="-638187" y="-370658"/>
                              <a:ext cx="6780648" cy="1984386"/>
                              <a:chOff x="-638187" y="-370658"/>
                              <a:chExt cx="6780648" cy="1984386"/>
                            </a:xfrm>
                          </wpg:grpSpPr>
                          <pic:pic xmlns:pic="http://schemas.openxmlformats.org/drawingml/2006/picture">
                            <pic:nvPicPr>
                              <pic:cNvPr id="1982184317" name="Picture 1982184317" descr="Calendar "/>
                              <pic:cNvPicPr>
                                <a:picLocks noChangeAspect="1"/>
                              </pic:cNvPicPr>
                            </pic:nvPicPr>
                            <pic:blipFill>
                              <a:blip r:embed="rId18"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59852878" name="TextBox 34"/>
                            <wps:cNvSpPr txBox="1"/>
                            <wps:spPr>
                              <a:xfrm>
                                <a:off x="5000712" y="747588"/>
                                <a:ext cx="1141749" cy="866140"/>
                              </a:xfrm>
                              <a:prstGeom prst="rect">
                                <a:avLst/>
                              </a:prstGeom>
                              <a:noFill/>
                            </wps:spPr>
                            <wps:txbx>
                              <w:txbxContent>
                                <w:p w14:paraId="1FB5E3CE" w14:textId="77777777" w:rsidR="00CB75F6" w:rsidRPr="00E9288D" w:rsidRDefault="00CB75F6" w:rsidP="00CB75F6">
                                  <w:pPr>
                                    <w:spacing w:line="240" w:lineRule="auto"/>
                                    <w:jc w:val="center"/>
                                    <w:rPr>
                                      <w:rFonts w:ascii="Adobe Arabic" w:eastAsia="GE Dinar One" w:hAnsi="Adobe Arabic" w:cs="Adobe Arabic"/>
                                      <w:b/>
                                      <w:bCs/>
                                      <w:color w:val="C00000"/>
                                      <w:kern w:val="24"/>
                                      <w:sz w:val="56"/>
                                      <w:szCs w:val="56"/>
                                      <w:lang w:bidi="ar-SY"/>
                                    </w:rPr>
                                  </w:pPr>
                                  <w:r w:rsidRPr="00E9288D">
                                    <w:rPr>
                                      <w:rFonts w:ascii="Adobe Arabic" w:eastAsia="GE Dinar One" w:hAnsi="Adobe Arabic" w:cs="Adobe Arabic" w:hint="cs"/>
                                      <w:b/>
                                      <w:bCs/>
                                      <w:color w:val="C00000"/>
                                      <w:kern w:val="24"/>
                                      <w:sz w:val="56"/>
                                      <w:szCs w:val="56"/>
                                      <w:rtl/>
                                      <w:lang w:bidi="ar-SY"/>
                                    </w:rPr>
                                    <w:t xml:space="preserve">اليوم الثالث </w:t>
                                  </w:r>
                                </w:p>
                              </w:txbxContent>
                            </wps:txbx>
                            <wps:bodyPr wrap="square" rtlCol="0">
                              <a:spAutoFit/>
                            </wps:bodyPr>
                          </wps:wsp>
                          <wps:wsp>
                            <wps:cNvPr id="720975803" name="TextBox 34"/>
                            <wps:cNvSpPr txBox="1"/>
                            <wps:spPr>
                              <a:xfrm>
                                <a:off x="2485049" y="-370658"/>
                                <a:ext cx="2430185" cy="662305"/>
                              </a:xfrm>
                              <a:prstGeom prst="rect">
                                <a:avLst/>
                              </a:prstGeom>
                              <a:noFill/>
                            </wps:spPr>
                            <wps:txbx>
                              <w:txbxContent>
                                <w:p w14:paraId="1FF107D1" w14:textId="77777777" w:rsidR="00CB75F6" w:rsidRPr="00CA7C57" w:rsidRDefault="00CB75F6" w:rsidP="00CB75F6">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الثالثة</w:t>
                                  </w:r>
                                </w:p>
                              </w:txbxContent>
                            </wps:txbx>
                            <wps:bodyPr wrap="square" rtlCol="0">
                              <a:spAutoFit/>
                            </wps:bodyPr>
                          </wps:wsp>
                          <wps:wsp>
                            <wps:cNvPr id="1594879055" name="TextBox 34"/>
                            <wps:cNvSpPr txBox="1"/>
                            <wps:spPr>
                              <a:xfrm>
                                <a:off x="-638187" y="747647"/>
                                <a:ext cx="5610317" cy="494665"/>
                              </a:xfrm>
                              <a:prstGeom prst="rect">
                                <a:avLst/>
                              </a:prstGeom>
                              <a:noFill/>
                            </wps:spPr>
                            <wps:txbx>
                              <w:txbxContent>
                                <w:p w14:paraId="7CC59651" w14:textId="77777777" w:rsidR="00CB75F6" w:rsidRPr="0075673C" w:rsidRDefault="00CB75F6" w:rsidP="00CB75F6">
                                  <w:pPr>
                                    <w:spacing w:line="240" w:lineRule="auto"/>
                                    <w:jc w:val="center"/>
                                    <w:rPr>
                                      <w:rFonts w:asciiTheme="majorHAnsi" w:eastAsia="GE Dinar One" w:hAnsiTheme="majorHAnsi" w:cstheme="majorHAnsi"/>
                                      <w:b/>
                                      <w:bCs/>
                                      <w:kern w:val="24"/>
                                      <w:sz w:val="52"/>
                                      <w:szCs w:val="52"/>
                                      <w:lang w:bidi="ar-SY"/>
                                    </w:rPr>
                                  </w:pPr>
                                  <w:r w:rsidRPr="006928C2">
                                    <w:rPr>
                                      <w:rFonts w:asciiTheme="majorHAnsi" w:eastAsia="GE Dinar One" w:hAnsiTheme="majorHAnsi" w:cs="Calibri Light"/>
                                      <w:b/>
                                      <w:bCs/>
                                      <w:kern w:val="24"/>
                                      <w:sz w:val="52"/>
                                      <w:szCs w:val="52"/>
                                      <w:rtl/>
                                      <w:lang w:bidi="ar-SY"/>
                                    </w:rPr>
                                    <w:t>الذكاء العاطفي في التواصل</w:t>
                                  </w:r>
                                </w:p>
                              </w:txbxContent>
                            </wps:txbx>
                            <wps:bodyPr wrap="square" rtlCol="0">
                              <a:spAutoFit/>
                            </wps:bodyPr>
                          </wps:wsp>
                        </wpg:grpSp>
                      </wpg:grpSp>
                      <pic:pic xmlns:pic="http://schemas.openxmlformats.org/drawingml/2006/picture">
                        <pic:nvPicPr>
                          <pic:cNvPr id="517044609" name="Picture 9"/>
                          <pic:cNvPicPr>
                            <a:picLocks noChangeAspect="1"/>
                          </pic:cNvPicPr>
                        </pic:nvPicPr>
                        <pic:blipFill rotWithShape="1">
                          <a:blip r:embed="rId22">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022A62E" id="_x0000_s1202" style="position:absolute;left:0;text-align:left;margin-left:0;margin-top:-19.5pt;width:584.15pt;height:765.7pt;z-index:253221888;mso-position-horizontal:left;mso-position-horizontal-relative:page;mso-width-relative:margin;mso-height-relative:margin" coordorigin="-8667,-658" coordsize="74187,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">
                <v:group id="Group 646885430" o:spid="_x0000_s1203" style="position:absolute;left:-8667;top:-658;width:74186;height:97241" coordorigin="-12763,-3706" coordsize="74188,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">
                  <v:group id="Group 1854288868" o:spid="_x0000_s1204" style="position:absolute;left:-12763;top:25717;width:69723;height:67818" coordorigin="-14383" coordsize="69725,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">
                    <v:group id="Group 25" o:spid="_x0000_s1205" style="position:absolute;left:31299;width:22624;height:5155" coordorigin="38495" coordsize="22624,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">
                      <v:group id="Group 351086598" o:spid="_x0000_s120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">
                        <v:oval id="Oval 2038362497" o:spid="_x0000_s120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" fillcolor="#168489" stroked="f" strokeweight="1pt">
                          <v:fill opacity="49087f"/>
                          <v:stroke joinstyle="miter"/>
                        </v:oval>
                        <v:shape id="Picture 1204761169" o:spid="_x0000_s120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">
                          <v:imagedata r:id="rId19" o:title="Target " gain="19661f" blacklevel="22938f"/>
                        </v:shape>
                      </v:group>
                      <v:shape id="TextBox 34" o:spid="_x0000_s1209" type="#_x0000_t202" style="position:absolute;left:38495;top:695;width:17552;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" filled="f" stroked="f">
                        <v:textbox style="mso-fit-shape-to-text:t">
                          <w:txbxContent>
                            <w:p w14:paraId="0C18B9AA" w14:textId="77777777" w:rsidR="00CB75F6" w:rsidRPr="00BC6FB1" w:rsidRDefault="00CB75F6" w:rsidP="00CB75F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10"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">
                      <v:oval id="Oval 1563693226" o:spid="_x0000_s121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" fillcolor="#168489" stroked="f" strokeweight="1pt">
                        <v:fill opacity="49087f"/>
                        <v:stroke joinstyle="miter"/>
                      </v:oval>
                      <v:shape id="TextBox 34" o:spid="_x0000_s1212" type="#_x0000_t202" style="position:absolute;top:695;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" filled="f" stroked="f">
                        <v:textbox style="mso-fit-shape-to-text:t">
                          <w:txbxContent>
                            <w:p w14:paraId="2B975ABE" w14:textId="77777777" w:rsidR="00CB75F6" w:rsidRPr="00BC6FB1" w:rsidRDefault="00CB75F6" w:rsidP="00CB75F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043343465" o:spid="_x0000_s121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">
                        <v:imagedata r:id="rId20" o:title="Note " gain="19661f" blacklevel="22938f"/>
                      </v:shape>
                    </v:group>
                    <v:shape id="Text Box 172616041" o:spid="_x0000_s1214"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" filled="f" stroked="f" strokeweight=".5pt">
                      <v:textbox>
                        <w:txbxContent>
                          <w:p w14:paraId="6880F666" w14:textId="77777777" w:rsidR="00CB75F6" w:rsidRPr="00DE31C3" w:rsidRDefault="00CB75F6" w:rsidP="00CB75F6">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36799CEB" w14:textId="77777777" w:rsidR="00CB75F6" w:rsidRPr="002E3BD9" w:rsidRDefault="00CB75F6">
                            <w:pPr>
                              <w:pStyle w:val="a5"/>
                              <w:numPr>
                                <w:ilvl w:val="0"/>
                                <w:numId w:val="68"/>
                              </w:numPr>
                              <w:rPr>
                                <w:rFonts w:ascii="Sakkal Majalla" w:eastAsia="GE Dinar One" w:hAnsi="Sakkal Majalla" w:cs="Sakkal Majalla"/>
                                <w:color w:val="000000"/>
                                <w:kern w:val="24"/>
                                <w:sz w:val="40"/>
                                <w:szCs w:val="40"/>
                              </w:rPr>
                            </w:pPr>
                            <w:r w:rsidRPr="002E3BD9">
                              <w:rPr>
                                <w:rFonts w:ascii="Sakkal Majalla" w:eastAsia="GE Dinar One" w:hAnsi="Sakkal Majalla" w:cs="Sakkal Majalla" w:hint="cs"/>
                                <w:color w:val="000000"/>
                                <w:kern w:val="24"/>
                                <w:sz w:val="40"/>
                                <w:szCs w:val="40"/>
                                <w:rtl/>
                              </w:rPr>
                              <w:t xml:space="preserve">فهم </w:t>
                            </w:r>
                            <w:r w:rsidRPr="002E3BD9">
                              <w:rPr>
                                <w:rFonts w:ascii="Sakkal Majalla" w:eastAsia="GE Dinar One" w:hAnsi="Sakkal Majalla" w:cs="Sakkal Majalla"/>
                                <w:color w:val="000000"/>
                                <w:kern w:val="24"/>
                                <w:sz w:val="40"/>
                                <w:szCs w:val="40"/>
                                <w:rtl/>
                              </w:rPr>
                              <w:t>مشاعر الآخرين</w:t>
                            </w:r>
                            <w:r w:rsidRPr="002E3BD9">
                              <w:rPr>
                                <w:rFonts w:ascii="Sakkal Majalla" w:eastAsia="GE Dinar One" w:hAnsi="Sakkal Majalla" w:cs="Sakkal Majalla"/>
                                <w:color w:val="000000"/>
                                <w:kern w:val="24"/>
                                <w:sz w:val="40"/>
                                <w:szCs w:val="40"/>
                              </w:rPr>
                              <w:t>.</w:t>
                            </w:r>
                          </w:p>
                          <w:p w14:paraId="7285B27E" w14:textId="77777777" w:rsidR="00CB75F6" w:rsidRPr="001A3F31" w:rsidRDefault="00CB75F6" w:rsidP="00CB75F6">
                            <w:pPr>
                              <w:pStyle w:val="a5"/>
                              <w:spacing w:line="240" w:lineRule="auto"/>
                              <w:ind w:left="360"/>
                              <w:rPr>
                                <w:rFonts w:ascii="Adobe Arabic" w:eastAsia="GE Dinar One" w:hAnsi="Adobe Arabic" w:cs="Adobe Arabic"/>
                                <w:color w:val="000000"/>
                                <w:kern w:val="24"/>
                                <w:sz w:val="32"/>
                                <w:szCs w:val="32"/>
                                <w:lang w:bidi="ar-SY"/>
                              </w:rPr>
                            </w:pPr>
                          </w:p>
                        </w:txbxContent>
                      </v:textbox>
                    </v:shape>
                    <v:shape id="Text Box 1391781033" o:spid="_x0000_s1215" type="#_x0000_t202" style="position:absolute;left:-14383;top:6739;width:38101;height:5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" filled="f" stroked="f" strokeweight=".5pt">
                      <v:textbox>
                        <w:txbxContent>
                          <w:p w14:paraId="0E1D84C9" w14:textId="77777777" w:rsidR="00CB75F6" w:rsidRPr="006928C2" w:rsidRDefault="00CB75F6">
                            <w:pPr>
                              <w:pStyle w:val="a5"/>
                              <w:numPr>
                                <w:ilvl w:val="0"/>
                                <w:numId w:val="69"/>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مفهوم الذكاء العاطفي.</w:t>
                            </w:r>
                          </w:p>
                          <w:p w14:paraId="1D7BD3FC" w14:textId="77777777" w:rsidR="00CB75F6" w:rsidRPr="006928C2" w:rsidRDefault="00CB75F6">
                            <w:pPr>
                              <w:pStyle w:val="a5"/>
                              <w:numPr>
                                <w:ilvl w:val="0"/>
                                <w:numId w:val="69"/>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إدارة المشاعر أثناء التواصل.</w:t>
                            </w:r>
                          </w:p>
                          <w:p w14:paraId="32803088" w14:textId="77777777" w:rsidR="00CB75F6" w:rsidRPr="006928C2" w:rsidRDefault="00CB75F6">
                            <w:pPr>
                              <w:pStyle w:val="a5"/>
                              <w:numPr>
                                <w:ilvl w:val="0"/>
                                <w:numId w:val="69"/>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التعاطف المهني.</w:t>
                            </w:r>
                          </w:p>
                          <w:p w14:paraId="7AD29DE8" w14:textId="77777777" w:rsidR="00CB75F6" w:rsidRPr="006928C2" w:rsidRDefault="00CB75F6">
                            <w:pPr>
                              <w:pStyle w:val="a5"/>
                              <w:numPr>
                                <w:ilvl w:val="0"/>
                                <w:numId w:val="69"/>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فهم مشاعر الآخرين.</w:t>
                            </w:r>
                          </w:p>
                          <w:p w14:paraId="7D00B893" w14:textId="77777777" w:rsidR="00CB75F6" w:rsidRPr="00072E93" w:rsidRDefault="00CB75F6">
                            <w:pPr>
                              <w:pStyle w:val="a5"/>
                              <w:numPr>
                                <w:ilvl w:val="0"/>
                                <w:numId w:val="69"/>
                              </w:numPr>
                              <w:spacing w:line="240" w:lineRule="auto"/>
                              <w:rPr>
                                <w:rFonts w:ascii="Sakkal Majalla" w:eastAsia="GE Dinar One" w:hAnsi="Sakkal Majalla" w:cs="Sakkal Majalla"/>
                                <w:kern w:val="24"/>
                                <w:sz w:val="40"/>
                                <w:szCs w:val="40"/>
                                <w:lang w:bidi="ar-SY"/>
                              </w:rPr>
                            </w:pPr>
                            <w:r w:rsidRPr="006928C2">
                              <w:rPr>
                                <w:rFonts w:ascii="Sakkal Majalla" w:eastAsia="GE Dinar One" w:hAnsi="Sakkal Majalla" w:cs="Sakkal Majalla"/>
                                <w:kern w:val="24"/>
                                <w:sz w:val="40"/>
                                <w:szCs w:val="40"/>
                                <w:rtl/>
                              </w:rPr>
                              <w:t>تعزيز العلاقات المهنية.</w:t>
                            </w:r>
                          </w:p>
                        </w:txbxContent>
                      </v:textbox>
                    </v:shape>
                  </v:group>
                  <v:group id="Group 1076356559" o:spid="_x0000_s1216" style="position:absolute;left:-6381;top:-3706;width:67805;height:19843" coordorigin="-6381,-3706" coordsize="67806,19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">
                    <v:shape id="Picture 1982184317" o:spid="_x0000_s1217"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">
                      <v:imagedata r:id="rId21" o:title="Calendar " recolortarget="black"/>
                    </v:shape>
                    <v:shape id="TextBox 34" o:spid="_x0000_s1218" type="#_x0000_t202" style="position:absolute;left:50007;top:7475;width:11417;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" filled="f" stroked="f">
                      <v:textbox style="mso-fit-shape-to-text:t">
                        <w:txbxContent>
                          <w:p w14:paraId="1FB5E3CE" w14:textId="77777777" w:rsidR="00CB75F6" w:rsidRPr="00E9288D" w:rsidRDefault="00CB75F6" w:rsidP="00CB75F6">
                            <w:pPr>
                              <w:spacing w:line="240" w:lineRule="auto"/>
                              <w:jc w:val="center"/>
                              <w:rPr>
                                <w:rFonts w:ascii="Adobe Arabic" w:eastAsia="GE Dinar One" w:hAnsi="Adobe Arabic" w:cs="Adobe Arabic"/>
                                <w:b/>
                                <w:bCs/>
                                <w:color w:val="C00000"/>
                                <w:kern w:val="24"/>
                                <w:sz w:val="56"/>
                                <w:szCs w:val="56"/>
                                <w:lang w:bidi="ar-SY"/>
                              </w:rPr>
                            </w:pPr>
                            <w:r w:rsidRPr="00E9288D">
                              <w:rPr>
                                <w:rFonts w:ascii="Adobe Arabic" w:eastAsia="GE Dinar One" w:hAnsi="Adobe Arabic" w:cs="Adobe Arabic" w:hint="cs"/>
                                <w:b/>
                                <w:bCs/>
                                <w:color w:val="C00000"/>
                                <w:kern w:val="24"/>
                                <w:sz w:val="56"/>
                                <w:szCs w:val="56"/>
                                <w:rtl/>
                                <w:lang w:bidi="ar-SY"/>
                              </w:rPr>
                              <w:t xml:space="preserve">اليوم الثالث </w:t>
                            </w:r>
                          </w:p>
                        </w:txbxContent>
                      </v:textbox>
                    </v:shape>
                    <v:shape id="TextBox 34" o:spid="_x0000_s1219" type="#_x0000_t202" style="position:absolute;left:24850;top:-3706;width:24302;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" filled="f" stroked="f">
                      <v:textbox style="mso-fit-shape-to-text:t">
                        <w:txbxContent>
                          <w:p w14:paraId="1FF107D1" w14:textId="77777777" w:rsidR="00CB75F6" w:rsidRPr="00CA7C57" w:rsidRDefault="00CB75F6" w:rsidP="00CB75F6">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الثالثة</w:t>
                            </w:r>
                          </w:p>
                        </w:txbxContent>
                      </v:textbox>
                    </v:shape>
                    <v:shape id="TextBox 34" o:spid="_x0000_s1220" type="#_x0000_t202" style="position:absolute;left:-6381;top:7476;width:56102;height:4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" filled="f" stroked="f">
                      <v:textbox style="mso-fit-shape-to-text:t">
                        <w:txbxContent>
                          <w:p w14:paraId="7CC59651" w14:textId="77777777" w:rsidR="00CB75F6" w:rsidRPr="0075673C" w:rsidRDefault="00CB75F6" w:rsidP="00CB75F6">
                            <w:pPr>
                              <w:spacing w:line="240" w:lineRule="auto"/>
                              <w:jc w:val="center"/>
                              <w:rPr>
                                <w:rFonts w:asciiTheme="majorHAnsi" w:eastAsia="GE Dinar One" w:hAnsiTheme="majorHAnsi" w:cstheme="majorHAnsi"/>
                                <w:b/>
                                <w:bCs/>
                                <w:kern w:val="24"/>
                                <w:sz w:val="52"/>
                                <w:szCs w:val="52"/>
                                <w:lang w:bidi="ar-SY"/>
                              </w:rPr>
                            </w:pPr>
                            <w:r w:rsidRPr="006928C2">
                              <w:rPr>
                                <w:rFonts w:asciiTheme="majorHAnsi" w:eastAsia="GE Dinar One" w:hAnsiTheme="majorHAnsi" w:cs="Calibri Light"/>
                                <w:b/>
                                <w:bCs/>
                                <w:kern w:val="24"/>
                                <w:sz w:val="52"/>
                                <w:szCs w:val="52"/>
                                <w:rtl/>
                                <w:lang w:bidi="ar-SY"/>
                              </w:rPr>
                              <w:t>الذكاء العاطفي في التواصل</w:t>
                            </w:r>
                          </w:p>
                        </w:txbxContent>
                      </v:textbox>
                    </v:shape>
                  </v:group>
                </v:group>
                <v:shape id="Picture 9" o:spid="_x0000_s1221"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">
                  <v:imagedata r:id="rId28" o:title="" croptop="8759f" cropbottom="38800f" cropleft=".5" cropright="5314f" chromakey="#ebe9ec"/>
                </v:shape>
                <w10:wrap anchorx="page"/>
              </v:group>
            </w:pict>
          </mc:Fallback>
        </mc:AlternateContent>
      </w:r>
    </w:p>
    <w:p w14:paraId="00C515E0" w14:textId="77777777" w:rsidR="00146577" w:rsidRDefault="00146577" w:rsidP="00E32711">
      <w:pPr>
        <w:spacing w:after="200"/>
        <w:rPr>
          <w:rFonts w:ascii="Sakkal Majalla" w:eastAsia="Times New Roman" w:hAnsi="Sakkal Majalla"/>
          <w:b/>
          <w:bCs/>
          <w:color w:val="006666"/>
          <w:sz w:val="160"/>
          <w:szCs w:val="72"/>
          <w:rtl/>
        </w:rPr>
      </w:pPr>
    </w:p>
    <w:p w14:paraId="1FD6E7EC" w14:textId="77777777" w:rsidR="00146577" w:rsidRDefault="00146577" w:rsidP="00E32711">
      <w:pPr>
        <w:spacing w:after="200"/>
        <w:rPr>
          <w:rFonts w:ascii="Sakkal Majalla" w:eastAsia="Times New Roman" w:hAnsi="Sakkal Majalla"/>
          <w:b/>
          <w:bCs/>
          <w:color w:val="006666"/>
          <w:sz w:val="160"/>
          <w:szCs w:val="72"/>
          <w:rtl/>
        </w:rPr>
      </w:pPr>
    </w:p>
    <w:p w14:paraId="2155AE56" w14:textId="77777777" w:rsidR="00146577" w:rsidRDefault="00146577" w:rsidP="00E32711">
      <w:pPr>
        <w:spacing w:after="200"/>
        <w:rPr>
          <w:rFonts w:ascii="Sakkal Majalla" w:eastAsia="Times New Roman" w:hAnsi="Sakkal Majalla"/>
          <w:b/>
          <w:bCs/>
          <w:color w:val="006666"/>
          <w:sz w:val="160"/>
          <w:szCs w:val="72"/>
          <w:rtl/>
        </w:rPr>
      </w:pPr>
    </w:p>
    <w:p w14:paraId="01DEF4A6" w14:textId="77777777" w:rsidR="00146577" w:rsidRDefault="00146577" w:rsidP="00E32711">
      <w:pPr>
        <w:spacing w:after="200"/>
        <w:rPr>
          <w:rFonts w:ascii="Sakkal Majalla" w:eastAsia="Times New Roman" w:hAnsi="Sakkal Majalla"/>
          <w:b/>
          <w:bCs/>
          <w:color w:val="006666"/>
          <w:sz w:val="160"/>
          <w:szCs w:val="72"/>
          <w:rtl/>
        </w:rPr>
      </w:pPr>
    </w:p>
    <w:p w14:paraId="2BC8EED4" w14:textId="77777777" w:rsidR="00146577" w:rsidRDefault="00146577" w:rsidP="00E32711">
      <w:pPr>
        <w:spacing w:after="200"/>
        <w:rPr>
          <w:rFonts w:ascii="Sakkal Majalla" w:eastAsia="Times New Roman" w:hAnsi="Sakkal Majalla"/>
          <w:b/>
          <w:bCs/>
          <w:color w:val="006666"/>
          <w:sz w:val="160"/>
          <w:szCs w:val="72"/>
          <w:rtl/>
        </w:rPr>
      </w:pPr>
    </w:p>
    <w:p w14:paraId="63B78E15" w14:textId="77777777" w:rsidR="00146577" w:rsidRDefault="00146577" w:rsidP="00E32711">
      <w:pPr>
        <w:spacing w:after="200"/>
        <w:rPr>
          <w:rFonts w:ascii="Sakkal Majalla" w:eastAsia="Times New Roman" w:hAnsi="Sakkal Majalla"/>
          <w:b/>
          <w:bCs/>
          <w:color w:val="006666"/>
          <w:sz w:val="160"/>
          <w:szCs w:val="72"/>
          <w:rtl/>
        </w:rPr>
      </w:pPr>
    </w:p>
    <w:p w14:paraId="14A82122" w14:textId="77777777" w:rsidR="00146577" w:rsidRDefault="00146577" w:rsidP="00E32711">
      <w:pPr>
        <w:spacing w:after="200"/>
        <w:rPr>
          <w:rFonts w:ascii="Sakkal Majalla" w:eastAsia="Times New Roman" w:hAnsi="Sakkal Majalla"/>
          <w:b/>
          <w:bCs/>
          <w:color w:val="006666"/>
          <w:sz w:val="160"/>
          <w:szCs w:val="72"/>
          <w:rtl/>
        </w:rPr>
      </w:pPr>
    </w:p>
    <w:p w14:paraId="0F013DB6" w14:textId="77777777" w:rsidR="00146577" w:rsidRDefault="00146577" w:rsidP="00E32711">
      <w:pPr>
        <w:spacing w:after="200"/>
        <w:rPr>
          <w:rFonts w:ascii="Sakkal Majalla" w:eastAsia="Times New Roman" w:hAnsi="Sakkal Majalla"/>
          <w:b/>
          <w:bCs/>
          <w:color w:val="006666"/>
          <w:sz w:val="160"/>
          <w:szCs w:val="72"/>
          <w:rtl/>
        </w:rPr>
      </w:pPr>
    </w:p>
    <w:p w14:paraId="200DAB73" w14:textId="77777777" w:rsidR="00146577" w:rsidRDefault="00146577" w:rsidP="00E32711">
      <w:pPr>
        <w:spacing w:after="200"/>
        <w:rPr>
          <w:rFonts w:ascii="Sakkal Majalla" w:eastAsia="Times New Roman" w:hAnsi="Sakkal Majalla"/>
          <w:b/>
          <w:bCs/>
          <w:color w:val="006666"/>
          <w:sz w:val="160"/>
          <w:szCs w:val="72"/>
          <w:rtl/>
        </w:rPr>
      </w:pPr>
    </w:p>
    <w:p w14:paraId="6CE918D9" w14:textId="77777777" w:rsidR="00E9288D" w:rsidRPr="00E9288D" w:rsidRDefault="00E9288D" w:rsidP="00E9288D">
      <w:pPr>
        <w:spacing w:after="200" w:line="240" w:lineRule="auto"/>
        <w:jc w:val="center"/>
        <w:rPr>
          <w:rFonts w:ascii="Sakkal Majalla" w:eastAsia="Times New Roman" w:hAnsi="Sakkal Majalla"/>
          <w:b/>
          <w:bCs/>
          <w:color w:val="006666"/>
          <w:sz w:val="44"/>
          <w:szCs w:val="44"/>
          <w:lang w:val="en-GB"/>
        </w:rPr>
      </w:pPr>
      <w:r w:rsidRPr="00E9288D">
        <w:rPr>
          <w:rFonts w:ascii="Sakkal Majalla" w:eastAsia="Times New Roman" w:hAnsi="Sakkal Majalla"/>
          <w:b/>
          <w:bCs/>
          <w:color w:val="006666"/>
          <w:sz w:val="44"/>
          <w:szCs w:val="44"/>
          <w:rtl/>
        </w:rPr>
        <w:lastRenderedPageBreak/>
        <w:t>أولاً: مفهوم الذكاء العاطفي</w:t>
      </w:r>
    </w:p>
    <w:p w14:paraId="3C8A659B"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يُعد الذكاء العاطفي من أهم المهارات الإنسانية والمهنية في بيئة العمل الحديثة، حيث لم يعد النجاح المهني يعتمد فقط على الذكاء العقلي أو الخبرات الفنية، بل أصبح مرتبطًا بشكل كبير بالقدرة على فهم المشاعر وإدارتها والتعامل معها بوعي واحترافية. فالمؤسسات اليوم تحتاج إلى أفراد قادرين على التحكم في انفعالاتهم، وفهم مشاعر الآخرين، وبناء علاقات إيجابية قائمة على التفاهم والتعاطف، مما ينعكس مباشرة على جودة التواصل، وكفاءة العمل الجماعي، واستقرار بيئة العمل</w:t>
      </w:r>
      <w:r w:rsidRPr="00E9288D">
        <w:rPr>
          <w:rFonts w:ascii="Sakkal Majalla" w:eastAsia="Times New Roman" w:hAnsi="Sakkal Majalla"/>
          <w:b/>
          <w:bCs/>
          <w:color w:val="auto"/>
          <w:sz w:val="36"/>
          <w:szCs w:val="36"/>
          <w:lang w:val="en-GB"/>
        </w:rPr>
        <w:t>.</w:t>
      </w:r>
    </w:p>
    <w:p w14:paraId="2468BCAF"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وقد أثبتت الدراسات الحديثة أن الذكاء العاطفي قد يكون أكثر تأثيرًا من الذكاء الأكاديمي في تحقيق النجاح الوظيفي والقيادي، لأنه يرتبط بالسلوك اليومي والتعاملات الإنسانية داخل بيئة العمل</w:t>
      </w:r>
      <w:r w:rsidRPr="00E9288D">
        <w:rPr>
          <w:rFonts w:ascii="Sakkal Majalla" w:eastAsia="Times New Roman" w:hAnsi="Sakkal Majalla"/>
          <w:b/>
          <w:bCs/>
          <w:color w:val="auto"/>
          <w:sz w:val="36"/>
          <w:szCs w:val="36"/>
          <w:lang w:val="en-GB"/>
        </w:rPr>
        <w:t>.</w:t>
      </w:r>
    </w:p>
    <w:p w14:paraId="611B4317"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مفهوم الذكاء العاطفي</w:t>
      </w:r>
    </w:p>
    <w:p w14:paraId="6DE9A810"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الذكاء العاطفي هو</w:t>
      </w:r>
      <w:r w:rsidRPr="00E9288D">
        <w:rPr>
          <w:rFonts w:ascii="Sakkal Majalla" w:eastAsia="Times New Roman" w:hAnsi="Sakkal Majalla"/>
          <w:b/>
          <w:bCs/>
          <w:color w:val="auto"/>
          <w:sz w:val="36"/>
          <w:szCs w:val="36"/>
          <w:lang w:val="en-GB"/>
        </w:rPr>
        <w:t>:</w:t>
      </w:r>
    </w:p>
    <w:p w14:paraId="37E15E6E"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lang w:val="en-GB"/>
        </w:rPr>
        <w:t>"</w:t>
      </w:r>
      <w:r w:rsidRPr="00E9288D">
        <w:rPr>
          <w:rFonts w:ascii="Sakkal Majalla" w:eastAsia="Times New Roman" w:hAnsi="Sakkal Majalla"/>
          <w:b/>
          <w:bCs/>
          <w:color w:val="auto"/>
          <w:sz w:val="36"/>
          <w:szCs w:val="36"/>
          <w:rtl/>
        </w:rPr>
        <w:t>قدرة الفرد على التعرف على مشاعره الذاتية وفهمها وإدارتها، وكذلك فهم مشاعر الآخرين والتعامل معها بفاعلية لتحقيق تواصل وعلاقات مهنية إيجابية</w:t>
      </w:r>
      <w:r w:rsidRPr="00E9288D">
        <w:rPr>
          <w:rFonts w:ascii="Sakkal Majalla" w:eastAsia="Times New Roman" w:hAnsi="Sakkal Majalla"/>
          <w:b/>
          <w:bCs/>
          <w:color w:val="auto"/>
          <w:sz w:val="36"/>
          <w:szCs w:val="36"/>
          <w:lang w:val="en-GB"/>
        </w:rPr>
        <w:t>."</w:t>
      </w:r>
    </w:p>
    <w:p w14:paraId="5BF07C19"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ويشمل الذكاء العاطفي أربعة أبعاد رئيسية</w:t>
      </w:r>
      <w:r w:rsidRPr="00E9288D">
        <w:rPr>
          <w:rFonts w:ascii="Sakkal Majalla" w:eastAsia="Times New Roman" w:hAnsi="Sakkal Majalla"/>
          <w:b/>
          <w:bCs/>
          <w:color w:val="auto"/>
          <w:sz w:val="36"/>
          <w:szCs w:val="36"/>
          <w:lang w:val="en-GB"/>
        </w:rPr>
        <w:t>:</w:t>
      </w:r>
    </w:p>
    <w:p w14:paraId="33D5B8A1" w14:textId="77777777" w:rsidR="00E9288D" w:rsidRPr="00E9288D" w:rsidRDefault="00E9288D">
      <w:pPr>
        <w:numPr>
          <w:ilvl w:val="0"/>
          <w:numId w:val="70"/>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الوعي بالذات</w:t>
      </w:r>
      <w:r w:rsidRPr="00E9288D">
        <w:rPr>
          <w:rFonts w:ascii="Sakkal Majalla" w:eastAsia="Times New Roman" w:hAnsi="Sakkal Majalla"/>
          <w:b/>
          <w:bCs/>
          <w:color w:val="auto"/>
          <w:sz w:val="36"/>
          <w:szCs w:val="36"/>
          <w:lang w:val="en-GB"/>
        </w:rPr>
        <w:t>.</w:t>
      </w:r>
    </w:p>
    <w:p w14:paraId="2918C165" w14:textId="77777777" w:rsidR="00E9288D" w:rsidRPr="00E9288D" w:rsidRDefault="00E9288D">
      <w:pPr>
        <w:numPr>
          <w:ilvl w:val="0"/>
          <w:numId w:val="70"/>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إدارة الذات</w:t>
      </w:r>
      <w:r w:rsidRPr="00E9288D">
        <w:rPr>
          <w:rFonts w:ascii="Sakkal Majalla" w:eastAsia="Times New Roman" w:hAnsi="Sakkal Majalla"/>
          <w:b/>
          <w:bCs/>
          <w:color w:val="auto"/>
          <w:sz w:val="36"/>
          <w:szCs w:val="36"/>
          <w:lang w:val="en-GB"/>
        </w:rPr>
        <w:t>.</w:t>
      </w:r>
    </w:p>
    <w:p w14:paraId="35C00F6B" w14:textId="77777777" w:rsidR="00E9288D" w:rsidRPr="00E9288D" w:rsidRDefault="00E9288D">
      <w:pPr>
        <w:numPr>
          <w:ilvl w:val="0"/>
          <w:numId w:val="70"/>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الوعي الاجتماعي</w:t>
      </w:r>
      <w:r w:rsidRPr="00E9288D">
        <w:rPr>
          <w:rFonts w:ascii="Sakkal Majalla" w:eastAsia="Times New Roman" w:hAnsi="Sakkal Majalla"/>
          <w:b/>
          <w:bCs/>
          <w:color w:val="auto"/>
          <w:sz w:val="36"/>
          <w:szCs w:val="36"/>
          <w:lang w:val="en-GB"/>
        </w:rPr>
        <w:t>.</w:t>
      </w:r>
    </w:p>
    <w:p w14:paraId="241C398A" w14:textId="77777777" w:rsidR="00E9288D" w:rsidRPr="00E9288D" w:rsidRDefault="00E9288D">
      <w:pPr>
        <w:numPr>
          <w:ilvl w:val="0"/>
          <w:numId w:val="70"/>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إدارة العلاقات</w:t>
      </w:r>
      <w:r w:rsidRPr="00E9288D">
        <w:rPr>
          <w:rFonts w:ascii="Sakkal Majalla" w:eastAsia="Times New Roman" w:hAnsi="Sakkal Majalla"/>
          <w:b/>
          <w:bCs/>
          <w:color w:val="auto"/>
          <w:sz w:val="36"/>
          <w:szCs w:val="36"/>
          <w:lang w:val="en-GB"/>
        </w:rPr>
        <w:t>.</w:t>
      </w:r>
    </w:p>
    <w:p w14:paraId="69D8296A"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أهمية الذكاء العاطفي في بيئة العمل</w:t>
      </w:r>
    </w:p>
    <w:p w14:paraId="24B9AFE3" w14:textId="5619540D"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E9288D">
        <w:rPr>
          <w:rFonts w:ascii="Sakkal Majalla" w:eastAsia="Times New Roman" w:hAnsi="Sakkal Majalla"/>
          <w:b/>
          <w:bCs/>
          <w:color w:val="auto"/>
          <w:sz w:val="36"/>
          <w:szCs w:val="36"/>
          <w:rtl/>
        </w:rPr>
        <w:t>تحسين جودة التواصل</w:t>
      </w:r>
    </w:p>
    <w:p w14:paraId="029D4BEB"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يساعد على فهم الرسائل بشكل أعمق وأكثر دقة</w:t>
      </w:r>
      <w:r w:rsidRPr="00E9288D">
        <w:rPr>
          <w:rFonts w:ascii="Sakkal Majalla" w:eastAsia="Times New Roman" w:hAnsi="Sakkal Majalla"/>
          <w:b/>
          <w:bCs/>
          <w:color w:val="auto"/>
          <w:sz w:val="36"/>
          <w:szCs w:val="36"/>
          <w:lang w:val="en-GB"/>
        </w:rPr>
        <w:t>.</w:t>
      </w:r>
    </w:p>
    <w:p w14:paraId="67762F8A" w14:textId="74067B0E"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lastRenderedPageBreak/>
        <w:t>2.</w:t>
      </w:r>
      <w:r w:rsidRPr="00E9288D">
        <w:rPr>
          <w:rFonts w:ascii="Sakkal Majalla" w:eastAsia="Times New Roman" w:hAnsi="Sakkal Majalla"/>
          <w:b/>
          <w:bCs/>
          <w:color w:val="auto"/>
          <w:sz w:val="36"/>
          <w:szCs w:val="36"/>
          <w:rtl/>
        </w:rPr>
        <w:t>تعزيز القيادة الفعالة</w:t>
      </w:r>
    </w:p>
    <w:p w14:paraId="3C0AB1AE"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القادة ذوو الذكاء العاطفي العالي أكثر قدرة على تحفيز فرق العمل</w:t>
      </w:r>
      <w:r w:rsidRPr="00E9288D">
        <w:rPr>
          <w:rFonts w:ascii="Sakkal Majalla" w:eastAsia="Times New Roman" w:hAnsi="Sakkal Majalla"/>
          <w:b/>
          <w:bCs/>
          <w:color w:val="auto"/>
          <w:sz w:val="36"/>
          <w:szCs w:val="36"/>
          <w:lang w:val="en-GB"/>
        </w:rPr>
        <w:t>.</w:t>
      </w:r>
    </w:p>
    <w:p w14:paraId="014F23F3" w14:textId="12F2ED8C"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E9288D">
        <w:rPr>
          <w:rFonts w:ascii="Sakkal Majalla" w:eastAsia="Times New Roman" w:hAnsi="Sakkal Majalla"/>
          <w:b/>
          <w:bCs/>
          <w:color w:val="auto"/>
          <w:sz w:val="36"/>
          <w:szCs w:val="36"/>
          <w:rtl/>
        </w:rPr>
        <w:t>تقليل النزاعات</w:t>
      </w:r>
    </w:p>
    <w:p w14:paraId="5422DC8B"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فهم المشاعر يقلل من سوء الفهم والصدامات</w:t>
      </w:r>
      <w:r w:rsidRPr="00E9288D">
        <w:rPr>
          <w:rFonts w:ascii="Sakkal Majalla" w:eastAsia="Times New Roman" w:hAnsi="Sakkal Majalla"/>
          <w:b/>
          <w:bCs/>
          <w:color w:val="auto"/>
          <w:sz w:val="36"/>
          <w:szCs w:val="36"/>
          <w:lang w:val="en-GB"/>
        </w:rPr>
        <w:t>.</w:t>
      </w:r>
    </w:p>
    <w:p w14:paraId="5873B456" w14:textId="41B5373F"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E9288D">
        <w:rPr>
          <w:rFonts w:ascii="Sakkal Majalla" w:eastAsia="Times New Roman" w:hAnsi="Sakkal Majalla"/>
          <w:b/>
          <w:bCs/>
          <w:color w:val="auto"/>
          <w:sz w:val="36"/>
          <w:szCs w:val="36"/>
          <w:rtl/>
        </w:rPr>
        <w:t>رفع مستوى التعاون</w:t>
      </w:r>
    </w:p>
    <w:p w14:paraId="69DA2580"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يعزز روح الفريق والعمل المشترك</w:t>
      </w:r>
      <w:r w:rsidRPr="00E9288D">
        <w:rPr>
          <w:rFonts w:ascii="Sakkal Majalla" w:eastAsia="Times New Roman" w:hAnsi="Sakkal Majalla"/>
          <w:b/>
          <w:bCs/>
          <w:color w:val="auto"/>
          <w:sz w:val="36"/>
          <w:szCs w:val="36"/>
          <w:lang w:val="en-GB"/>
        </w:rPr>
        <w:t>.</w:t>
      </w:r>
    </w:p>
    <w:p w14:paraId="70DD8CAB" w14:textId="599E0A17"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5.</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تحسين اتخاذ القرار</w:t>
      </w:r>
    </w:p>
    <w:p w14:paraId="7E6A6EE8"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يساعد على موازنة المنطق مع المشاعر</w:t>
      </w:r>
      <w:r w:rsidRPr="00E9288D">
        <w:rPr>
          <w:rFonts w:ascii="Sakkal Majalla" w:eastAsia="Times New Roman" w:hAnsi="Sakkal Majalla"/>
          <w:b/>
          <w:bCs/>
          <w:color w:val="auto"/>
          <w:sz w:val="36"/>
          <w:szCs w:val="36"/>
          <w:lang w:val="en-GB"/>
        </w:rPr>
        <w:t>.</w:t>
      </w:r>
    </w:p>
    <w:p w14:paraId="542DC4F9" w14:textId="27CAB3F4"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6.</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زيادة الرضا الوظيفي</w:t>
      </w:r>
    </w:p>
    <w:p w14:paraId="7AEA66AF"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بيئة العمل الإيجابية تعتمد على الذكاء العاطفي</w:t>
      </w:r>
      <w:r w:rsidRPr="00E9288D">
        <w:rPr>
          <w:rFonts w:ascii="Sakkal Majalla" w:eastAsia="Times New Roman" w:hAnsi="Sakkal Majalla"/>
          <w:b/>
          <w:bCs/>
          <w:color w:val="auto"/>
          <w:sz w:val="36"/>
          <w:szCs w:val="36"/>
          <w:lang w:val="en-GB"/>
        </w:rPr>
        <w:t>.</w:t>
      </w:r>
    </w:p>
    <w:p w14:paraId="0D724CCD"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مكونات الذكاء العاطفي</w:t>
      </w:r>
    </w:p>
    <w:p w14:paraId="74F90672"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أولاً: الوعي بالذات</w:t>
      </w:r>
    </w:p>
    <w:p w14:paraId="1079498A"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هو قدرة الفرد على فهم مشاعره وأثرها على سلوكه</w:t>
      </w:r>
      <w:r w:rsidRPr="00E9288D">
        <w:rPr>
          <w:rFonts w:ascii="Sakkal Majalla" w:eastAsia="Times New Roman" w:hAnsi="Sakkal Majalla"/>
          <w:b/>
          <w:bCs/>
          <w:color w:val="auto"/>
          <w:sz w:val="36"/>
          <w:szCs w:val="36"/>
          <w:lang w:val="en-GB"/>
        </w:rPr>
        <w:t>.</w:t>
      </w:r>
    </w:p>
    <w:p w14:paraId="1806EC02"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ثانياً: ضبط الذات</w:t>
      </w:r>
    </w:p>
    <w:p w14:paraId="5C98B708"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هو التحكم في الانفعالات والتصرفات في المواقف المختلفة</w:t>
      </w:r>
      <w:r w:rsidRPr="00E9288D">
        <w:rPr>
          <w:rFonts w:ascii="Sakkal Majalla" w:eastAsia="Times New Roman" w:hAnsi="Sakkal Majalla"/>
          <w:b/>
          <w:bCs/>
          <w:color w:val="auto"/>
          <w:sz w:val="36"/>
          <w:szCs w:val="36"/>
          <w:lang w:val="en-GB"/>
        </w:rPr>
        <w:t>.</w:t>
      </w:r>
    </w:p>
    <w:p w14:paraId="69B2917C"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ثالثاً: الدافعية الذاتية</w:t>
      </w:r>
    </w:p>
    <w:p w14:paraId="02842B40"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القدرة على تحفيز النفس لتحقيق الأهداف</w:t>
      </w:r>
      <w:r w:rsidRPr="00E9288D">
        <w:rPr>
          <w:rFonts w:ascii="Sakkal Majalla" w:eastAsia="Times New Roman" w:hAnsi="Sakkal Majalla"/>
          <w:b/>
          <w:bCs/>
          <w:color w:val="auto"/>
          <w:sz w:val="36"/>
          <w:szCs w:val="36"/>
          <w:lang w:val="en-GB"/>
        </w:rPr>
        <w:t>.</w:t>
      </w:r>
    </w:p>
    <w:p w14:paraId="237BEAA0"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رابعاً: التعاطف</w:t>
      </w:r>
    </w:p>
    <w:p w14:paraId="63E4D4B1"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فهم مشاعر الآخرين والتفاعل معها</w:t>
      </w:r>
      <w:r w:rsidRPr="00E9288D">
        <w:rPr>
          <w:rFonts w:ascii="Sakkal Majalla" w:eastAsia="Times New Roman" w:hAnsi="Sakkal Majalla"/>
          <w:b/>
          <w:bCs/>
          <w:color w:val="auto"/>
          <w:sz w:val="36"/>
          <w:szCs w:val="36"/>
          <w:lang w:val="en-GB"/>
        </w:rPr>
        <w:t>.</w:t>
      </w:r>
    </w:p>
    <w:p w14:paraId="5CC06F9A"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خامساً: المهارات الاجتماعية</w:t>
      </w:r>
    </w:p>
    <w:p w14:paraId="05C30A6A" w14:textId="3E2E6621"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lastRenderedPageBreak/>
        <w:t>بناء علاقات إيجابية وإدارة التواصل بفاعلية</w:t>
      </w:r>
      <w:r w:rsidRPr="00E9288D">
        <w:rPr>
          <w:rFonts w:ascii="Sakkal Majalla" w:eastAsia="Times New Roman" w:hAnsi="Sakkal Majalla"/>
          <w:b/>
          <w:bCs/>
          <w:color w:val="auto"/>
          <w:sz w:val="36"/>
          <w:szCs w:val="36"/>
          <w:lang w:val="en-GB"/>
        </w:rPr>
        <w:t>.</w:t>
      </w:r>
    </w:p>
    <w:p w14:paraId="25C8D76F" w14:textId="77777777" w:rsidR="00E9288D" w:rsidRDefault="00E9288D" w:rsidP="00E9288D">
      <w:pPr>
        <w:spacing w:after="200" w:line="240" w:lineRule="auto"/>
        <w:jc w:val="center"/>
        <w:rPr>
          <w:rFonts w:ascii="Sakkal Majalla" w:eastAsia="Times New Roman" w:hAnsi="Sakkal Majalla"/>
          <w:b/>
          <w:bCs/>
          <w:color w:val="006666"/>
          <w:sz w:val="44"/>
          <w:szCs w:val="44"/>
          <w:rtl/>
          <w:lang w:val="en-GB"/>
        </w:rPr>
      </w:pPr>
    </w:p>
    <w:p w14:paraId="26733F54" w14:textId="326347DE" w:rsidR="00E9288D" w:rsidRPr="00E9288D" w:rsidRDefault="00E9288D" w:rsidP="00E9288D">
      <w:pPr>
        <w:spacing w:after="200" w:line="240" w:lineRule="auto"/>
        <w:jc w:val="center"/>
        <w:rPr>
          <w:rFonts w:ascii="Sakkal Majalla" w:eastAsia="Times New Roman" w:hAnsi="Sakkal Majalla"/>
          <w:b/>
          <w:bCs/>
          <w:color w:val="006666"/>
          <w:sz w:val="44"/>
          <w:szCs w:val="44"/>
          <w:lang w:val="en-GB"/>
        </w:rPr>
      </w:pPr>
      <w:r w:rsidRPr="00E9288D">
        <w:rPr>
          <w:rFonts w:ascii="Sakkal Majalla" w:eastAsia="Times New Roman" w:hAnsi="Sakkal Majalla"/>
          <w:b/>
          <w:bCs/>
          <w:color w:val="006666"/>
          <w:sz w:val="44"/>
          <w:szCs w:val="44"/>
          <w:rtl/>
        </w:rPr>
        <w:t>ثانياً: إدارة المشاعر أثناء التواصل</w:t>
      </w:r>
    </w:p>
    <w:p w14:paraId="7E991704"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تُعد إدارة المشاعر أثناء التواصل من المهارات الأساسية التي تميز الأفراد الناجحين في بيئة العمل، حيث أن الانفعالات غير المنضبطة قد تؤدي إلى سوء فهم الرسائل، وتصعيد النزاعات، وإضعاف العلاقات المهنية. بينما يساعد التحكم في المشاعر على خلق تواصل هادئ وواضح وبنّاء</w:t>
      </w:r>
      <w:r w:rsidRPr="00E9288D">
        <w:rPr>
          <w:rFonts w:ascii="Sakkal Majalla" w:eastAsia="Times New Roman" w:hAnsi="Sakkal Majalla"/>
          <w:b/>
          <w:bCs/>
          <w:color w:val="auto"/>
          <w:sz w:val="36"/>
          <w:szCs w:val="36"/>
          <w:lang w:val="en-GB"/>
        </w:rPr>
        <w:t>.</w:t>
      </w:r>
    </w:p>
    <w:p w14:paraId="5214E764"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مفهوم إدارة المشاعر</w:t>
      </w:r>
    </w:p>
    <w:p w14:paraId="06FDD9BF"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هي</w:t>
      </w:r>
      <w:r w:rsidRPr="00E9288D">
        <w:rPr>
          <w:rFonts w:ascii="Sakkal Majalla" w:eastAsia="Times New Roman" w:hAnsi="Sakkal Majalla"/>
          <w:b/>
          <w:bCs/>
          <w:color w:val="auto"/>
          <w:sz w:val="36"/>
          <w:szCs w:val="36"/>
          <w:lang w:val="en-GB"/>
        </w:rPr>
        <w:t>:</w:t>
      </w:r>
    </w:p>
    <w:p w14:paraId="539735E0"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lang w:val="en-GB"/>
        </w:rPr>
        <w:t>"</w:t>
      </w:r>
      <w:r w:rsidRPr="00E9288D">
        <w:rPr>
          <w:rFonts w:ascii="Sakkal Majalla" w:eastAsia="Times New Roman" w:hAnsi="Sakkal Majalla"/>
          <w:b/>
          <w:bCs/>
          <w:color w:val="auto"/>
          <w:sz w:val="36"/>
          <w:szCs w:val="36"/>
          <w:rtl/>
        </w:rPr>
        <w:t>قدرة الفرد على التحكم في انفعالاته واستجاباته العاطفية أثناء التفاعل مع الآخرين بما يضمن تواصلًا مهنيًا متزنًا وفعّالًا</w:t>
      </w:r>
      <w:r w:rsidRPr="00E9288D">
        <w:rPr>
          <w:rFonts w:ascii="Sakkal Majalla" w:eastAsia="Times New Roman" w:hAnsi="Sakkal Majalla"/>
          <w:b/>
          <w:bCs/>
          <w:color w:val="auto"/>
          <w:sz w:val="36"/>
          <w:szCs w:val="36"/>
          <w:lang w:val="en-GB"/>
        </w:rPr>
        <w:t>."</w:t>
      </w:r>
    </w:p>
    <w:p w14:paraId="6AFAA2C5"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أهمية إدارة المشاعر</w:t>
      </w:r>
    </w:p>
    <w:p w14:paraId="2C435BF3" w14:textId="7B56C4B5"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تحسين جودة الحوار</w:t>
      </w:r>
    </w:p>
    <w:p w14:paraId="2F2B40D6"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تساعد على إبقاء النقاش موضوعيًا بعيدًا عن الانفعال</w:t>
      </w:r>
      <w:r w:rsidRPr="00E9288D">
        <w:rPr>
          <w:rFonts w:ascii="Sakkal Majalla" w:eastAsia="Times New Roman" w:hAnsi="Sakkal Majalla"/>
          <w:b/>
          <w:bCs/>
          <w:color w:val="auto"/>
          <w:sz w:val="36"/>
          <w:szCs w:val="36"/>
          <w:lang w:val="en-GB"/>
        </w:rPr>
        <w:t>.</w:t>
      </w:r>
    </w:p>
    <w:p w14:paraId="29631721" w14:textId="0EFFD9B4"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E9288D">
        <w:rPr>
          <w:rFonts w:ascii="Sakkal Majalla" w:eastAsia="Times New Roman" w:hAnsi="Sakkal Majalla"/>
          <w:b/>
          <w:bCs/>
          <w:color w:val="auto"/>
          <w:sz w:val="36"/>
          <w:szCs w:val="36"/>
          <w:rtl/>
        </w:rPr>
        <w:t>تقليل النزاعات</w:t>
      </w:r>
    </w:p>
    <w:p w14:paraId="597B081B"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التحكم في الغضب يمنع تصعيد الخلافات</w:t>
      </w:r>
      <w:r w:rsidRPr="00E9288D">
        <w:rPr>
          <w:rFonts w:ascii="Sakkal Majalla" w:eastAsia="Times New Roman" w:hAnsi="Sakkal Majalla"/>
          <w:b/>
          <w:bCs/>
          <w:color w:val="auto"/>
          <w:sz w:val="36"/>
          <w:szCs w:val="36"/>
          <w:lang w:val="en-GB"/>
        </w:rPr>
        <w:t>.</w:t>
      </w:r>
    </w:p>
    <w:p w14:paraId="5FF2D9B6" w14:textId="6B12781E"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تعزيز الاحترام المتبادل</w:t>
      </w:r>
    </w:p>
    <w:p w14:paraId="0296F629"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التواصل الهادئ يعكس احترامًا للطرف الآخر</w:t>
      </w:r>
      <w:r w:rsidRPr="00E9288D">
        <w:rPr>
          <w:rFonts w:ascii="Sakkal Majalla" w:eastAsia="Times New Roman" w:hAnsi="Sakkal Majalla"/>
          <w:b/>
          <w:bCs/>
          <w:color w:val="auto"/>
          <w:sz w:val="36"/>
          <w:szCs w:val="36"/>
          <w:lang w:val="en-GB"/>
        </w:rPr>
        <w:t>.</w:t>
      </w:r>
    </w:p>
    <w:p w14:paraId="746E2A9B" w14:textId="08438CB0"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دعم اتخاذ القرارات</w:t>
      </w:r>
    </w:p>
    <w:p w14:paraId="4165607E"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القرارات الانفعالية غالبًا تكون غير دقيقة</w:t>
      </w:r>
      <w:r w:rsidRPr="00E9288D">
        <w:rPr>
          <w:rFonts w:ascii="Sakkal Majalla" w:eastAsia="Times New Roman" w:hAnsi="Sakkal Majalla"/>
          <w:b/>
          <w:bCs/>
          <w:color w:val="auto"/>
          <w:sz w:val="36"/>
          <w:szCs w:val="36"/>
          <w:lang w:val="en-GB"/>
        </w:rPr>
        <w:t>.</w:t>
      </w:r>
    </w:p>
    <w:p w14:paraId="693386A1" w14:textId="563670B7"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lastRenderedPageBreak/>
        <w:t>5.</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تحسين الصورة المهنية</w:t>
      </w:r>
    </w:p>
    <w:p w14:paraId="78C0CBEA"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الشخص المتزن عاطفيًا يُنظر إليه باحترافية أكبر</w:t>
      </w:r>
      <w:r w:rsidRPr="00E9288D">
        <w:rPr>
          <w:rFonts w:ascii="Sakkal Majalla" w:eastAsia="Times New Roman" w:hAnsi="Sakkal Majalla"/>
          <w:b/>
          <w:bCs/>
          <w:color w:val="auto"/>
          <w:sz w:val="36"/>
          <w:szCs w:val="36"/>
          <w:lang w:val="en-GB"/>
        </w:rPr>
        <w:t>.</w:t>
      </w:r>
    </w:p>
    <w:p w14:paraId="175BD2C3"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استراتيجيات إدارة المشاعر</w:t>
      </w:r>
    </w:p>
    <w:p w14:paraId="38B134F8"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أولاً: الوعي بالمشاعر</w:t>
      </w:r>
    </w:p>
    <w:p w14:paraId="0149D56E"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التعرف على ما يشعر به الفرد قبل التعبير عنه</w:t>
      </w:r>
      <w:r w:rsidRPr="00E9288D">
        <w:rPr>
          <w:rFonts w:ascii="Sakkal Majalla" w:eastAsia="Times New Roman" w:hAnsi="Sakkal Majalla"/>
          <w:b/>
          <w:bCs/>
          <w:color w:val="auto"/>
          <w:sz w:val="36"/>
          <w:szCs w:val="36"/>
          <w:lang w:val="en-GB"/>
        </w:rPr>
        <w:t>.</w:t>
      </w:r>
    </w:p>
    <w:p w14:paraId="088D8D71"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ثانياً: التوقف قبل الرد</w:t>
      </w:r>
    </w:p>
    <w:p w14:paraId="3977EF89"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أخذ لحظة للتفكير قبل التفاعل</w:t>
      </w:r>
      <w:r w:rsidRPr="00E9288D">
        <w:rPr>
          <w:rFonts w:ascii="Sakkal Majalla" w:eastAsia="Times New Roman" w:hAnsi="Sakkal Majalla"/>
          <w:b/>
          <w:bCs/>
          <w:color w:val="auto"/>
          <w:sz w:val="36"/>
          <w:szCs w:val="36"/>
          <w:lang w:val="en-GB"/>
        </w:rPr>
        <w:t>.</w:t>
      </w:r>
    </w:p>
    <w:p w14:paraId="492D24B0"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ثالثاً: التنفس العميق</w:t>
      </w:r>
    </w:p>
    <w:p w14:paraId="63E541DC"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يساعد على تهدئة التوتر والانفعال</w:t>
      </w:r>
      <w:r w:rsidRPr="00E9288D">
        <w:rPr>
          <w:rFonts w:ascii="Sakkal Majalla" w:eastAsia="Times New Roman" w:hAnsi="Sakkal Majalla"/>
          <w:b/>
          <w:bCs/>
          <w:color w:val="auto"/>
          <w:sz w:val="36"/>
          <w:szCs w:val="36"/>
          <w:lang w:val="en-GB"/>
        </w:rPr>
        <w:t>.</w:t>
      </w:r>
    </w:p>
    <w:p w14:paraId="6D1C9186"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رابعاً: إعادة التفسير</w:t>
      </w:r>
    </w:p>
    <w:p w14:paraId="7C07C480"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النظر إلى الموقف من زاوية مختلفة أكثر إيجابية</w:t>
      </w:r>
      <w:r w:rsidRPr="00E9288D">
        <w:rPr>
          <w:rFonts w:ascii="Sakkal Majalla" w:eastAsia="Times New Roman" w:hAnsi="Sakkal Majalla"/>
          <w:b/>
          <w:bCs/>
          <w:color w:val="auto"/>
          <w:sz w:val="36"/>
          <w:szCs w:val="36"/>
          <w:lang w:val="en-GB"/>
        </w:rPr>
        <w:t>.</w:t>
      </w:r>
    </w:p>
    <w:p w14:paraId="510A6865"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خامساً: التركيز على الحلول</w:t>
      </w:r>
    </w:p>
    <w:p w14:paraId="1753DB50"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بدلاً من التركيز على المشكلة فقط</w:t>
      </w:r>
      <w:r w:rsidRPr="00E9288D">
        <w:rPr>
          <w:rFonts w:ascii="Sakkal Majalla" w:eastAsia="Times New Roman" w:hAnsi="Sakkal Majalla"/>
          <w:b/>
          <w:bCs/>
          <w:color w:val="auto"/>
          <w:sz w:val="36"/>
          <w:szCs w:val="36"/>
          <w:lang w:val="en-GB"/>
        </w:rPr>
        <w:t>.</w:t>
      </w:r>
    </w:p>
    <w:p w14:paraId="07113FC4"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سادساً: استخدام لغة هادئة</w:t>
      </w:r>
    </w:p>
    <w:p w14:paraId="3BC8026B"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اختيار كلمات مهذبة ومحترمة</w:t>
      </w:r>
      <w:r w:rsidRPr="00E9288D">
        <w:rPr>
          <w:rFonts w:ascii="Sakkal Majalla" w:eastAsia="Times New Roman" w:hAnsi="Sakkal Majalla"/>
          <w:b/>
          <w:bCs/>
          <w:color w:val="auto"/>
          <w:sz w:val="36"/>
          <w:szCs w:val="36"/>
          <w:lang w:val="en-GB"/>
        </w:rPr>
        <w:t>.</w:t>
      </w:r>
    </w:p>
    <w:p w14:paraId="03118FE7"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أخطاء شائعة في إدارة المشاعر</w:t>
      </w:r>
    </w:p>
    <w:p w14:paraId="53CA39E7" w14:textId="77777777" w:rsidR="00E9288D" w:rsidRPr="00E9288D" w:rsidRDefault="00E9288D">
      <w:pPr>
        <w:numPr>
          <w:ilvl w:val="0"/>
          <w:numId w:val="71"/>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الانفعال السريع</w:t>
      </w:r>
      <w:r w:rsidRPr="00E9288D">
        <w:rPr>
          <w:rFonts w:ascii="Sakkal Majalla" w:eastAsia="Times New Roman" w:hAnsi="Sakkal Majalla"/>
          <w:b/>
          <w:bCs/>
          <w:color w:val="auto"/>
          <w:sz w:val="36"/>
          <w:szCs w:val="36"/>
          <w:lang w:val="en-GB"/>
        </w:rPr>
        <w:t>.</w:t>
      </w:r>
    </w:p>
    <w:p w14:paraId="101C3A79" w14:textId="77777777" w:rsidR="00E9288D" w:rsidRPr="00E9288D" w:rsidRDefault="00E9288D">
      <w:pPr>
        <w:numPr>
          <w:ilvl w:val="0"/>
          <w:numId w:val="71"/>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رفع الصوت</w:t>
      </w:r>
      <w:r w:rsidRPr="00E9288D">
        <w:rPr>
          <w:rFonts w:ascii="Sakkal Majalla" w:eastAsia="Times New Roman" w:hAnsi="Sakkal Majalla"/>
          <w:b/>
          <w:bCs/>
          <w:color w:val="auto"/>
          <w:sz w:val="36"/>
          <w:szCs w:val="36"/>
          <w:lang w:val="en-GB"/>
        </w:rPr>
        <w:t>.</w:t>
      </w:r>
    </w:p>
    <w:p w14:paraId="25FBFF7D" w14:textId="77777777" w:rsidR="00E9288D" w:rsidRPr="00E9288D" w:rsidRDefault="00E9288D">
      <w:pPr>
        <w:numPr>
          <w:ilvl w:val="0"/>
          <w:numId w:val="71"/>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الردود الدفاعية</w:t>
      </w:r>
      <w:r w:rsidRPr="00E9288D">
        <w:rPr>
          <w:rFonts w:ascii="Sakkal Majalla" w:eastAsia="Times New Roman" w:hAnsi="Sakkal Majalla"/>
          <w:b/>
          <w:bCs/>
          <w:color w:val="auto"/>
          <w:sz w:val="36"/>
          <w:szCs w:val="36"/>
          <w:lang w:val="en-GB"/>
        </w:rPr>
        <w:t>.</w:t>
      </w:r>
    </w:p>
    <w:p w14:paraId="4F85157B" w14:textId="77777777" w:rsidR="00E9288D" w:rsidRPr="00E9288D" w:rsidRDefault="00E9288D">
      <w:pPr>
        <w:numPr>
          <w:ilvl w:val="0"/>
          <w:numId w:val="71"/>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التسرع في الحكم</w:t>
      </w:r>
      <w:r w:rsidRPr="00E9288D">
        <w:rPr>
          <w:rFonts w:ascii="Sakkal Majalla" w:eastAsia="Times New Roman" w:hAnsi="Sakkal Majalla"/>
          <w:b/>
          <w:bCs/>
          <w:color w:val="auto"/>
          <w:sz w:val="36"/>
          <w:szCs w:val="36"/>
          <w:lang w:val="en-GB"/>
        </w:rPr>
        <w:t>.</w:t>
      </w:r>
    </w:p>
    <w:p w14:paraId="781509DA" w14:textId="192A7B36" w:rsidR="00E9288D" w:rsidRPr="00E9288D" w:rsidRDefault="00E9288D">
      <w:pPr>
        <w:numPr>
          <w:ilvl w:val="0"/>
          <w:numId w:val="71"/>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lastRenderedPageBreak/>
        <w:t>تجاهل مشاعر الآخرين</w:t>
      </w:r>
      <w:r w:rsidRPr="00E9288D">
        <w:rPr>
          <w:rFonts w:ascii="Sakkal Majalla" w:eastAsia="Times New Roman" w:hAnsi="Sakkal Majalla"/>
          <w:b/>
          <w:bCs/>
          <w:color w:val="auto"/>
          <w:sz w:val="36"/>
          <w:szCs w:val="36"/>
          <w:lang w:val="en-GB"/>
        </w:rPr>
        <w:t>.</w:t>
      </w:r>
    </w:p>
    <w:p w14:paraId="5A27F6C4" w14:textId="77777777" w:rsidR="00E9288D" w:rsidRPr="00E9288D" w:rsidRDefault="00E9288D" w:rsidP="00E9288D">
      <w:pPr>
        <w:spacing w:after="200" w:line="240" w:lineRule="auto"/>
        <w:jc w:val="center"/>
        <w:rPr>
          <w:rFonts w:ascii="Sakkal Majalla" w:eastAsia="Times New Roman" w:hAnsi="Sakkal Majalla"/>
          <w:b/>
          <w:bCs/>
          <w:color w:val="006666"/>
          <w:sz w:val="48"/>
          <w:szCs w:val="48"/>
          <w:lang w:val="en-GB"/>
        </w:rPr>
      </w:pPr>
      <w:r w:rsidRPr="00E9288D">
        <w:rPr>
          <w:rFonts w:ascii="Sakkal Majalla" w:eastAsia="Times New Roman" w:hAnsi="Sakkal Majalla"/>
          <w:b/>
          <w:bCs/>
          <w:color w:val="006666"/>
          <w:sz w:val="48"/>
          <w:szCs w:val="48"/>
          <w:rtl/>
        </w:rPr>
        <w:t>ثالثاً: التعاطف المهني</w:t>
      </w:r>
    </w:p>
    <w:p w14:paraId="1326C3AB"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التعاطف المهني هو أحد أهم مهارات الذكاء العاطفي التي تساعد على بناء علاقات قوية داخل بيئة العمل، حيث يعكس قدرة الفرد على فهم مشاعر الآخرين والتفاعل معها بطريقة إيجابية دون فقدان المهنية أو الموضوعية</w:t>
      </w:r>
      <w:r w:rsidRPr="00E9288D">
        <w:rPr>
          <w:rFonts w:ascii="Sakkal Majalla" w:eastAsia="Times New Roman" w:hAnsi="Sakkal Majalla"/>
          <w:b/>
          <w:bCs/>
          <w:color w:val="auto"/>
          <w:sz w:val="36"/>
          <w:szCs w:val="36"/>
          <w:lang w:val="en-GB"/>
        </w:rPr>
        <w:t>.</w:t>
      </w:r>
    </w:p>
    <w:p w14:paraId="512D3ED4"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مفهوم التعاطف المهني</w:t>
      </w:r>
    </w:p>
    <w:p w14:paraId="4FD01E56"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هو</w:t>
      </w:r>
      <w:r w:rsidRPr="00E9288D">
        <w:rPr>
          <w:rFonts w:ascii="Sakkal Majalla" w:eastAsia="Times New Roman" w:hAnsi="Sakkal Majalla"/>
          <w:b/>
          <w:bCs/>
          <w:color w:val="auto"/>
          <w:sz w:val="36"/>
          <w:szCs w:val="36"/>
          <w:lang w:val="en-GB"/>
        </w:rPr>
        <w:t>:</w:t>
      </w:r>
    </w:p>
    <w:p w14:paraId="7E28A27A"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lang w:val="en-GB"/>
        </w:rPr>
        <w:t>"</w:t>
      </w:r>
      <w:r w:rsidRPr="00E9288D">
        <w:rPr>
          <w:rFonts w:ascii="Sakkal Majalla" w:eastAsia="Times New Roman" w:hAnsi="Sakkal Majalla"/>
          <w:b/>
          <w:bCs/>
          <w:color w:val="auto"/>
          <w:sz w:val="36"/>
          <w:szCs w:val="36"/>
          <w:rtl/>
        </w:rPr>
        <w:t>قدرة الفرد على فهم مشاعر الآخرين وإدراك احتياجاتهم النفسية والمهنية والتعامل معهم بطريقة تراعي هذه المشاعر ضمن إطار العمل المهني</w:t>
      </w:r>
      <w:r w:rsidRPr="00E9288D">
        <w:rPr>
          <w:rFonts w:ascii="Sakkal Majalla" w:eastAsia="Times New Roman" w:hAnsi="Sakkal Majalla"/>
          <w:b/>
          <w:bCs/>
          <w:color w:val="auto"/>
          <w:sz w:val="36"/>
          <w:szCs w:val="36"/>
          <w:lang w:val="en-GB"/>
        </w:rPr>
        <w:t>."</w:t>
      </w:r>
    </w:p>
    <w:p w14:paraId="77EE2F55"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أهمية التعاطف المهني</w:t>
      </w:r>
    </w:p>
    <w:p w14:paraId="079ACA64" w14:textId="4D3D9281"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تعزيز العلاقات المهنية</w:t>
      </w:r>
    </w:p>
    <w:p w14:paraId="58531134"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يساعد على بناء علاقات قائمة على الاحترام والتفاهم</w:t>
      </w:r>
      <w:r w:rsidRPr="00E9288D">
        <w:rPr>
          <w:rFonts w:ascii="Sakkal Majalla" w:eastAsia="Times New Roman" w:hAnsi="Sakkal Majalla"/>
          <w:b/>
          <w:bCs/>
          <w:color w:val="auto"/>
          <w:sz w:val="36"/>
          <w:szCs w:val="36"/>
          <w:lang w:val="en-GB"/>
        </w:rPr>
        <w:t>.</w:t>
      </w:r>
    </w:p>
    <w:p w14:paraId="05C7DE8C" w14:textId="3F47FD3A"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تحسين التواصل</w:t>
      </w:r>
    </w:p>
    <w:p w14:paraId="5FB14E7D"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يسهل فهم الرسائل وتفسيرها بشكل صحيح</w:t>
      </w:r>
      <w:r w:rsidRPr="00E9288D">
        <w:rPr>
          <w:rFonts w:ascii="Sakkal Majalla" w:eastAsia="Times New Roman" w:hAnsi="Sakkal Majalla"/>
          <w:b/>
          <w:bCs/>
          <w:color w:val="auto"/>
          <w:sz w:val="36"/>
          <w:szCs w:val="36"/>
          <w:lang w:val="en-GB"/>
        </w:rPr>
        <w:t>.</w:t>
      </w:r>
    </w:p>
    <w:p w14:paraId="301D0301" w14:textId="743ED78C"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E9288D">
        <w:rPr>
          <w:rFonts w:ascii="Sakkal Majalla" w:eastAsia="Times New Roman" w:hAnsi="Sakkal Majalla"/>
          <w:b/>
          <w:bCs/>
          <w:color w:val="auto"/>
          <w:sz w:val="36"/>
          <w:szCs w:val="36"/>
          <w:rtl/>
        </w:rPr>
        <w:t>تقليل النزاعات</w:t>
      </w:r>
    </w:p>
    <w:p w14:paraId="6408FEEC"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عندما يتم فهم مشاعر الآخرين تقل ردود الفعل السلبية</w:t>
      </w:r>
      <w:r w:rsidRPr="00E9288D">
        <w:rPr>
          <w:rFonts w:ascii="Sakkal Majalla" w:eastAsia="Times New Roman" w:hAnsi="Sakkal Majalla"/>
          <w:b/>
          <w:bCs/>
          <w:color w:val="auto"/>
          <w:sz w:val="36"/>
          <w:szCs w:val="36"/>
          <w:lang w:val="en-GB"/>
        </w:rPr>
        <w:t>.</w:t>
      </w:r>
    </w:p>
    <w:p w14:paraId="4828A177" w14:textId="31C3C978"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دعم العمل الجماعي</w:t>
      </w:r>
    </w:p>
    <w:p w14:paraId="59C72420"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التعاطف يعزز روح الفريق</w:t>
      </w:r>
      <w:r w:rsidRPr="00E9288D">
        <w:rPr>
          <w:rFonts w:ascii="Sakkal Majalla" w:eastAsia="Times New Roman" w:hAnsi="Sakkal Majalla"/>
          <w:b/>
          <w:bCs/>
          <w:color w:val="auto"/>
          <w:sz w:val="36"/>
          <w:szCs w:val="36"/>
          <w:lang w:val="en-GB"/>
        </w:rPr>
        <w:t>.</w:t>
      </w:r>
    </w:p>
    <w:p w14:paraId="47C1CDEB" w14:textId="3B787EC4"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5.</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رفع الرضا الوظيفي</w:t>
      </w:r>
    </w:p>
    <w:p w14:paraId="71059898"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الموظفون يشعرون بالتقدير والاهتمام</w:t>
      </w:r>
      <w:r w:rsidRPr="00E9288D">
        <w:rPr>
          <w:rFonts w:ascii="Sakkal Majalla" w:eastAsia="Times New Roman" w:hAnsi="Sakkal Majalla"/>
          <w:b/>
          <w:bCs/>
          <w:color w:val="auto"/>
          <w:sz w:val="36"/>
          <w:szCs w:val="36"/>
          <w:lang w:val="en-GB"/>
        </w:rPr>
        <w:t>.</w:t>
      </w:r>
    </w:p>
    <w:p w14:paraId="7EBBF274"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lastRenderedPageBreak/>
        <w:t>أنواع التعاطف</w:t>
      </w:r>
    </w:p>
    <w:p w14:paraId="0B515A6F"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التعاطف العاطفي</w:t>
      </w:r>
    </w:p>
    <w:p w14:paraId="4B070567"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يشمل الشعور بمشاعر الآخرين</w:t>
      </w:r>
      <w:r w:rsidRPr="00E9288D">
        <w:rPr>
          <w:rFonts w:ascii="Sakkal Majalla" w:eastAsia="Times New Roman" w:hAnsi="Sakkal Majalla"/>
          <w:b/>
          <w:bCs/>
          <w:color w:val="auto"/>
          <w:sz w:val="36"/>
          <w:szCs w:val="36"/>
          <w:lang w:val="en-GB"/>
        </w:rPr>
        <w:t>.</w:t>
      </w:r>
    </w:p>
    <w:p w14:paraId="67671948"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التعاطف المعرفي</w:t>
      </w:r>
    </w:p>
    <w:p w14:paraId="7941C954"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يشمل فهم ما يشعر به الآخر دون بالضرورة الشعور به</w:t>
      </w:r>
      <w:r w:rsidRPr="00E9288D">
        <w:rPr>
          <w:rFonts w:ascii="Sakkal Majalla" w:eastAsia="Times New Roman" w:hAnsi="Sakkal Majalla"/>
          <w:b/>
          <w:bCs/>
          <w:color w:val="auto"/>
          <w:sz w:val="36"/>
          <w:szCs w:val="36"/>
          <w:lang w:val="en-GB"/>
        </w:rPr>
        <w:t>.</w:t>
      </w:r>
    </w:p>
    <w:p w14:paraId="6BD5841D"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التعاطف السلوكي</w:t>
      </w:r>
    </w:p>
    <w:p w14:paraId="793A3C40"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يشمل إظهار الدعم والمساندة عمليًا</w:t>
      </w:r>
      <w:r w:rsidRPr="00E9288D">
        <w:rPr>
          <w:rFonts w:ascii="Sakkal Majalla" w:eastAsia="Times New Roman" w:hAnsi="Sakkal Majalla"/>
          <w:b/>
          <w:bCs/>
          <w:color w:val="auto"/>
          <w:sz w:val="36"/>
          <w:szCs w:val="36"/>
          <w:lang w:val="en-GB"/>
        </w:rPr>
        <w:t>.</w:t>
      </w:r>
    </w:p>
    <w:p w14:paraId="4A265CDC"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مظاهر التعاطف المهني</w:t>
      </w:r>
    </w:p>
    <w:p w14:paraId="3CC53645" w14:textId="77777777" w:rsidR="00E9288D" w:rsidRPr="00E9288D" w:rsidRDefault="00E9288D">
      <w:pPr>
        <w:numPr>
          <w:ilvl w:val="0"/>
          <w:numId w:val="72"/>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الاستماع باهتمام</w:t>
      </w:r>
      <w:r w:rsidRPr="00E9288D">
        <w:rPr>
          <w:rFonts w:ascii="Sakkal Majalla" w:eastAsia="Times New Roman" w:hAnsi="Sakkal Majalla"/>
          <w:b/>
          <w:bCs/>
          <w:color w:val="auto"/>
          <w:sz w:val="36"/>
          <w:szCs w:val="36"/>
          <w:lang w:val="en-GB"/>
        </w:rPr>
        <w:t>.</w:t>
      </w:r>
    </w:p>
    <w:p w14:paraId="74BFC071" w14:textId="77777777" w:rsidR="00E9288D" w:rsidRPr="00E9288D" w:rsidRDefault="00E9288D">
      <w:pPr>
        <w:numPr>
          <w:ilvl w:val="0"/>
          <w:numId w:val="72"/>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عدم المقاطعة</w:t>
      </w:r>
      <w:r w:rsidRPr="00E9288D">
        <w:rPr>
          <w:rFonts w:ascii="Sakkal Majalla" w:eastAsia="Times New Roman" w:hAnsi="Sakkal Majalla"/>
          <w:b/>
          <w:bCs/>
          <w:color w:val="auto"/>
          <w:sz w:val="36"/>
          <w:szCs w:val="36"/>
          <w:lang w:val="en-GB"/>
        </w:rPr>
        <w:t>.</w:t>
      </w:r>
    </w:p>
    <w:p w14:paraId="7B46A4E9" w14:textId="77777777" w:rsidR="00E9288D" w:rsidRPr="00E9288D" w:rsidRDefault="00E9288D">
      <w:pPr>
        <w:numPr>
          <w:ilvl w:val="0"/>
          <w:numId w:val="72"/>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استخدام عبارات تفهم</w:t>
      </w:r>
      <w:r w:rsidRPr="00E9288D">
        <w:rPr>
          <w:rFonts w:ascii="Sakkal Majalla" w:eastAsia="Times New Roman" w:hAnsi="Sakkal Majalla"/>
          <w:b/>
          <w:bCs/>
          <w:color w:val="auto"/>
          <w:sz w:val="36"/>
          <w:szCs w:val="36"/>
          <w:lang w:val="en-GB"/>
        </w:rPr>
        <w:t>.</w:t>
      </w:r>
    </w:p>
    <w:p w14:paraId="60317435" w14:textId="77777777" w:rsidR="00E9288D" w:rsidRPr="00E9288D" w:rsidRDefault="00E9288D">
      <w:pPr>
        <w:numPr>
          <w:ilvl w:val="0"/>
          <w:numId w:val="72"/>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احترام المشاعر</w:t>
      </w:r>
      <w:r w:rsidRPr="00E9288D">
        <w:rPr>
          <w:rFonts w:ascii="Sakkal Majalla" w:eastAsia="Times New Roman" w:hAnsi="Sakkal Majalla"/>
          <w:b/>
          <w:bCs/>
          <w:color w:val="auto"/>
          <w:sz w:val="36"/>
          <w:szCs w:val="36"/>
          <w:lang w:val="en-GB"/>
        </w:rPr>
        <w:t>.</w:t>
      </w:r>
    </w:p>
    <w:p w14:paraId="6443EEF1" w14:textId="77777777" w:rsidR="00E9288D" w:rsidRPr="00E9288D" w:rsidRDefault="00E9288D">
      <w:pPr>
        <w:numPr>
          <w:ilvl w:val="0"/>
          <w:numId w:val="72"/>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تقديم الدعم عند الحاجة</w:t>
      </w:r>
      <w:r w:rsidRPr="00E9288D">
        <w:rPr>
          <w:rFonts w:ascii="Sakkal Majalla" w:eastAsia="Times New Roman" w:hAnsi="Sakkal Majalla"/>
          <w:b/>
          <w:bCs/>
          <w:color w:val="auto"/>
          <w:sz w:val="36"/>
          <w:szCs w:val="36"/>
          <w:lang w:val="en-GB"/>
        </w:rPr>
        <w:t>.</w:t>
      </w:r>
    </w:p>
    <w:p w14:paraId="1D327DA7"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أخطاء يجب تجنبها</w:t>
      </w:r>
    </w:p>
    <w:p w14:paraId="350B2AF0" w14:textId="77777777" w:rsidR="00E9288D" w:rsidRPr="00E9288D" w:rsidRDefault="00E9288D">
      <w:pPr>
        <w:numPr>
          <w:ilvl w:val="0"/>
          <w:numId w:val="73"/>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التقليل من مشاعر الآخرين</w:t>
      </w:r>
      <w:r w:rsidRPr="00E9288D">
        <w:rPr>
          <w:rFonts w:ascii="Sakkal Majalla" w:eastAsia="Times New Roman" w:hAnsi="Sakkal Majalla"/>
          <w:b/>
          <w:bCs/>
          <w:color w:val="auto"/>
          <w:sz w:val="36"/>
          <w:szCs w:val="36"/>
          <w:lang w:val="en-GB"/>
        </w:rPr>
        <w:t>.</w:t>
      </w:r>
    </w:p>
    <w:p w14:paraId="087B06AB" w14:textId="77777777" w:rsidR="00E9288D" w:rsidRPr="00E9288D" w:rsidRDefault="00E9288D">
      <w:pPr>
        <w:numPr>
          <w:ilvl w:val="0"/>
          <w:numId w:val="73"/>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السخرية</w:t>
      </w:r>
      <w:r w:rsidRPr="00E9288D">
        <w:rPr>
          <w:rFonts w:ascii="Sakkal Majalla" w:eastAsia="Times New Roman" w:hAnsi="Sakkal Majalla"/>
          <w:b/>
          <w:bCs/>
          <w:color w:val="auto"/>
          <w:sz w:val="36"/>
          <w:szCs w:val="36"/>
          <w:lang w:val="en-GB"/>
        </w:rPr>
        <w:t>.</w:t>
      </w:r>
    </w:p>
    <w:p w14:paraId="72BB7A8D" w14:textId="77777777" w:rsidR="00E9288D" w:rsidRPr="00E9288D" w:rsidRDefault="00E9288D">
      <w:pPr>
        <w:numPr>
          <w:ilvl w:val="0"/>
          <w:numId w:val="73"/>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تجاهل المشكلة</w:t>
      </w:r>
      <w:r w:rsidRPr="00E9288D">
        <w:rPr>
          <w:rFonts w:ascii="Sakkal Majalla" w:eastAsia="Times New Roman" w:hAnsi="Sakkal Majalla"/>
          <w:b/>
          <w:bCs/>
          <w:color w:val="auto"/>
          <w:sz w:val="36"/>
          <w:szCs w:val="36"/>
          <w:lang w:val="en-GB"/>
        </w:rPr>
        <w:t>.</w:t>
      </w:r>
    </w:p>
    <w:p w14:paraId="1D59686A" w14:textId="77777777" w:rsidR="00E9288D" w:rsidRPr="00E9288D" w:rsidRDefault="00E9288D">
      <w:pPr>
        <w:numPr>
          <w:ilvl w:val="0"/>
          <w:numId w:val="73"/>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إصدار أحكام سريعة</w:t>
      </w:r>
      <w:r w:rsidRPr="00E9288D">
        <w:rPr>
          <w:rFonts w:ascii="Sakkal Majalla" w:eastAsia="Times New Roman" w:hAnsi="Sakkal Majalla"/>
          <w:b/>
          <w:bCs/>
          <w:color w:val="auto"/>
          <w:sz w:val="36"/>
          <w:szCs w:val="36"/>
          <w:lang w:val="en-GB"/>
        </w:rPr>
        <w:t>.</w:t>
      </w:r>
    </w:p>
    <w:p w14:paraId="0A076149" w14:textId="18A4009E" w:rsidR="00E9288D" w:rsidRDefault="00E9288D" w:rsidP="00E9288D">
      <w:pPr>
        <w:spacing w:after="200" w:line="240" w:lineRule="auto"/>
        <w:rPr>
          <w:rFonts w:ascii="Sakkal Majalla" w:eastAsia="Times New Roman" w:hAnsi="Sakkal Majalla"/>
          <w:b/>
          <w:bCs/>
          <w:color w:val="auto"/>
          <w:sz w:val="36"/>
          <w:szCs w:val="36"/>
          <w:rtl/>
          <w:lang w:val="en-GB"/>
        </w:rPr>
      </w:pPr>
    </w:p>
    <w:p w14:paraId="4DDE9B37"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p>
    <w:p w14:paraId="582BD887" w14:textId="77777777" w:rsidR="00E9288D" w:rsidRPr="00E9288D" w:rsidRDefault="00E9288D" w:rsidP="00E9288D">
      <w:pPr>
        <w:spacing w:after="200" w:line="240" w:lineRule="auto"/>
        <w:jc w:val="center"/>
        <w:rPr>
          <w:rFonts w:ascii="Sakkal Majalla" w:eastAsia="Times New Roman" w:hAnsi="Sakkal Majalla"/>
          <w:b/>
          <w:bCs/>
          <w:color w:val="006666"/>
          <w:sz w:val="48"/>
          <w:szCs w:val="48"/>
          <w:lang w:val="en-GB"/>
        </w:rPr>
      </w:pPr>
      <w:r w:rsidRPr="00E9288D">
        <w:rPr>
          <w:rFonts w:ascii="Sakkal Majalla" w:eastAsia="Times New Roman" w:hAnsi="Sakkal Majalla"/>
          <w:b/>
          <w:bCs/>
          <w:color w:val="006666"/>
          <w:sz w:val="48"/>
          <w:szCs w:val="48"/>
          <w:rtl/>
        </w:rPr>
        <w:lastRenderedPageBreak/>
        <w:t>رابعاً: فهم مشاعر الآخرين</w:t>
      </w:r>
    </w:p>
    <w:p w14:paraId="2190BA72"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يُعد فهم مشاعر الآخرين مهارة أساسية في التواصل الفعّال، حيث يساعد على تفسير سلوكيات الأفراد وردود أفعالهم بشكل صحيح، مما يقلل من سوء الفهم ويعزز التعاون داخل بيئة العمل</w:t>
      </w:r>
      <w:r w:rsidRPr="00E9288D">
        <w:rPr>
          <w:rFonts w:ascii="Sakkal Majalla" w:eastAsia="Times New Roman" w:hAnsi="Sakkal Majalla"/>
          <w:b/>
          <w:bCs/>
          <w:color w:val="auto"/>
          <w:sz w:val="36"/>
          <w:szCs w:val="36"/>
          <w:lang w:val="en-GB"/>
        </w:rPr>
        <w:t>.</w:t>
      </w:r>
    </w:p>
    <w:p w14:paraId="484D71AB"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مفهوم فهم مشاعر الآخرين</w:t>
      </w:r>
    </w:p>
    <w:p w14:paraId="5E0E872F"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هو</w:t>
      </w:r>
      <w:r w:rsidRPr="00E9288D">
        <w:rPr>
          <w:rFonts w:ascii="Sakkal Majalla" w:eastAsia="Times New Roman" w:hAnsi="Sakkal Majalla"/>
          <w:b/>
          <w:bCs/>
          <w:color w:val="auto"/>
          <w:sz w:val="36"/>
          <w:szCs w:val="36"/>
          <w:lang w:val="en-GB"/>
        </w:rPr>
        <w:t>:</w:t>
      </w:r>
    </w:p>
    <w:p w14:paraId="6E64FCA6"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lang w:val="en-GB"/>
        </w:rPr>
        <w:t>"</w:t>
      </w:r>
      <w:r w:rsidRPr="00E9288D">
        <w:rPr>
          <w:rFonts w:ascii="Sakkal Majalla" w:eastAsia="Times New Roman" w:hAnsi="Sakkal Majalla"/>
          <w:b/>
          <w:bCs/>
          <w:color w:val="auto"/>
          <w:sz w:val="36"/>
          <w:szCs w:val="36"/>
          <w:rtl/>
        </w:rPr>
        <w:t>قدرة الفرد على إدراك الحالة العاطفية للآخرين من خلال ملاحظات لفظية وغير لفظية والتفاعل معها بطريقة مناسبة</w:t>
      </w:r>
      <w:r w:rsidRPr="00E9288D">
        <w:rPr>
          <w:rFonts w:ascii="Sakkal Majalla" w:eastAsia="Times New Roman" w:hAnsi="Sakkal Majalla"/>
          <w:b/>
          <w:bCs/>
          <w:color w:val="auto"/>
          <w:sz w:val="36"/>
          <w:szCs w:val="36"/>
          <w:lang w:val="en-GB"/>
        </w:rPr>
        <w:t>."</w:t>
      </w:r>
    </w:p>
    <w:p w14:paraId="333D5FB2"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مصادر فهم المشاعر</w:t>
      </w:r>
    </w:p>
    <w:p w14:paraId="548CFF03" w14:textId="73BC6F67"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لغة الجسد</w:t>
      </w:r>
    </w:p>
    <w:p w14:paraId="401FFDA4"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مثل</w:t>
      </w:r>
      <w:r w:rsidRPr="00E9288D">
        <w:rPr>
          <w:rFonts w:ascii="Sakkal Majalla" w:eastAsia="Times New Roman" w:hAnsi="Sakkal Majalla"/>
          <w:b/>
          <w:bCs/>
          <w:color w:val="auto"/>
          <w:sz w:val="36"/>
          <w:szCs w:val="36"/>
          <w:lang w:val="en-GB"/>
        </w:rPr>
        <w:t>:</w:t>
      </w:r>
    </w:p>
    <w:p w14:paraId="26525778" w14:textId="77777777" w:rsidR="00E9288D" w:rsidRPr="00E9288D" w:rsidRDefault="00E9288D">
      <w:pPr>
        <w:numPr>
          <w:ilvl w:val="0"/>
          <w:numId w:val="74"/>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وضعية الجسم</w:t>
      </w:r>
      <w:r w:rsidRPr="00E9288D">
        <w:rPr>
          <w:rFonts w:ascii="Sakkal Majalla" w:eastAsia="Times New Roman" w:hAnsi="Sakkal Majalla"/>
          <w:b/>
          <w:bCs/>
          <w:color w:val="auto"/>
          <w:sz w:val="36"/>
          <w:szCs w:val="36"/>
          <w:lang w:val="en-GB"/>
        </w:rPr>
        <w:t>.</w:t>
      </w:r>
    </w:p>
    <w:p w14:paraId="3FF256BC" w14:textId="77777777" w:rsidR="00E9288D" w:rsidRPr="00E9288D" w:rsidRDefault="00E9288D">
      <w:pPr>
        <w:numPr>
          <w:ilvl w:val="0"/>
          <w:numId w:val="74"/>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الإيماءات</w:t>
      </w:r>
      <w:r w:rsidRPr="00E9288D">
        <w:rPr>
          <w:rFonts w:ascii="Sakkal Majalla" w:eastAsia="Times New Roman" w:hAnsi="Sakkal Majalla"/>
          <w:b/>
          <w:bCs/>
          <w:color w:val="auto"/>
          <w:sz w:val="36"/>
          <w:szCs w:val="36"/>
          <w:lang w:val="en-GB"/>
        </w:rPr>
        <w:t>.</w:t>
      </w:r>
    </w:p>
    <w:p w14:paraId="4EF6305B" w14:textId="77777777" w:rsidR="00E9288D" w:rsidRPr="00E9288D" w:rsidRDefault="00E9288D">
      <w:pPr>
        <w:numPr>
          <w:ilvl w:val="0"/>
          <w:numId w:val="74"/>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الحركة</w:t>
      </w:r>
      <w:r w:rsidRPr="00E9288D">
        <w:rPr>
          <w:rFonts w:ascii="Sakkal Majalla" w:eastAsia="Times New Roman" w:hAnsi="Sakkal Majalla"/>
          <w:b/>
          <w:bCs/>
          <w:color w:val="auto"/>
          <w:sz w:val="36"/>
          <w:szCs w:val="36"/>
          <w:lang w:val="en-GB"/>
        </w:rPr>
        <w:t>.</w:t>
      </w:r>
    </w:p>
    <w:p w14:paraId="55A9E687" w14:textId="77171302"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E9288D">
        <w:rPr>
          <w:rFonts w:ascii="Sakkal Majalla" w:eastAsia="Times New Roman" w:hAnsi="Sakkal Majalla"/>
          <w:b/>
          <w:bCs/>
          <w:color w:val="auto"/>
          <w:sz w:val="36"/>
          <w:szCs w:val="36"/>
          <w:rtl/>
        </w:rPr>
        <w:t>تعبيرات الوجه</w:t>
      </w:r>
    </w:p>
    <w:p w14:paraId="71FDB037"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مثل</w:t>
      </w:r>
      <w:r w:rsidRPr="00E9288D">
        <w:rPr>
          <w:rFonts w:ascii="Sakkal Majalla" w:eastAsia="Times New Roman" w:hAnsi="Sakkal Majalla"/>
          <w:b/>
          <w:bCs/>
          <w:color w:val="auto"/>
          <w:sz w:val="36"/>
          <w:szCs w:val="36"/>
          <w:lang w:val="en-GB"/>
        </w:rPr>
        <w:t>:</w:t>
      </w:r>
    </w:p>
    <w:p w14:paraId="2C5E32C1" w14:textId="77777777" w:rsidR="00E9288D" w:rsidRPr="00E9288D" w:rsidRDefault="00E9288D">
      <w:pPr>
        <w:numPr>
          <w:ilvl w:val="0"/>
          <w:numId w:val="75"/>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الابتسامة</w:t>
      </w:r>
      <w:r w:rsidRPr="00E9288D">
        <w:rPr>
          <w:rFonts w:ascii="Sakkal Majalla" w:eastAsia="Times New Roman" w:hAnsi="Sakkal Majalla"/>
          <w:b/>
          <w:bCs/>
          <w:color w:val="auto"/>
          <w:sz w:val="36"/>
          <w:szCs w:val="36"/>
          <w:lang w:val="en-GB"/>
        </w:rPr>
        <w:t>.</w:t>
      </w:r>
    </w:p>
    <w:p w14:paraId="34CDEADC" w14:textId="77777777" w:rsidR="00E9288D" w:rsidRPr="00E9288D" w:rsidRDefault="00E9288D">
      <w:pPr>
        <w:numPr>
          <w:ilvl w:val="0"/>
          <w:numId w:val="75"/>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العبوس</w:t>
      </w:r>
      <w:r w:rsidRPr="00E9288D">
        <w:rPr>
          <w:rFonts w:ascii="Sakkal Majalla" w:eastAsia="Times New Roman" w:hAnsi="Sakkal Majalla"/>
          <w:b/>
          <w:bCs/>
          <w:color w:val="auto"/>
          <w:sz w:val="36"/>
          <w:szCs w:val="36"/>
          <w:lang w:val="en-GB"/>
        </w:rPr>
        <w:t>.</w:t>
      </w:r>
    </w:p>
    <w:p w14:paraId="5AB7BE1B" w14:textId="77777777" w:rsidR="00E9288D" w:rsidRDefault="00E9288D">
      <w:pPr>
        <w:numPr>
          <w:ilvl w:val="0"/>
          <w:numId w:val="75"/>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القلق</w:t>
      </w:r>
      <w:r w:rsidRPr="00E9288D">
        <w:rPr>
          <w:rFonts w:ascii="Sakkal Majalla" w:eastAsia="Times New Roman" w:hAnsi="Sakkal Majalla"/>
          <w:b/>
          <w:bCs/>
          <w:color w:val="auto"/>
          <w:sz w:val="36"/>
          <w:szCs w:val="36"/>
          <w:lang w:val="en-GB"/>
        </w:rPr>
        <w:t>.</w:t>
      </w:r>
    </w:p>
    <w:p w14:paraId="4E185489" w14:textId="77777777" w:rsidR="00E9288D" w:rsidRPr="00E9288D" w:rsidRDefault="00E9288D" w:rsidP="00E9288D">
      <w:pPr>
        <w:spacing w:after="200" w:line="240" w:lineRule="auto"/>
        <w:ind w:left="720"/>
        <w:rPr>
          <w:rFonts w:ascii="Sakkal Majalla" w:eastAsia="Times New Roman" w:hAnsi="Sakkal Majalla"/>
          <w:b/>
          <w:bCs/>
          <w:color w:val="auto"/>
          <w:sz w:val="36"/>
          <w:szCs w:val="36"/>
          <w:lang w:val="en-GB"/>
        </w:rPr>
      </w:pPr>
    </w:p>
    <w:p w14:paraId="5604F6E3" w14:textId="03A57D8E"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lastRenderedPageBreak/>
        <w:t>3.</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نبرة الصوت</w:t>
      </w:r>
    </w:p>
    <w:p w14:paraId="17803D95" w14:textId="77777777" w:rsidR="00E9288D" w:rsidRPr="00E9288D" w:rsidRDefault="00E9288D">
      <w:pPr>
        <w:numPr>
          <w:ilvl w:val="0"/>
          <w:numId w:val="76"/>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الهدوء يدل على الراحة</w:t>
      </w:r>
      <w:r w:rsidRPr="00E9288D">
        <w:rPr>
          <w:rFonts w:ascii="Sakkal Majalla" w:eastAsia="Times New Roman" w:hAnsi="Sakkal Majalla"/>
          <w:b/>
          <w:bCs/>
          <w:color w:val="auto"/>
          <w:sz w:val="36"/>
          <w:szCs w:val="36"/>
          <w:lang w:val="en-GB"/>
        </w:rPr>
        <w:t>.</w:t>
      </w:r>
    </w:p>
    <w:p w14:paraId="2DC72BD0" w14:textId="77777777" w:rsidR="00E9288D" w:rsidRPr="00E9288D" w:rsidRDefault="00E9288D">
      <w:pPr>
        <w:numPr>
          <w:ilvl w:val="0"/>
          <w:numId w:val="76"/>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الارتفاع يدل على الغضب</w:t>
      </w:r>
      <w:r w:rsidRPr="00E9288D">
        <w:rPr>
          <w:rFonts w:ascii="Sakkal Majalla" w:eastAsia="Times New Roman" w:hAnsi="Sakkal Majalla"/>
          <w:b/>
          <w:bCs/>
          <w:color w:val="auto"/>
          <w:sz w:val="36"/>
          <w:szCs w:val="36"/>
          <w:lang w:val="en-GB"/>
        </w:rPr>
        <w:t>.</w:t>
      </w:r>
    </w:p>
    <w:p w14:paraId="4CE88442" w14:textId="77777777" w:rsidR="00E9288D" w:rsidRPr="00E9288D" w:rsidRDefault="00E9288D">
      <w:pPr>
        <w:numPr>
          <w:ilvl w:val="0"/>
          <w:numId w:val="76"/>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التردد يدل على القلق</w:t>
      </w:r>
      <w:r w:rsidRPr="00E9288D">
        <w:rPr>
          <w:rFonts w:ascii="Sakkal Majalla" w:eastAsia="Times New Roman" w:hAnsi="Sakkal Majalla"/>
          <w:b/>
          <w:bCs/>
          <w:color w:val="auto"/>
          <w:sz w:val="36"/>
          <w:szCs w:val="36"/>
          <w:lang w:val="en-GB"/>
        </w:rPr>
        <w:t>.</w:t>
      </w:r>
    </w:p>
    <w:p w14:paraId="0F26AC93" w14:textId="6B1B8BEE"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الكلمات المستخدمة</w:t>
      </w:r>
    </w:p>
    <w:p w14:paraId="59B739A6"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اختيار الكلمات يعكس الحالة النفسية</w:t>
      </w:r>
      <w:r w:rsidRPr="00E9288D">
        <w:rPr>
          <w:rFonts w:ascii="Sakkal Majalla" w:eastAsia="Times New Roman" w:hAnsi="Sakkal Majalla"/>
          <w:b/>
          <w:bCs/>
          <w:color w:val="auto"/>
          <w:sz w:val="36"/>
          <w:szCs w:val="36"/>
          <w:lang w:val="en-GB"/>
        </w:rPr>
        <w:t>.</w:t>
      </w:r>
    </w:p>
    <w:p w14:paraId="652B82A0" w14:textId="03760A1B"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5.</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السياق العام</w:t>
      </w:r>
    </w:p>
    <w:p w14:paraId="513F0E7D"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الموقف نفسه يساعد على فهم المشاعر</w:t>
      </w:r>
      <w:r w:rsidRPr="00E9288D">
        <w:rPr>
          <w:rFonts w:ascii="Sakkal Majalla" w:eastAsia="Times New Roman" w:hAnsi="Sakkal Majalla"/>
          <w:b/>
          <w:bCs/>
          <w:color w:val="auto"/>
          <w:sz w:val="36"/>
          <w:szCs w:val="36"/>
          <w:lang w:val="en-GB"/>
        </w:rPr>
        <w:t>.</w:t>
      </w:r>
    </w:p>
    <w:p w14:paraId="7B1BAD7E"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أهمية فهم مشاعر الآخرين</w:t>
      </w:r>
    </w:p>
    <w:p w14:paraId="6FDBC40A" w14:textId="69BB2EF8"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تحسين التواصل</w:t>
      </w:r>
    </w:p>
    <w:p w14:paraId="5CFCAAD8"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يساعد على اختيار الرد المناسب</w:t>
      </w:r>
      <w:r w:rsidRPr="00E9288D">
        <w:rPr>
          <w:rFonts w:ascii="Sakkal Majalla" w:eastAsia="Times New Roman" w:hAnsi="Sakkal Majalla"/>
          <w:b/>
          <w:bCs/>
          <w:color w:val="auto"/>
          <w:sz w:val="36"/>
          <w:szCs w:val="36"/>
          <w:lang w:val="en-GB"/>
        </w:rPr>
        <w:t>.</w:t>
      </w:r>
    </w:p>
    <w:p w14:paraId="6432FA02" w14:textId="2CD76D64"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تقليل سوء الفهم</w:t>
      </w:r>
    </w:p>
    <w:p w14:paraId="12ADFAE4"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يمنع التفسيرات الخاطئة</w:t>
      </w:r>
      <w:r w:rsidRPr="00E9288D">
        <w:rPr>
          <w:rFonts w:ascii="Sakkal Majalla" w:eastAsia="Times New Roman" w:hAnsi="Sakkal Majalla"/>
          <w:b/>
          <w:bCs/>
          <w:color w:val="auto"/>
          <w:sz w:val="36"/>
          <w:szCs w:val="36"/>
          <w:lang w:val="en-GB"/>
        </w:rPr>
        <w:t>.</w:t>
      </w:r>
    </w:p>
    <w:p w14:paraId="377EC057" w14:textId="3A6CE3DF"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تعزيز العلاقات</w:t>
      </w:r>
    </w:p>
    <w:p w14:paraId="14A59656"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يزيد من الثقة والتفاهم</w:t>
      </w:r>
      <w:r w:rsidRPr="00E9288D">
        <w:rPr>
          <w:rFonts w:ascii="Sakkal Majalla" w:eastAsia="Times New Roman" w:hAnsi="Sakkal Majalla"/>
          <w:b/>
          <w:bCs/>
          <w:color w:val="auto"/>
          <w:sz w:val="36"/>
          <w:szCs w:val="36"/>
          <w:lang w:val="en-GB"/>
        </w:rPr>
        <w:t>.</w:t>
      </w:r>
    </w:p>
    <w:p w14:paraId="2F8514B8" w14:textId="41AB8C4E"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دعم القيادة</w:t>
      </w:r>
    </w:p>
    <w:p w14:paraId="1F78A885"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القادة الناجحون يفهمون مشاعر فرقهم</w:t>
      </w:r>
      <w:r w:rsidRPr="00E9288D">
        <w:rPr>
          <w:rFonts w:ascii="Sakkal Majalla" w:eastAsia="Times New Roman" w:hAnsi="Sakkal Majalla"/>
          <w:b/>
          <w:bCs/>
          <w:color w:val="auto"/>
          <w:sz w:val="36"/>
          <w:szCs w:val="36"/>
          <w:lang w:val="en-GB"/>
        </w:rPr>
        <w:t>.</w:t>
      </w:r>
    </w:p>
    <w:p w14:paraId="72E5A957"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مهارات فهم المشاعر</w:t>
      </w:r>
    </w:p>
    <w:p w14:paraId="6F9E6331" w14:textId="77777777" w:rsidR="00E9288D" w:rsidRPr="00E9288D" w:rsidRDefault="00E9288D">
      <w:pPr>
        <w:numPr>
          <w:ilvl w:val="0"/>
          <w:numId w:val="77"/>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الملاحظة الدقيقة</w:t>
      </w:r>
      <w:r w:rsidRPr="00E9288D">
        <w:rPr>
          <w:rFonts w:ascii="Sakkal Majalla" w:eastAsia="Times New Roman" w:hAnsi="Sakkal Majalla"/>
          <w:b/>
          <w:bCs/>
          <w:color w:val="auto"/>
          <w:sz w:val="36"/>
          <w:szCs w:val="36"/>
          <w:lang w:val="en-GB"/>
        </w:rPr>
        <w:t>.</w:t>
      </w:r>
    </w:p>
    <w:p w14:paraId="2A5040EB" w14:textId="77777777" w:rsidR="00E9288D" w:rsidRPr="00E9288D" w:rsidRDefault="00E9288D">
      <w:pPr>
        <w:numPr>
          <w:ilvl w:val="0"/>
          <w:numId w:val="77"/>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الاستماع الفعّال</w:t>
      </w:r>
      <w:r w:rsidRPr="00E9288D">
        <w:rPr>
          <w:rFonts w:ascii="Sakkal Majalla" w:eastAsia="Times New Roman" w:hAnsi="Sakkal Majalla"/>
          <w:b/>
          <w:bCs/>
          <w:color w:val="auto"/>
          <w:sz w:val="36"/>
          <w:szCs w:val="36"/>
          <w:lang w:val="en-GB"/>
        </w:rPr>
        <w:t>.</w:t>
      </w:r>
    </w:p>
    <w:p w14:paraId="63D7436C" w14:textId="77777777" w:rsidR="00E9288D" w:rsidRPr="00E9288D" w:rsidRDefault="00E9288D">
      <w:pPr>
        <w:numPr>
          <w:ilvl w:val="0"/>
          <w:numId w:val="77"/>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lastRenderedPageBreak/>
        <w:t>طرح الأسئلة</w:t>
      </w:r>
      <w:r w:rsidRPr="00E9288D">
        <w:rPr>
          <w:rFonts w:ascii="Sakkal Majalla" w:eastAsia="Times New Roman" w:hAnsi="Sakkal Majalla"/>
          <w:b/>
          <w:bCs/>
          <w:color w:val="auto"/>
          <w:sz w:val="36"/>
          <w:szCs w:val="36"/>
          <w:lang w:val="en-GB"/>
        </w:rPr>
        <w:t>.</w:t>
      </w:r>
    </w:p>
    <w:p w14:paraId="54426E16" w14:textId="77777777" w:rsidR="00E9288D" w:rsidRPr="00E9288D" w:rsidRDefault="00E9288D">
      <w:pPr>
        <w:numPr>
          <w:ilvl w:val="0"/>
          <w:numId w:val="77"/>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قراءة الإشارات غير اللفظية</w:t>
      </w:r>
      <w:r w:rsidRPr="00E9288D">
        <w:rPr>
          <w:rFonts w:ascii="Sakkal Majalla" w:eastAsia="Times New Roman" w:hAnsi="Sakkal Majalla"/>
          <w:b/>
          <w:bCs/>
          <w:color w:val="auto"/>
          <w:sz w:val="36"/>
          <w:szCs w:val="36"/>
          <w:lang w:val="en-GB"/>
        </w:rPr>
        <w:t>.</w:t>
      </w:r>
    </w:p>
    <w:p w14:paraId="197C5C59" w14:textId="510D849E" w:rsidR="00E9288D" w:rsidRPr="00E9288D" w:rsidRDefault="00E9288D">
      <w:pPr>
        <w:numPr>
          <w:ilvl w:val="0"/>
          <w:numId w:val="77"/>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تجنب التسرع في الحكم</w:t>
      </w:r>
      <w:r w:rsidRPr="00E9288D">
        <w:rPr>
          <w:rFonts w:ascii="Sakkal Majalla" w:eastAsia="Times New Roman" w:hAnsi="Sakkal Majalla"/>
          <w:b/>
          <w:bCs/>
          <w:color w:val="auto"/>
          <w:sz w:val="36"/>
          <w:szCs w:val="36"/>
          <w:lang w:val="en-GB"/>
        </w:rPr>
        <w:t>.</w:t>
      </w:r>
    </w:p>
    <w:p w14:paraId="52EF89E3" w14:textId="77777777" w:rsidR="00E9288D" w:rsidRPr="00E9288D" w:rsidRDefault="00E9288D" w:rsidP="00E9288D">
      <w:pPr>
        <w:spacing w:after="200" w:line="240" w:lineRule="auto"/>
        <w:jc w:val="center"/>
        <w:rPr>
          <w:rFonts w:ascii="Sakkal Majalla" w:eastAsia="Times New Roman" w:hAnsi="Sakkal Majalla"/>
          <w:b/>
          <w:bCs/>
          <w:color w:val="006666"/>
          <w:sz w:val="48"/>
          <w:szCs w:val="48"/>
          <w:lang w:val="en-GB"/>
        </w:rPr>
      </w:pPr>
      <w:r w:rsidRPr="00E9288D">
        <w:rPr>
          <w:rFonts w:ascii="Sakkal Majalla" w:eastAsia="Times New Roman" w:hAnsi="Sakkal Majalla"/>
          <w:b/>
          <w:bCs/>
          <w:color w:val="006666"/>
          <w:sz w:val="48"/>
          <w:szCs w:val="48"/>
          <w:rtl/>
        </w:rPr>
        <w:t>خامساً: تعزيز العلاقات المهنية</w:t>
      </w:r>
    </w:p>
    <w:p w14:paraId="1FF9BA1A"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تُعد العلاقات المهنية الإيجابية أحد أهم عوامل النجاح داخل بيئة العمل، فهي الأساس الذي يقوم عليه التعاون والتنسيق والإنتاجية. وكلما كانت العلاقات بين الأفراد قوية ومبنية على الاحترام والثقة، زادت كفاءة العمل وقلّت النزاعات وارتفع مستوى الأداء</w:t>
      </w:r>
      <w:r w:rsidRPr="00E9288D">
        <w:rPr>
          <w:rFonts w:ascii="Sakkal Majalla" w:eastAsia="Times New Roman" w:hAnsi="Sakkal Majalla"/>
          <w:b/>
          <w:bCs/>
          <w:color w:val="auto"/>
          <w:sz w:val="36"/>
          <w:szCs w:val="36"/>
          <w:lang w:val="en-GB"/>
        </w:rPr>
        <w:t>.</w:t>
      </w:r>
    </w:p>
    <w:p w14:paraId="4A6536FC"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مفهوم العلاقات المهنية</w:t>
      </w:r>
    </w:p>
    <w:p w14:paraId="27FB3C96"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هي</w:t>
      </w:r>
      <w:r w:rsidRPr="00E9288D">
        <w:rPr>
          <w:rFonts w:ascii="Sakkal Majalla" w:eastAsia="Times New Roman" w:hAnsi="Sakkal Majalla"/>
          <w:b/>
          <w:bCs/>
          <w:color w:val="auto"/>
          <w:sz w:val="36"/>
          <w:szCs w:val="36"/>
          <w:lang w:val="en-GB"/>
        </w:rPr>
        <w:t>:</w:t>
      </w:r>
    </w:p>
    <w:p w14:paraId="6C501491"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lang w:val="en-GB"/>
        </w:rPr>
        <w:t>"</w:t>
      </w:r>
      <w:r w:rsidRPr="00E9288D">
        <w:rPr>
          <w:rFonts w:ascii="Sakkal Majalla" w:eastAsia="Times New Roman" w:hAnsi="Sakkal Majalla"/>
          <w:b/>
          <w:bCs/>
          <w:color w:val="auto"/>
          <w:sz w:val="36"/>
          <w:szCs w:val="36"/>
          <w:rtl/>
        </w:rPr>
        <w:t>مجموعة التفاعلات والتواصلات التي تنشأ بين الأفراد داخل بيئة العمل بهدف تحقيق أهداف مشتركة ضمن إطار من الاحترام والتعاون</w:t>
      </w:r>
      <w:r w:rsidRPr="00E9288D">
        <w:rPr>
          <w:rFonts w:ascii="Sakkal Majalla" w:eastAsia="Times New Roman" w:hAnsi="Sakkal Majalla"/>
          <w:b/>
          <w:bCs/>
          <w:color w:val="auto"/>
          <w:sz w:val="36"/>
          <w:szCs w:val="36"/>
          <w:lang w:val="en-GB"/>
        </w:rPr>
        <w:t>."</w:t>
      </w:r>
    </w:p>
    <w:p w14:paraId="5731E2DB"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أهمية العلاقات المهنية</w:t>
      </w:r>
    </w:p>
    <w:p w14:paraId="2FD8BFDB" w14:textId="1A482F75"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تحسين بيئة العمل</w:t>
      </w:r>
    </w:p>
    <w:p w14:paraId="2944F54C"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تجعل بيئة العمل أكثر إيجابية واستقرارًا</w:t>
      </w:r>
      <w:r w:rsidRPr="00E9288D">
        <w:rPr>
          <w:rFonts w:ascii="Sakkal Majalla" w:eastAsia="Times New Roman" w:hAnsi="Sakkal Majalla"/>
          <w:b/>
          <w:bCs/>
          <w:color w:val="auto"/>
          <w:sz w:val="36"/>
          <w:szCs w:val="36"/>
          <w:lang w:val="en-GB"/>
        </w:rPr>
        <w:t>.</w:t>
      </w:r>
    </w:p>
    <w:p w14:paraId="55833C0D" w14:textId="34A564AB"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زيادة الإنتاجية</w:t>
      </w:r>
    </w:p>
    <w:p w14:paraId="26A39797"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التعاون الجيد يؤدي إلى نتائج أفضل</w:t>
      </w:r>
      <w:r w:rsidRPr="00E9288D">
        <w:rPr>
          <w:rFonts w:ascii="Sakkal Majalla" w:eastAsia="Times New Roman" w:hAnsi="Sakkal Majalla"/>
          <w:b/>
          <w:bCs/>
          <w:color w:val="auto"/>
          <w:sz w:val="36"/>
          <w:szCs w:val="36"/>
          <w:lang w:val="en-GB"/>
        </w:rPr>
        <w:t>.</w:t>
      </w:r>
    </w:p>
    <w:p w14:paraId="6CFB3FAA" w14:textId="34911444"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تقليل النزاعات</w:t>
      </w:r>
    </w:p>
    <w:p w14:paraId="7DC6455B"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العلاقات القوية تقلل من سوء الفهم</w:t>
      </w:r>
      <w:r w:rsidRPr="00E9288D">
        <w:rPr>
          <w:rFonts w:ascii="Sakkal Majalla" w:eastAsia="Times New Roman" w:hAnsi="Sakkal Majalla"/>
          <w:b/>
          <w:bCs/>
          <w:color w:val="auto"/>
          <w:sz w:val="36"/>
          <w:szCs w:val="36"/>
          <w:lang w:val="en-GB"/>
        </w:rPr>
        <w:t>.</w:t>
      </w:r>
    </w:p>
    <w:p w14:paraId="3A5FA3C7" w14:textId="4FD84A36"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تعزيز العمل الجماعي</w:t>
      </w:r>
    </w:p>
    <w:p w14:paraId="021ADC8B"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تشجع على التعاون والمشاركة</w:t>
      </w:r>
      <w:r w:rsidRPr="00E9288D">
        <w:rPr>
          <w:rFonts w:ascii="Sakkal Majalla" w:eastAsia="Times New Roman" w:hAnsi="Sakkal Majalla"/>
          <w:b/>
          <w:bCs/>
          <w:color w:val="auto"/>
          <w:sz w:val="36"/>
          <w:szCs w:val="36"/>
          <w:lang w:val="en-GB"/>
        </w:rPr>
        <w:t>.</w:t>
      </w:r>
    </w:p>
    <w:p w14:paraId="5B8B6C67" w14:textId="1CEEDFB8"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lastRenderedPageBreak/>
        <w:t>5.</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رفع الرضا الوظيفي</w:t>
      </w:r>
    </w:p>
    <w:p w14:paraId="0ECA9632"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يشعر الموظفون بالراحة والانتماء</w:t>
      </w:r>
      <w:r w:rsidRPr="00E9288D">
        <w:rPr>
          <w:rFonts w:ascii="Sakkal Majalla" w:eastAsia="Times New Roman" w:hAnsi="Sakkal Majalla"/>
          <w:b/>
          <w:bCs/>
          <w:color w:val="auto"/>
          <w:sz w:val="36"/>
          <w:szCs w:val="36"/>
          <w:lang w:val="en-GB"/>
        </w:rPr>
        <w:t>.</w:t>
      </w:r>
    </w:p>
    <w:p w14:paraId="0CF0C06D"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أسس بناء العلاقات المهنية</w:t>
      </w:r>
    </w:p>
    <w:p w14:paraId="0B12DB49"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الاحترام</w:t>
      </w:r>
    </w:p>
    <w:p w14:paraId="6D733025"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احترام الآخرين بغض النظر عن مناصبهم</w:t>
      </w:r>
      <w:r w:rsidRPr="00E9288D">
        <w:rPr>
          <w:rFonts w:ascii="Sakkal Majalla" w:eastAsia="Times New Roman" w:hAnsi="Sakkal Majalla"/>
          <w:b/>
          <w:bCs/>
          <w:color w:val="auto"/>
          <w:sz w:val="36"/>
          <w:szCs w:val="36"/>
          <w:lang w:val="en-GB"/>
        </w:rPr>
        <w:t>.</w:t>
      </w:r>
    </w:p>
    <w:p w14:paraId="770AF738"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الثقة</w:t>
      </w:r>
    </w:p>
    <w:p w14:paraId="7ABB223D"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الاعتماد المتبادل بين أفراد الفريق</w:t>
      </w:r>
      <w:r w:rsidRPr="00E9288D">
        <w:rPr>
          <w:rFonts w:ascii="Sakkal Majalla" w:eastAsia="Times New Roman" w:hAnsi="Sakkal Majalla"/>
          <w:b/>
          <w:bCs/>
          <w:color w:val="auto"/>
          <w:sz w:val="36"/>
          <w:szCs w:val="36"/>
          <w:lang w:val="en-GB"/>
        </w:rPr>
        <w:t>.</w:t>
      </w:r>
    </w:p>
    <w:p w14:paraId="781D8AF3"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التواصل الفعّال</w:t>
      </w:r>
    </w:p>
    <w:p w14:paraId="206871CF"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تبادل المعلومات بوضوح واحترام</w:t>
      </w:r>
      <w:r w:rsidRPr="00E9288D">
        <w:rPr>
          <w:rFonts w:ascii="Sakkal Majalla" w:eastAsia="Times New Roman" w:hAnsi="Sakkal Majalla"/>
          <w:b/>
          <w:bCs/>
          <w:color w:val="auto"/>
          <w:sz w:val="36"/>
          <w:szCs w:val="36"/>
          <w:lang w:val="en-GB"/>
        </w:rPr>
        <w:t>.</w:t>
      </w:r>
    </w:p>
    <w:p w14:paraId="61E2CA78"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الدعم المتبادل</w:t>
      </w:r>
    </w:p>
    <w:p w14:paraId="547E473E"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مساندة الزملاء عند الحاجة</w:t>
      </w:r>
      <w:r w:rsidRPr="00E9288D">
        <w:rPr>
          <w:rFonts w:ascii="Sakkal Majalla" w:eastAsia="Times New Roman" w:hAnsi="Sakkal Majalla"/>
          <w:b/>
          <w:bCs/>
          <w:color w:val="auto"/>
          <w:sz w:val="36"/>
          <w:szCs w:val="36"/>
          <w:lang w:val="en-GB"/>
        </w:rPr>
        <w:t>.</w:t>
      </w:r>
    </w:p>
    <w:p w14:paraId="0B7FF3B6"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التعاون</w:t>
      </w:r>
    </w:p>
    <w:p w14:paraId="46B54CF5"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العمل بروح الفريق لتحقيق الأهداف</w:t>
      </w:r>
      <w:r w:rsidRPr="00E9288D">
        <w:rPr>
          <w:rFonts w:ascii="Sakkal Majalla" w:eastAsia="Times New Roman" w:hAnsi="Sakkal Majalla"/>
          <w:b/>
          <w:bCs/>
          <w:color w:val="auto"/>
          <w:sz w:val="36"/>
          <w:szCs w:val="36"/>
          <w:lang w:val="en-GB"/>
        </w:rPr>
        <w:t>.</w:t>
      </w:r>
    </w:p>
    <w:p w14:paraId="3456238E"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المرونة</w:t>
      </w:r>
    </w:p>
    <w:p w14:paraId="679EBC2D"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القدرة على تقبل الاختلافات</w:t>
      </w:r>
      <w:r w:rsidRPr="00E9288D">
        <w:rPr>
          <w:rFonts w:ascii="Sakkal Majalla" w:eastAsia="Times New Roman" w:hAnsi="Sakkal Majalla"/>
          <w:b/>
          <w:bCs/>
          <w:color w:val="auto"/>
          <w:sz w:val="36"/>
          <w:szCs w:val="36"/>
          <w:lang w:val="en-GB"/>
        </w:rPr>
        <w:t>.</w:t>
      </w:r>
    </w:p>
    <w:p w14:paraId="4FA5F006"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مهارات تعزيز العلاقات المهنية</w:t>
      </w:r>
    </w:p>
    <w:p w14:paraId="2BF602AD" w14:textId="77777777" w:rsidR="00E9288D" w:rsidRPr="00E9288D" w:rsidRDefault="00E9288D">
      <w:pPr>
        <w:numPr>
          <w:ilvl w:val="0"/>
          <w:numId w:val="78"/>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الاستماع الجيد</w:t>
      </w:r>
      <w:r w:rsidRPr="00E9288D">
        <w:rPr>
          <w:rFonts w:ascii="Sakkal Majalla" w:eastAsia="Times New Roman" w:hAnsi="Sakkal Majalla"/>
          <w:b/>
          <w:bCs/>
          <w:color w:val="auto"/>
          <w:sz w:val="36"/>
          <w:szCs w:val="36"/>
          <w:lang w:val="en-GB"/>
        </w:rPr>
        <w:t>.</w:t>
      </w:r>
    </w:p>
    <w:p w14:paraId="17D1814A" w14:textId="77777777" w:rsidR="00E9288D" w:rsidRPr="00E9288D" w:rsidRDefault="00E9288D">
      <w:pPr>
        <w:numPr>
          <w:ilvl w:val="0"/>
          <w:numId w:val="78"/>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التعاطف</w:t>
      </w:r>
      <w:r w:rsidRPr="00E9288D">
        <w:rPr>
          <w:rFonts w:ascii="Sakkal Majalla" w:eastAsia="Times New Roman" w:hAnsi="Sakkal Majalla"/>
          <w:b/>
          <w:bCs/>
          <w:color w:val="auto"/>
          <w:sz w:val="36"/>
          <w:szCs w:val="36"/>
          <w:lang w:val="en-GB"/>
        </w:rPr>
        <w:t>.</w:t>
      </w:r>
    </w:p>
    <w:p w14:paraId="5B59B093" w14:textId="77777777" w:rsidR="00E9288D" w:rsidRPr="00E9288D" w:rsidRDefault="00E9288D">
      <w:pPr>
        <w:numPr>
          <w:ilvl w:val="0"/>
          <w:numId w:val="78"/>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تقديم المساعدة</w:t>
      </w:r>
      <w:r w:rsidRPr="00E9288D">
        <w:rPr>
          <w:rFonts w:ascii="Sakkal Majalla" w:eastAsia="Times New Roman" w:hAnsi="Sakkal Majalla"/>
          <w:b/>
          <w:bCs/>
          <w:color w:val="auto"/>
          <w:sz w:val="36"/>
          <w:szCs w:val="36"/>
          <w:lang w:val="en-GB"/>
        </w:rPr>
        <w:t>.</w:t>
      </w:r>
    </w:p>
    <w:p w14:paraId="1AD7D630" w14:textId="77777777" w:rsidR="00E9288D" w:rsidRPr="00E9288D" w:rsidRDefault="00E9288D">
      <w:pPr>
        <w:numPr>
          <w:ilvl w:val="0"/>
          <w:numId w:val="78"/>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تقدير الآخرين</w:t>
      </w:r>
      <w:r w:rsidRPr="00E9288D">
        <w:rPr>
          <w:rFonts w:ascii="Sakkal Majalla" w:eastAsia="Times New Roman" w:hAnsi="Sakkal Majalla"/>
          <w:b/>
          <w:bCs/>
          <w:color w:val="auto"/>
          <w:sz w:val="36"/>
          <w:szCs w:val="36"/>
          <w:lang w:val="en-GB"/>
        </w:rPr>
        <w:t>.</w:t>
      </w:r>
    </w:p>
    <w:p w14:paraId="6540C0A8" w14:textId="77777777" w:rsidR="00E9288D" w:rsidRPr="00E9288D" w:rsidRDefault="00E9288D">
      <w:pPr>
        <w:numPr>
          <w:ilvl w:val="0"/>
          <w:numId w:val="78"/>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lastRenderedPageBreak/>
        <w:t>إدارة الخلافات بذكاء</w:t>
      </w:r>
      <w:r w:rsidRPr="00E9288D">
        <w:rPr>
          <w:rFonts w:ascii="Sakkal Majalla" w:eastAsia="Times New Roman" w:hAnsi="Sakkal Majalla"/>
          <w:b/>
          <w:bCs/>
          <w:color w:val="auto"/>
          <w:sz w:val="36"/>
          <w:szCs w:val="36"/>
          <w:lang w:val="en-GB"/>
        </w:rPr>
        <w:t>.</w:t>
      </w:r>
    </w:p>
    <w:p w14:paraId="002BE957" w14:textId="77777777" w:rsidR="00E9288D" w:rsidRPr="00E9288D" w:rsidRDefault="00E9288D">
      <w:pPr>
        <w:numPr>
          <w:ilvl w:val="0"/>
          <w:numId w:val="78"/>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التواصل الإيجابي</w:t>
      </w:r>
      <w:r w:rsidRPr="00E9288D">
        <w:rPr>
          <w:rFonts w:ascii="Sakkal Majalla" w:eastAsia="Times New Roman" w:hAnsi="Sakkal Majalla"/>
          <w:b/>
          <w:bCs/>
          <w:color w:val="auto"/>
          <w:sz w:val="36"/>
          <w:szCs w:val="36"/>
          <w:lang w:val="en-GB"/>
        </w:rPr>
        <w:t>.</w:t>
      </w:r>
    </w:p>
    <w:p w14:paraId="2FA36F32"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أخطاء تضعف العلاقات المهنية</w:t>
      </w:r>
    </w:p>
    <w:p w14:paraId="2BED9AAC" w14:textId="77777777" w:rsidR="00E9288D" w:rsidRPr="00E9288D" w:rsidRDefault="00E9288D">
      <w:pPr>
        <w:numPr>
          <w:ilvl w:val="0"/>
          <w:numId w:val="79"/>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الغرور</w:t>
      </w:r>
      <w:r w:rsidRPr="00E9288D">
        <w:rPr>
          <w:rFonts w:ascii="Sakkal Majalla" w:eastAsia="Times New Roman" w:hAnsi="Sakkal Majalla"/>
          <w:b/>
          <w:bCs/>
          <w:color w:val="auto"/>
          <w:sz w:val="36"/>
          <w:szCs w:val="36"/>
          <w:lang w:val="en-GB"/>
        </w:rPr>
        <w:t>.</w:t>
      </w:r>
    </w:p>
    <w:p w14:paraId="5553819D" w14:textId="77777777" w:rsidR="00E9288D" w:rsidRPr="00E9288D" w:rsidRDefault="00E9288D">
      <w:pPr>
        <w:numPr>
          <w:ilvl w:val="0"/>
          <w:numId w:val="79"/>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تجاهل الآخرين</w:t>
      </w:r>
      <w:r w:rsidRPr="00E9288D">
        <w:rPr>
          <w:rFonts w:ascii="Sakkal Majalla" w:eastAsia="Times New Roman" w:hAnsi="Sakkal Majalla"/>
          <w:b/>
          <w:bCs/>
          <w:color w:val="auto"/>
          <w:sz w:val="36"/>
          <w:szCs w:val="36"/>
          <w:lang w:val="en-GB"/>
        </w:rPr>
        <w:t>.</w:t>
      </w:r>
    </w:p>
    <w:p w14:paraId="7FA048A9" w14:textId="77777777" w:rsidR="00E9288D" w:rsidRPr="00E9288D" w:rsidRDefault="00E9288D">
      <w:pPr>
        <w:numPr>
          <w:ilvl w:val="0"/>
          <w:numId w:val="79"/>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النقد السلبي المستمر</w:t>
      </w:r>
      <w:r w:rsidRPr="00E9288D">
        <w:rPr>
          <w:rFonts w:ascii="Sakkal Majalla" w:eastAsia="Times New Roman" w:hAnsi="Sakkal Majalla"/>
          <w:b/>
          <w:bCs/>
          <w:color w:val="auto"/>
          <w:sz w:val="36"/>
          <w:szCs w:val="36"/>
          <w:lang w:val="en-GB"/>
        </w:rPr>
        <w:t>.</w:t>
      </w:r>
    </w:p>
    <w:p w14:paraId="4310796D" w14:textId="77777777" w:rsidR="00E9288D" w:rsidRPr="00E9288D" w:rsidRDefault="00E9288D">
      <w:pPr>
        <w:numPr>
          <w:ilvl w:val="0"/>
          <w:numId w:val="79"/>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عدم الالتزام</w:t>
      </w:r>
      <w:r w:rsidRPr="00E9288D">
        <w:rPr>
          <w:rFonts w:ascii="Sakkal Majalla" w:eastAsia="Times New Roman" w:hAnsi="Sakkal Majalla"/>
          <w:b/>
          <w:bCs/>
          <w:color w:val="auto"/>
          <w:sz w:val="36"/>
          <w:szCs w:val="36"/>
          <w:lang w:val="en-GB"/>
        </w:rPr>
        <w:t>.</w:t>
      </w:r>
    </w:p>
    <w:p w14:paraId="6A0F1227" w14:textId="77777777" w:rsidR="00E9288D" w:rsidRPr="00E9288D" w:rsidRDefault="00E9288D">
      <w:pPr>
        <w:numPr>
          <w:ilvl w:val="0"/>
          <w:numId w:val="79"/>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سوء التواصل</w:t>
      </w:r>
      <w:r w:rsidRPr="00E9288D">
        <w:rPr>
          <w:rFonts w:ascii="Sakkal Majalla" w:eastAsia="Times New Roman" w:hAnsi="Sakkal Majalla"/>
          <w:b/>
          <w:bCs/>
          <w:color w:val="auto"/>
          <w:sz w:val="36"/>
          <w:szCs w:val="36"/>
          <w:lang w:val="en-GB"/>
        </w:rPr>
        <w:t>.</w:t>
      </w:r>
    </w:p>
    <w:p w14:paraId="3EB5366A" w14:textId="77777777" w:rsidR="00146577" w:rsidRPr="00E9288D" w:rsidRDefault="00146577" w:rsidP="00E32711">
      <w:pPr>
        <w:spacing w:after="200"/>
        <w:rPr>
          <w:rFonts w:ascii="Sakkal Majalla" w:eastAsia="Times New Roman" w:hAnsi="Sakkal Majalla"/>
          <w:b/>
          <w:bCs/>
          <w:color w:val="006666"/>
          <w:sz w:val="48"/>
          <w:szCs w:val="36"/>
          <w:rtl/>
        </w:rPr>
      </w:pPr>
    </w:p>
    <w:p w14:paraId="057E5231" w14:textId="77777777" w:rsidR="00146577" w:rsidRDefault="00146577" w:rsidP="00E32711">
      <w:pPr>
        <w:spacing w:after="200"/>
        <w:rPr>
          <w:rFonts w:ascii="Sakkal Majalla" w:eastAsia="Times New Roman" w:hAnsi="Sakkal Majalla"/>
          <w:b/>
          <w:bCs/>
          <w:color w:val="006666"/>
          <w:sz w:val="160"/>
          <w:szCs w:val="72"/>
          <w:rtl/>
        </w:rPr>
      </w:pPr>
    </w:p>
    <w:p w14:paraId="2C29F16C" w14:textId="77777777" w:rsidR="00146577" w:rsidRDefault="00146577" w:rsidP="00E32711">
      <w:pPr>
        <w:spacing w:after="200"/>
        <w:rPr>
          <w:rFonts w:ascii="Sakkal Majalla" w:eastAsia="Times New Roman" w:hAnsi="Sakkal Majalla"/>
          <w:b/>
          <w:bCs/>
          <w:color w:val="006666"/>
          <w:sz w:val="160"/>
          <w:szCs w:val="72"/>
          <w:rtl/>
        </w:rPr>
      </w:pPr>
    </w:p>
    <w:p w14:paraId="35A515E5" w14:textId="77777777" w:rsidR="00146577" w:rsidRDefault="00146577" w:rsidP="00E32711">
      <w:pPr>
        <w:spacing w:after="200"/>
        <w:rPr>
          <w:rFonts w:ascii="Sakkal Majalla" w:eastAsia="Times New Roman" w:hAnsi="Sakkal Majalla"/>
          <w:b/>
          <w:bCs/>
          <w:color w:val="006666"/>
          <w:sz w:val="160"/>
          <w:szCs w:val="72"/>
          <w:rtl/>
        </w:rPr>
      </w:pPr>
    </w:p>
    <w:p w14:paraId="25FEBD17" w14:textId="77777777" w:rsidR="00146577" w:rsidRDefault="00146577" w:rsidP="00E32711">
      <w:pPr>
        <w:spacing w:after="200"/>
        <w:rPr>
          <w:rFonts w:ascii="Sakkal Majalla" w:eastAsia="Times New Roman" w:hAnsi="Sakkal Majalla"/>
          <w:b/>
          <w:bCs/>
          <w:color w:val="006666"/>
          <w:sz w:val="160"/>
          <w:szCs w:val="72"/>
          <w:rtl/>
        </w:rPr>
      </w:pPr>
    </w:p>
    <w:p w14:paraId="3F94ED3B" w14:textId="77777777" w:rsidR="00146577" w:rsidRDefault="00146577" w:rsidP="00E32711">
      <w:pPr>
        <w:spacing w:after="200"/>
        <w:rPr>
          <w:rFonts w:ascii="Sakkal Majalla" w:eastAsia="Times New Roman" w:hAnsi="Sakkal Majalla"/>
          <w:b/>
          <w:bCs/>
          <w:color w:val="006666"/>
          <w:sz w:val="160"/>
          <w:szCs w:val="72"/>
          <w:rtl/>
        </w:rPr>
      </w:pPr>
    </w:p>
    <w:p w14:paraId="5D08C6E2" w14:textId="77777777" w:rsidR="00146577" w:rsidRDefault="00146577" w:rsidP="00E32711">
      <w:pPr>
        <w:spacing w:after="200"/>
        <w:rPr>
          <w:rFonts w:ascii="Sakkal Majalla" w:eastAsia="Times New Roman" w:hAnsi="Sakkal Majalla"/>
          <w:b/>
          <w:bCs/>
          <w:color w:val="006666"/>
          <w:sz w:val="36"/>
          <w:szCs w:val="36"/>
          <w:rtl/>
        </w:rPr>
      </w:pPr>
    </w:p>
    <w:p w14:paraId="01075BFE" w14:textId="1DFF99B3" w:rsidR="001349AB" w:rsidRPr="001349AB" w:rsidRDefault="001349AB" w:rsidP="00E32711">
      <w:pPr>
        <w:spacing w:after="200"/>
        <w:rPr>
          <w:rFonts w:ascii="Sakkal Majalla" w:eastAsia="Times New Roman" w:hAnsi="Sakkal Majalla"/>
          <w:b/>
          <w:bCs/>
          <w:color w:val="006666"/>
          <w:sz w:val="36"/>
          <w:szCs w:val="36"/>
          <w:rtl/>
        </w:rPr>
      </w:pPr>
      <w:r w:rsidRPr="001349AB">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23936" behindDoc="0" locked="0" layoutInCell="1" allowOverlap="1" wp14:anchorId="71B8301B" wp14:editId="2257CFA2">
                <wp:simplePos x="0" y="0"/>
                <wp:positionH relativeFrom="page">
                  <wp:posOffset>-200025</wp:posOffset>
                </wp:positionH>
                <wp:positionV relativeFrom="paragraph">
                  <wp:posOffset>13971</wp:posOffset>
                </wp:positionV>
                <wp:extent cx="7678422" cy="9724208"/>
                <wp:effectExtent l="0" t="0" r="0" b="0"/>
                <wp:wrapNone/>
                <wp:docPr id="1673296728" name="Group 522"/>
                <wp:cNvGraphicFramePr/>
                <a:graphic xmlns:a="http://schemas.openxmlformats.org/drawingml/2006/main">
                  <a:graphicData uri="http://schemas.microsoft.com/office/word/2010/wordprocessingGroup">
                    <wpg:wgp>
                      <wpg:cNvGrpSpPr/>
                      <wpg:grpSpPr>
                        <a:xfrm>
                          <a:off x="0" y="0"/>
                          <a:ext cx="7678422" cy="9724208"/>
                          <a:chOff x="-935180" y="-65858"/>
                          <a:chExt cx="7678422" cy="9724208"/>
                        </a:xfrm>
                      </wpg:grpSpPr>
                      <wpg:grpSp>
                        <wpg:cNvPr id="87943063" name="Group 87943063"/>
                        <wpg:cNvGrpSpPr/>
                        <wpg:grpSpPr>
                          <a:xfrm>
                            <a:off x="-935180" y="-65858"/>
                            <a:ext cx="7678422" cy="9724208"/>
                            <a:chOff x="-1344770" y="-370658"/>
                            <a:chExt cx="7678547" cy="9724208"/>
                          </a:xfrm>
                        </wpg:grpSpPr>
                        <wpg:grpSp>
                          <wpg:cNvPr id="58787911" name="Group 58787911"/>
                          <wpg:cNvGrpSpPr/>
                          <wpg:grpSpPr>
                            <a:xfrm>
                              <a:off x="-1344770" y="2571750"/>
                              <a:ext cx="7040820" cy="6781800"/>
                              <a:chOff x="-1506717" y="0"/>
                              <a:chExt cx="7040913" cy="6782280"/>
                            </a:xfrm>
                          </wpg:grpSpPr>
                          <wpg:grpSp>
                            <wpg:cNvPr id="604909497" name="Group 25"/>
                            <wpg:cNvGrpSpPr/>
                            <wpg:grpSpPr>
                              <a:xfrm>
                                <a:off x="3129955" y="0"/>
                                <a:ext cx="2262414" cy="515506"/>
                                <a:chOff x="3849581" y="0"/>
                                <a:chExt cx="2262414" cy="515506"/>
                              </a:xfrm>
                            </wpg:grpSpPr>
                            <wpg:grpSp>
                              <wpg:cNvPr id="1800289215" name="Group 1800289215"/>
                              <wpg:cNvGrpSpPr/>
                              <wpg:grpSpPr>
                                <a:xfrm>
                                  <a:off x="5606227" y="0"/>
                                  <a:ext cx="505768" cy="515506"/>
                                  <a:chOff x="5606227" y="0"/>
                                  <a:chExt cx="505768" cy="515506"/>
                                </a:xfrm>
                              </wpg:grpSpPr>
                              <wps:wsp>
                                <wps:cNvPr id="1340226398" name="Oval 1340226398"/>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327789112" name="Picture 327789112" descr="Target "/>
                                  <pic:cNvPicPr>
                                    <a:picLocks noChangeAspect="1" noChangeArrowheads="1"/>
                                  </pic:cNvPicPr>
                                </pic:nvPicPr>
                                <pic:blipFill>
                                  <a:blip r:embed="rId1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6292994" name="TextBox 34"/>
                              <wps:cNvSpPr txBox="1"/>
                              <wps:spPr>
                                <a:xfrm>
                                  <a:off x="3849581" y="69514"/>
                                  <a:ext cx="1755192" cy="441357"/>
                                </a:xfrm>
                                <a:prstGeom prst="rect">
                                  <a:avLst/>
                                </a:prstGeom>
                                <a:noFill/>
                              </wps:spPr>
                              <wps:txbx>
                                <w:txbxContent>
                                  <w:p w14:paraId="1260C75D" w14:textId="77777777" w:rsidR="001349AB" w:rsidRPr="00BC6FB1" w:rsidRDefault="001349AB" w:rsidP="001349AB">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2135036528" name="Group 26"/>
                            <wpg:cNvGrpSpPr/>
                            <wpg:grpSpPr>
                              <a:xfrm>
                                <a:off x="-31" y="9939"/>
                                <a:ext cx="2261266" cy="514985"/>
                                <a:chOff x="-31" y="0"/>
                                <a:chExt cx="2261574" cy="515506"/>
                              </a:xfrm>
                            </wpg:grpSpPr>
                            <wps:wsp>
                              <wps:cNvPr id="155056733" name="Oval 155056733"/>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822058690" name="TextBox 34"/>
                              <wps:cNvSpPr txBox="1"/>
                              <wps:spPr>
                                <a:xfrm>
                                  <a:off x="-31" y="69511"/>
                                  <a:ext cx="1756066" cy="441803"/>
                                </a:xfrm>
                                <a:prstGeom prst="rect">
                                  <a:avLst/>
                                </a:prstGeom>
                                <a:noFill/>
                              </wps:spPr>
                              <wps:txbx>
                                <w:txbxContent>
                                  <w:p w14:paraId="25CCF515" w14:textId="77777777" w:rsidR="001349AB" w:rsidRPr="00BC6FB1" w:rsidRDefault="001349AB" w:rsidP="001349AB">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17904100" name="Picture 117904100" descr="Note "/>
                                <pic:cNvPicPr>
                                  <a:picLocks noChangeAspect="1" noChangeArrowheads="1"/>
                                </pic:cNvPicPr>
                              </pic:nvPicPr>
                              <pic:blipFill>
                                <a:blip r:embed="rId1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708634178" name="Text Box 708634178"/>
                            <wps:cNvSpPr txBox="1"/>
                            <wps:spPr>
                              <a:xfrm>
                                <a:off x="2720955" y="874272"/>
                                <a:ext cx="2813241" cy="5908008"/>
                              </a:xfrm>
                              <a:prstGeom prst="rect">
                                <a:avLst/>
                              </a:prstGeom>
                              <a:noFill/>
                              <a:ln w="6350">
                                <a:noFill/>
                              </a:ln>
                            </wps:spPr>
                            <wps:txbx>
                              <w:txbxContent>
                                <w:p w14:paraId="42E2F1BF" w14:textId="77777777" w:rsidR="001349AB" w:rsidRPr="00387074" w:rsidRDefault="001349AB" w:rsidP="001349AB">
                                  <w:pPr>
                                    <w:spacing w:line="240" w:lineRule="auto"/>
                                    <w:rPr>
                                      <w:rFonts w:ascii="Sakkal Majalla" w:eastAsia="GE Dinar One" w:hAnsi="Sakkal Majalla"/>
                                      <w:kern w:val="24"/>
                                      <w:sz w:val="40"/>
                                      <w:szCs w:val="40"/>
                                    </w:rPr>
                                  </w:pPr>
                                  <w:r w:rsidRPr="00387074">
                                    <w:rPr>
                                      <w:rFonts w:ascii="Sakkal Majalla" w:eastAsia="GE Dinar One" w:hAnsi="Sakkal Majalla"/>
                                      <w:kern w:val="24"/>
                                      <w:sz w:val="40"/>
                                      <w:szCs w:val="40"/>
                                      <w:rtl/>
                                    </w:rPr>
                                    <w:t>بعد الانتهاء من تنفيذ أنشطة هذه الجلسة، سيتمكّن المُشارِك من:</w:t>
                                  </w:r>
                                </w:p>
                                <w:p w14:paraId="1760F6AE" w14:textId="77777777" w:rsidR="001349AB" w:rsidRPr="00C701CA" w:rsidRDefault="001349AB">
                                  <w:pPr>
                                    <w:pStyle w:val="a5"/>
                                    <w:numPr>
                                      <w:ilvl w:val="0"/>
                                      <w:numId w:val="15"/>
                                    </w:numPr>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فهم احتياجات العملاء</w:t>
                                  </w:r>
                                  <w:r w:rsidRPr="00C701CA">
                                    <w:rPr>
                                      <w:rFonts w:ascii="Sakkal Majalla" w:eastAsia="GE Dinar One" w:hAnsi="Sakkal Majalla" w:cs="Sakkal Majalla"/>
                                      <w:kern w:val="24"/>
                                      <w:sz w:val="40"/>
                                      <w:szCs w:val="4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3725158" name="Text Box 183725158"/>
                            <wps:cNvSpPr txBox="1"/>
                            <wps:spPr>
                              <a:xfrm>
                                <a:off x="-1506717" y="874268"/>
                                <a:ext cx="3810113" cy="5203047"/>
                              </a:xfrm>
                              <a:prstGeom prst="rect">
                                <a:avLst/>
                              </a:prstGeom>
                              <a:noFill/>
                              <a:ln w="6350">
                                <a:noFill/>
                              </a:ln>
                            </wps:spPr>
                            <wps:txbx>
                              <w:txbxContent>
                                <w:p w14:paraId="7DE43B89" w14:textId="77777777" w:rsidR="001349AB" w:rsidRPr="00C701CA" w:rsidRDefault="001349AB">
                                  <w:pPr>
                                    <w:pStyle w:val="a5"/>
                                    <w:numPr>
                                      <w:ilvl w:val="0"/>
                                      <w:numId w:val="80"/>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مبادئ خدمة العملاء الفعالة.</w:t>
                                  </w:r>
                                </w:p>
                                <w:p w14:paraId="37CCFE2A" w14:textId="77777777" w:rsidR="001349AB" w:rsidRPr="00C701CA" w:rsidRDefault="001349AB">
                                  <w:pPr>
                                    <w:pStyle w:val="a5"/>
                                    <w:numPr>
                                      <w:ilvl w:val="0"/>
                                      <w:numId w:val="80"/>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فهم احتياجات العملاء.</w:t>
                                  </w:r>
                                </w:p>
                                <w:p w14:paraId="4E3F73CA" w14:textId="77777777" w:rsidR="001349AB" w:rsidRPr="00C701CA" w:rsidRDefault="001349AB">
                                  <w:pPr>
                                    <w:pStyle w:val="a5"/>
                                    <w:numPr>
                                      <w:ilvl w:val="0"/>
                                      <w:numId w:val="80"/>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إدارة توقعات العملاء.</w:t>
                                  </w:r>
                                </w:p>
                                <w:p w14:paraId="7349E0C0" w14:textId="77777777" w:rsidR="001349AB" w:rsidRPr="00C701CA" w:rsidRDefault="001349AB">
                                  <w:pPr>
                                    <w:pStyle w:val="a5"/>
                                    <w:numPr>
                                      <w:ilvl w:val="0"/>
                                      <w:numId w:val="80"/>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التعامل مع الشكاوى والاستفسارات.</w:t>
                                  </w:r>
                                </w:p>
                                <w:p w14:paraId="744013D1" w14:textId="77777777" w:rsidR="001349AB" w:rsidRPr="00902E99" w:rsidRDefault="001349AB">
                                  <w:pPr>
                                    <w:pStyle w:val="a5"/>
                                    <w:numPr>
                                      <w:ilvl w:val="0"/>
                                      <w:numId w:val="80"/>
                                    </w:numPr>
                                    <w:spacing w:line="240" w:lineRule="auto"/>
                                    <w:rPr>
                                      <w:rFonts w:ascii="Sakkal Majalla" w:eastAsia="GE Dinar One" w:hAnsi="Sakkal Majalla" w:cs="Sakkal Majalla"/>
                                      <w:color w:val="000000"/>
                                      <w:kern w:val="24"/>
                                      <w:sz w:val="40"/>
                                      <w:szCs w:val="40"/>
                                      <w:lang w:bidi="ar-SY"/>
                                    </w:rPr>
                                  </w:pPr>
                                  <w:r w:rsidRPr="00C701CA">
                                    <w:rPr>
                                      <w:rFonts w:ascii="Sakkal Majalla" w:eastAsia="GE Dinar One" w:hAnsi="Sakkal Majalla" w:cs="Sakkal Majalla"/>
                                      <w:kern w:val="24"/>
                                      <w:sz w:val="40"/>
                                      <w:szCs w:val="40"/>
                                      <w:rtl/>
                                    </w:rPr>
                                    <w:t>تعزيز تجربة العميل.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045760462" name="Group 2045760462"/>
                          <wpg:cNvGrpSpPr/>
                          <wpg:grpSpPr>
                            <a:xfrm>
                              <a:off x="-435128" y="-370658"/>
                              <a:ext cx="6768905" cy="1955814"/>
                              <a:chOff x="-435128" y="-370658"/>
                              <a:chExt cx="6768905" cy="1955814"/>
                            </a:xfrm>
                          </wpg:grpSpPr>
                          <pic:pic xmlns:pic="http://schemas.openxmlformats.org/drawingml/2006/picture">
                            <pic:nvPicPr>
                              <pic:cNvPr id="1432718839" name="Picture 1432718839" descr="Calendar "/>
                              <pic:cNvPicPr>
                                <a:picLocks noChangeAspect="1"/>
                              </pic:cNvPicPr>
                            </pic:nvPicPr>
                            <pic:blipFill>
                              <a:blip r:embed="rId18"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418436885" name="TextBox 34"/>
                            <wps:cNvSpPr txBox="1"/>
                            <wps:spPr>
                              <a:xfrm>
                                <a:off x="5181233" y="719016"/>
                                <a:ext cx="1152544" cy="866140"/>
                              </a:xfrm>
                              <a:prstGeom prst="rect">
                                <a:avLst/>
                              </a:prstGeom>
                              <a:noFill/>
                            </wps:spPr>
                            <wps:txbx>
                              <w:txbxContent>
                                <w:p w14:paraId="594532AF" w14:textId="77777777" w:rsidR="001349AB" w:rsidRPr="001349AB" w:rsidRDefault="001349AB" w:rsidP="001349AB">
                                  <w:pPr>
                                    <w:spacing w:line="240" w:lineRule="auto"/>
                                    <w:jc w:val="center"/>
                                    <w:rPr>
                                      <w:rFonts w:ascii="Adobe Arabic" w:eastAsia="GE Dinar One" w:hAnsi="Adobe Arabic" w:cs="Adobe Arabic"/>
                                      <w:b/>
                                      <w:bCs/>
                                      <w:color w:val="C00000"/>
                                      <w:kern w:val="24"/>
                                      <w:sz w:val="56"/>
                                      <w:szCs w:val="56"/>
                                      <w:lang w:bidi="ar-SY"/>
                                    </w:rPr>
                                  </w:pPr>
                                  <w:r w:rsidRPr="001349AB">
                                    <w:rPr>
                                      <w:rFonts w:ascii="Adobe Arabic" w:eastAsia="GE Dinar One" w:hAnsi="Adobe Arabic" w:cs="Adobe Arabic" w:hint="cs"/>
                                      <w:b/>
                                      <w:bCs/>
                                      <w:color w:val="C00000"/>
                                      <w:kern w:val="24"/>
                                      <w:sz w:val="56"/>
                                      <w:szCs w:val="56"/>
                                      <w:rtl/>
                                      <w:lang w:bidi="ar-SY"/>
                                    </w:rPr>
                                    <w:t>اليوم الرابع</w:t>
                                  </w:r>
                                </w:p>
                              </w:txbxContent>
                            </wps:txbx>
                            <wps:bodyPr wrap="square" rtlCol="0">
                              <a:spAutoFit/>
                            </wps:bodyPr>
                          </wps:wsp>
                          <wps:wsp>
                            <wps:cNvPr id="1363547904" name="TextBox 34"/>
                            <wps:cNvSpPr txBox="1"/>
                            <wps:spPr>
                              <a:xfrm>
                                <a:off x="2485044" y="-370658"/>
                                <a:ext cx="2430184" cy="662305"/>
                              </a:xfrm>
                              <a:prstGeom prst="rect">
                                <a:avLst/>
                              </a:prstGeom>
                              <a:noFill/>
                            </wps:spPr>
                            <wps:txbx>
                              <w:txbxContent>
                                <w:p w14:paraId="4EB643DB" w14:textId="77777777" w:rsidR="001349AB" w:rsidRPr="00CA7C57" w:rsidRDefault="001349AB" w:rsidP="001349AB">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الاولى</w:t>
                                  </w:r>
                                </w:p>
                              </w:txbxContent>
                            </wps:txbx>
                            <wps:bodyPr wrap="square" rtlCol="0">
                              <a:spAutoFit/>
                            </wps:bodyPr>
                          </wps:wsp>
                          <wps:wsp>
                            <wps:cNvPr id="481148558" name="TextBox 34"/>
                            <wps:cNvSpPr txBox="1"/>
                            <wps:spPr>
                              <a:xfrm>
                                <a:off x="-435128" y="947605"/>
                                <a:ext cx="5447754" cy="554990"/>
                              </a:xfrm>
                              <a:prstGeom prst="rect">
                                <a:avLst/>
                              </a:prstGeom>
                              <a:noFill/>
                            </wps:spPr>
                            <wps:txbx>
                              <w:txbxContent>
                                <w:p w14:paraId="4156120F" w14:textId="77777777" w:rsidR="001349AB" w:rsidRPr="0075673C" w:rsidRDefault="001349AB" w:rsidP="001349AB">
                                  <w:pPr>
                                    <w:jc w:val="center"/>
                                    <w:rPr>
                                      <w:rFonts w:asciiTheme="majorHAnsi" w:eastAsia="GE Dinar One" w:hAnsiTheme="majorHAnsi" w:cstheme="majorHAnsi"/>
                                      <w:b/>
                                      <w:bCs/>
                                      <w:kern w:val="24"/>
                                      <w:sz w:val="52"/>
                                      <w:szCs w:val="52"/>
                                      <w:lang w:bidi="ar-SY"/>
                                    </w:rPr>
                                  </w:pPr>
                                  <w:r w:rsidRPr="00C701CA">
                                    <w:rPr>
                                      <w:rFonts w:asciiTheme="majorHAnsi" w:eastAsia="GE Dinar One" w:hAnsiTheme="majorHAnsi" w:cs="Calibri Light"/>
                                      <w:b/>
                                      <w:bCs/>
                                      <w:kern w:val="24"/>
                                      <w:sz w:val="52"/>
                                      <w:szCs w:val="52"/>
                                      <w:rtl/>
                                      <w:lang w:bidi="ar-SY"/>
                                    </w:rPr>
                                    <w:t>التواصل مع العملاء والشركاء</w:t>
                                  </w:r>
                                </w:p>
                              </w:txbxContent>
                            </wps:txbx>
                            <wps:bodyPr wrap="square" rtlCol="0">
                              <a:spAutoFit/>
                            </wps:bodyPr>
                          </wps:wsp>
                        </wpg:grpSp>
                      </wpg:grpSp>
                      <pic:pic xmlns:pic="http://schemas.openxmlformats.org/drawingml/2006/picture">
                        <pic:nvPicPr>
                          <pic:cNvPr id="1600187941" name="Picture 9"/>
                          <pic:cNvPicPr>
                            <a:picLocks noChangeAspect="1"/>
                          </pic:cNvPicPr>
                        </pic:nvPicPr>
                        <pic:blipFill rotWithShape="1">
                          <a:blip r:embed="rId22">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1B8301B" id="_x0000_s1222" style="position:absolute;left:0;text-align:left;margin-left:-15.75pt;margin-top:1.1pt;width:604.6pt;height:765.7pt;z-index:253223936;mso-position-horizontal-relative:page;mso-width-relative:margin;mso-height-relative:margin" coordorigin="-9351,-658" coordsize="76784,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">
                <v:group id="Group 87943063" o:spid="_x0000_s1223" style="position:absolute;left:-9351;top:-658;width:76783;height:97241" coordorigin="-13447,-3706" coordsize="76785,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">
                  <v:group id="Group 58787911" o:spid="_x0000_s1224" style="position:absolute;left:-13447;top:25717;width:70407;height:67818" coordorigin="-15067" coordsize="70409,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">
                    <v:group id="Group 25" o:spid="_x0000_s1225" style="position:absolute;left:31299;width:22624;height:5155" coordorigin="38495" coordsize="22624,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">
                      <v:group id="Group 1800289215" o:spid="_x0000_s122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">
                        <v:oval id="Oval 1340226398" o:spid="_x0000_s122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" fillcolor="#168489" stroked="f" strokeweight="1pt">
                          <v:fill opacity="49087f"/>
                          <v:stroke joinstyle="miter"/>
                        </v:oval>
                        <v:shape id="Picture 327789112" o:spid="_x0000_s122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">
                          <v:imagedata r:id="rId19" o:title="Target " gain="19661f" blacklevel="22938f"/>
                        </v:shape>
                      </v:group>
                      <v:shape id="TextBox 34" o:spid="_x0000_s1229" type="#_x0000_t202" style="position:absolute;left:38495;top:695;width:17552;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" filled="f" stroked="f">
                        <v:textbox style="mso-fit-shape-to-text:t">
                          <w:txbxContent>
                            <w:p w14:paraId="1260C75D" w14:textId="77777777" w:rsidR="001349AB" w:rsidRPr="00BC6FB1" w:rsidRDefault="001349AB" w:rsidP="001349AB">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30"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">
                      <v:oval id="Oval 155056733" o:spid="_x0000_s123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" fillcolor="#168489" stroked="f" strokeweight="1pt">
                        <v:fill opacity="49087f"/>
                        <v:stroke joinstyle="miter"/>
                      </v:oval>
                      <v:shape id="TextBox 34" o:spid="_x0000_s1232" type="#_x0000_t202" style="position:absolute;top:695;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" filled="f" stroked="f">
                        <v:textbox style="mso-fit-shape-to-text:t">
                          <w:txbxContent>
                            <w:p w14:paraId="25CCF515" w14:textId="77777777" w:rsidR="001349AB" w:rsidRPr="00BC6FB1" w:rsidRDefault="001349AB" w:rsidP="001349AB">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17904100" o:spid="_x0000_s123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">
                        <v:imagedata r:id="rId20" o:title="Note " gain="19661f" blacklevel="22938f"/>
                      </v:shape>
                    </v:group>
                    <v:shape id="Text Box 708634178" o:spid="_x0000_s1234"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" filled="f" stroked="f" strokeweight=".5pt">
                      <v:textbox>
                        <w:txbxContent>
                          <w:p w14:paraId="42E2F1BF" w14:textId="77777777" w:rsidR="001349AB" w:rsidRPr="00387074" w:rsidRDefault="001349AB" w:rsidP="001349AB">
                            <w:pPr>
                              <w:spacing w:line="240" w:lineRule="auto"/>
                              <w:rPr>
                                <w:rFonts w:ascii="Sakkal Majalla" w:eastAsia="GE Dinar One" w:hAnsi="Sakkal Majalla"/>
                                <w:kern w:val="24"/>
                                <w:sz w:val="40"/>
                                <w:szCs w:val="40"/>
                              </w:rPr>
                            </w:pPr>
                            <w:r w:rsidRPr="00387074">
                              <w:rPr>
                                <w:rFonts w:ascii="Sakkal Majalla" w:eastAsia="GE Dinar One" w:hAnsi="Sakkal Majalla"/>
                                <w:kern w:val="24"/>
                                <w:sz w:val="40"/>
                                <w:szCs w:val="40"/>
                                <w:rtl/>
                              </w:rPr>
                              <w:t>بعد الانتهاء من تنفيذ أنشطة هذه الجلسة، سيتمكّن المُشارِك من:</w:t>
                            </w:r>
                          </w:p>
                          <w:p w14:paraId="1760F6AE" w14:textId="77777777" w:rsidR="001349AB" w:rsidRPr="00C701CA" w:rsidRDefault="001349AB">
                            <w:pPr>
                              <w:pStyle w:val="a5"/>
                              <w:numPr>
                                <w:ilvl w:val="0"/>
                                <w:numId w:val="15"/>
                              </w:numPr>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فهم احتياجات العملاء</w:t>
                            </w:r>
                            <w:r w:rsidRPr="00C701CA">
                              <w:rPr>
                                <w:rFonts w:ascii="Sakkal Majalla" w:eastAsia="GE Dinar One" w:hAnsi="Sakkal Majalla" w:cs="Sakkal Majalla"/>
                                <w:kern w:val="24"/>
                                <w:sz w:val="40"/>
                                <w:szCs w:val="40"/>
                              </w:rPr>
                              <w:t>.</w:t>
                            </w:r>
                          </w:p>
                        </w:txbxContent>
                      </v:textbox>
                    </v:shape>
                    <v:shape id="Text Box 183725158" o:spid="_x0000_s1235" type="#_x0000_t202" style="position:absolute;left:-15067;top:8742;width:38100;height:5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" filled="f" stroked="f" strokeweight=".5pt">
                      <v:textbox>
                        <w:txbxContent>
                          <w:p w14:paraId="7DE43B89" w14:textId="77777777" w:rsidR="001349AB" w:rsidRPr="00C701CA" w:rsidRDefault="001349AB">
                            <w:pPr>
                              <w:pStyle w:val="a5"/>
                              <w:numPr>
                                <w:ilvl w:val="0"/>
                                <w:numId w:val="80"/>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مبادئ خدمة العملاء الفعالة.</w:t>
                            </w:r>
                          </w:p>
                          <w:p w14:paraId="37CCFE2A" w14:textId="77777777" w:rsidR="001349AB" w:rsidRPr="00C701CA" w:rsidRDefault="001349AB">
                            <w:pPr>
                              <w:pStyle w:val="a5"/>
                              <w:numPr>
                                <w:ilvl w:val="0"/>
                                <w:numId w:val="80"/>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فهم احتياجات العملاء.</w:t>
                            </w:r>
                          </w:p>
                          <w:p w14:paraId="4E3F73CA" w14:textId="77777777" w:rsidR="001349AB" w:rsidRPr="00C701CA" w:rsidRDefault="001349AB">
                            <w:pPr>
                              <w:pStyle w:val="a5"/>
                              <w:numPr>
                                <w:ilvl w:val="0"/>
                                <w:numId w:val="80"/>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إدارة توقعات العملاء.</w:t>
                            </w:r>
                          </w:p>
                          <w:p w14:paraId="7349E0C0" w14:textId="77777777" w:rsidR="001349AB" w:rsidRPr="00C701CA" w:rsidRDefault="001349AB">
                            <w:pPr>
                              <w:pStyle w:val="a5"/>
                              <w:numPr>
                                <w:ilvl w:val="0"/>
                                <w:numId w:val="80"/>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التعامل مع الشكاوى والاستفسارات.</w:t>
                            </w:r>
                          </w:p>
                          <w:p w14:paraId="744013D1" w14:textId="77777777" w:rsidR="001349AB" w:rsidRPr="00902E99" w:rsidRDefault="001349AB">
                            <w:pPr>
                              <w:pStyle w:val="a5"/>
                              <w:numPr>
                                <w:ilvl w:val="0"/>
                                <w:numId w:val="80"/>
                              </w:numPr>
                              <w:spacing w:line="240" w:lineRule="auto"/>
                              <w:rPr>
                                <w:rFonts w:ascii="Sakkal Majalla" w:eastAsia="GE Dinar One" w:hAnsi="Sakkal Majalla" w:cs="Sakkal Majalla"/>
                                <w:color w:val="000000"/>
                                <w:kern w:val="24"/>
                                <w:sz w:val="40"/>
                                <w:szCs w:val="40"/>
                                <w:lang w:bidi="ar-SY"/>
                              </w:rPr>
                            </w:pPr>
                            <w:r w:rsidRPr="00C701CA">
                              <w:rPr>
                                <w:rFonts w:ascii="Sakkal Majalla" w:eastAsia="GE Dinar One" w:hAnsi="Sakkal Majalla" w:cs="Sakkal Majalla"/>
                                <w:kern w:val="24"/>
                                <w:sz w:val="40"/>
                                <w:szCs w:val="40"/>
                                <w:rtl/>
                              </w:rPr>
                              <w:t>تعزيز تجربة العميل.</w:t>
                            </w:r>
                          </w:p>
                        </w:txbxContent>
                      </v:textbox>
                    </v:shape>
                  </v:group>
                  <v:group id="Group 2045760462" o:spid="_x0000_s1236" style="position:absolute;left:-4351;top:-3706;width:67688;height:19557" coordorigin="-4351,-3706" coordsize="67689,19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">
                    <v:shape id="Picture 1432718839" o:spid="_x0000_s1237"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">
                      <v:imagedata r:id="rId21" o:title="Calendar " recolortarget="black"/>
                    </v:shape>
                    <v:shape id="TextBox 34" o:spid="_x0000_s1238" type="#_x0000_t202" style="position:absolute;left:51812;top:7190;width:11525;height:8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" filled="f" stroked="f">
                      <v:textbox style="mso-fit-shape-to-text:t">
                        <w:txbxContent>
                          <w:p w14:paraId="594532AF" w14:textId="77777777" w:rsidR="001349AB" w:rsidRPr="001349AB" w:rsidRDefault="001349AB" w:rsidP="001349AB">
                            <w:pPr>
                              <w:spacing w:line="240" w:lineRule="auto"/>
                              <w:jc w:val="center"/>
                              <w:rPr>
                                <w:rFonts w:ascii="Adobe Arabic" w:eastAsia="GE Dinar One" w:hAnsi="Adobe Arabic" w:cs="Adobe Arabic"/>
                                <w:b/>
                                <w:bCs/>
                                <w:color w:val="C00000"/>
                                <w:kern w:val="24"/>
                                <w:sz w:val="56"/>
                                <w:szCs w:val="56"/>
                                <w:lang w:bidi="ar-SY"/>
                              </w:rPr>
                            </w:pPr>
                            <w:r w:rsidRPr="001349AB">
                              <w:rPr>
                                <w:rFonts w:ascii="Adobe Arabic" w:eastAsia="GE Dinar One" w:hAnsi="Adobe Arabic" w:cs="Adobe Arabic" w:hint="cs"/>
                                <w:b/>
                                <w:bCs/>
                                <w:color w:val="C00000"/>
                                <w:kern w:val="24"/>
                                <w:sz w:val="56"/>
                                <w:szCs w:val="56"/>
                                <w:rtl/>
                                <w:lang w:bidi="ar-SY"/>
                              </w:rPr>
                              <w:t>اليوم الرابع</w:t>
                            </w:r>
                          </w:p>
                        </w:txbxContent>
                      </v:textbox>
                    </v:shape>
                    <v:shape id="TextBox 34" o:spid="_x0000_s1239" type="#_x0000_t202" style="position:absolute;left:24850;top:-3706;width:24302;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" filled="f" stroked="f">
                      <v:textbox style="mso-fit-shape-to-text:t">
                        <w:txbxContent>
                          <w:p w14:paraId="4EB643DB" w14:textId="77777777" w:rsidR="001349AB" w:rsidRPr="00CA7C57" w:rsidRDefault="001349AB" w:rsidP="001349AB">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الاولى</w:t>
                            </w:r>
                          </w:p>
                        </w:txbxContent>
                      </v:textbox>
                    </v:shape>
                    <v:shape id="TextBox 34" o:spid="_x0000_s1240" type="#_x0000_t202" style="position:absolute;left:-4351;top:9476;width:54477;height:5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" filled="f" stroked="f">
                      <v:textbox style="mso-fit-shape-to-text:t">
                        <w:txbxContent>
                          <w:p w14:paraId="4156120F" w14:textId="77777777" w:rsidR="001349AB" w:rsidRPr="0075673C" w:rsidRDefault="001349AB" w:rsidP="001349AB">
                            <w:pPr>
                              <w:jc w:val="center"/>
                              <w:rPr>
                                <w:rFonts w:asciiTheme="majorHAnsi" w:eastAsia="GE Dinar One" w:hAnsiTheme="majorHAnsi" w:cstheme="majorHAnsi"/>
                                <w:b/>
                                <w:bCs/>
                                <w:kern w:val="24"/>
                                <w:sz w:val="52"/>
                                <w:szCs w:val="52"/>
                                <w:lang w:bidi="ar-SY"/>
                              </w:rPr>
                            </w:pPr>
                            <w:r w:rsidRPr="00C701CA">
                              <w:rPr>
                                <w:rFonts w:asciiTheme="majorHAnsi" w:eastAsia="GE Dinar One" w:hAnsiTheme="majorHAnsi" w:cs="Calibri Light"/>
                                <w:b/>
                                <w:bCs/>
                                <w:kern w:val="24"/>
                                <w:sz w:val="52"/>
                                <w:szCs w:val="52"/>
                                <w:rtl/>
                                <w:lang w:bidi="ar-SY"/>
                              </w:rPr>
                              <w:t>التواصل مع العملاء والشركاء</w:t>
                            </w:r>
                          </w:p>
                        </w:txbxContent>
                      </v:textbox>
                    </v:shape>
                  </v:group>
                </v:group>
                <v:shape id="Picture 9" o:spid="_x0000_s1241"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">
                  <v:imagedata r:id="rId28" o:title="" croptop="8759f" cropbottom="38800f" cropleft=".5" cropright="5314f" chromakey="#ebe9ec"/>
                </v:shape>
                <w10:wrap anchorx="page"/>
              </v:group>
            </w:pict>
          </mc:Fallback>
        </mc:AlternateContent>
      </w:r>
    </w:p>
    <w:p w14:paraId="2D479EFD" w14:textId="77777777" w:rsidR="00146577" w:rsidRDefault="00146577" w:rsidP="00E32711">
      <w:pPr>
        <w:spacing w:after="200"/>
        <w:rPr>
          <w:rFonts w:ascii="Sakkal Majalla" w:eastAsia="Times New Roman" w:hAnsi="Sakkal Majalla"/>
          <w:b/>
          <w:bCs/>
          <w:color w:val="006666"/>
          <w:sz w:val="160"/>
          <w:szCs w:val="72"/>
          <w:rtl/>
        </w:rPr>
      </w:pPr>
    </w:p>
    <w:p w14:paraId="50DE456B" w14:textId="77777777" w:rsidR="00146577" w:rsidRDefault="00146577" w:rsidP="00E32711">
      <w:pPr>
        <w:spacing w:after="200"/>
        <w:rPr>
          <w:rFonts w:ascii="Sakkal Majalla" w:eastAsia="Times New Roman" w:hAnsi="Sakkal Majalla"/>
          <w:b/>
          <w:bCs/>
          <w:color w:val="006666"/>
          <w:sz w:val="160"/>
          <w:szCs w:val="72"/>
          <w:rtl/>
        </w:rPr>
      </w:pPr>
    </w:p>
    <w:p w14:paraId="50E3BC13" w14:textId="77777777" w:rsidR="00146577" w:rsidRDefault="00146577" w:rsidP="00E32711">
      <w:pPr>
        <w:spacing w:after="200"/>
        <w:rPr>
          <w:rFonts w:ascii="Sakkal Majalla" w:eastAsia="Times New Roman" w:hAnsi="Sakkal Majalla"/>
          <w:b/>
          <w:bCs/>
          <w:color w:val="006666"/>
          <w:sz w:val="160"/>
          <w:szCs w:val="72"/>
          <w:rtl/>
        </w:rPr>
      </w:pPr>
    </w:p>
    <w:p w14:paraId="2B5CA249" w14:textId="77777777" w:rsidR="00146577" w:rsidRDefault="00146577" w:rsidP="00E32711">
      <w:pPr>
        <w:spacing w:after="200"/>
        <w:rPr>
          <w:rFonts w:ascii="Sakkal Majalla" w:eastAsia="Times New Roman" w:hAnsi="Sakkal Majalla"/>
          <w:b/>
          <w:bCs/>
          <w:color w:val="006666"/>
          <w:sz w:val="160"/>
          <w:szCs w:val="72"/>
          <w:rtl/>
        </w:rPr>
      </w:pPr>
    </w:p>
    <w:p w14:paraId="45C009BC" w14:textId="77777777" w:rsidR="00146577" w:rsidRDefault="00146577" w:rsidP="00E32711">
      <w:pPr>
        <w:spacing w:after="200"/>
        <w:rPr>
          <w:rFonts w:ascii="Sakkal Majalla" w:eastAsia="Times New Roman" w:hAnsi="Sakkal Majalla"/>
          <w:b/>
          <w:bCs/>
          <w:color w:val="006666"/>
          <w:sz w:val="160"/>
          <w:szCs w:val="72"/>
          <w:rtl/>
        </w:rPr>
      </w:pPr>
    </w:p>
    <w:p w14:paraId="51F5C7A0" w14:textId="77777777" w:rsidR="00146577" w:rsidRDefault="00146577" w:rsidP="00E32711">
      <w:pPr>
        <w:spacing w:after="200"/>
        <w:rPr>
          <w:rFonts w:ascii="Sakkal Majalla" w:eastAsia="Times New Roman" w:hAnsi="Sakkal Majalla"/>
          <w:b/>
          <w:bCs/>
          <w:color w:val="006666"/>
          <w:sz w:val="160"/>
          <w:szCs w:val="72"/>
          <w:rtl/>
        </w:rPr>
      </w:pPr>
    </w:p>
    <w:p w14:paraId="38ED9731" w14:textId="77777777" w:rsidR="00146577" w:rsidRDefault="00146577" w:rsidP="00E32711">
      <w:pPr>
        <w:spacing w:after="200"/>
        <w:rPr>
          <w:rFonts w:ascii="Sakkal Majalla" w:eastAsia="Times New Roman" w:hAnsi="Sakkal Majalla"/>
          <w:b/>
          <w:bCs/>
          <w:color w:val="006666"/>
          <w:sz w:val="160"/>
          <w:szCs w:val="72"/>
          <w:rtl/>
        </w:rPr>
      </w:pPr>
    </w:p>
    <w:p w14:paraId="34438733" w14:textId="77777777" w:rsidR="00146577" w:rsidRDefault="00146577" w:rsidP="00E32711">
      <w:pPr>
        <w:spacing w:after="200"/>
        <w:rPr>
          <w:rFonts w:ascii="Sakkal Majalla" w:eastAsia="Times New Roman" w:hAnsi="Sakkal Majalla"/>
          <w:b/>
          <w:bCs/>
          <w:color w:val="006666"/>
          <w:sz w:val="160"/>
          <w:szCs w:val="72"/>
          <w:rtl/>
        </w:rPr>
      </w:pPr>
    </w:p>
    <w:p w14:paraId="1889317B" w14:textId="77777777" w:rsidR="00146577" w:rsidRDefault="00146577" w:rsidP="00E32711">
      <w:pPr>
        <w:spacing w:after="200"/>
        <w:rPr>
          <w:rFonts w:ascii="Sakkal Majalla" w:eastAsia="Times New Roman" w:hAnsi="Sakkal Majalla"/>
          <w:b/>
          <w:bCs/>
          <w:color w:val="006666"/>
          <w:sz w:val="160"/>
          <w:szCs w:val="72"/>
          <w:rtl/>
        </w:rPr>
      </w:pPr>
    </w:p>
    <w:p w14:paraId="2F7E1323" w14:textId="77777777" w:rsidR="00146577" w:rsidRPr="00D0280D" w:rsidRDefault="00146577" w:rsidP="00E32711">
      <w:pPr>
        <w:spacing w:after="200"/>
        <w:rPr>
          <w:rFonts w:ascii="Sakkal Majalla" w:eastAsia="Times New Roman" w:hAnsi="Sakkal Majalla"/>
          <w:b/>
          <w:bCs/>
          <w:color w:val="auto"/>
          <w:sz w:val="48"/>
          <w:szCs w:val="36"/>
          <w:rtl/>
        </w:rPr>
      </w:pPr>
    </w:p>
    <w:p w14:paraId="23B241E4" w14:textId="77777777" w:rsidR="00D0280D" w:rsidRPr="00D0280D" w:rsidRDefault="00D0280D" w:rsidP="00D0280D">
      <w:pPr>
        <w:spacing w:after="200" w:line="240" w:lineRule="auto"/>
        <w:jc w:val="center"/>
        <w:rPr>
          <w:rFonts w:ascii="Sakkal Majalla" w:eastAsia="Times New Roman" w:hAnsi="Sakkal Majalla"/>
          <w:b/>
          <w:bCs/>
          <w:color w:val="006666"/>
          <w:sz w:val="56"/>
          <w:szCs w:val="44"/>
          <w:lang w:val="en-GB"/>
        </w:rPr>
      </w:pPr>
      <w:r w:rsidRPr="00D0280D">
        <w:rPr>
          <w:rFonts w:ascii="Sakkal Majalla" w:eastAsia="Times New Roman" w:hAnsi="Sakkal Majalla"/>
          <w:b/>
          <w:bCs/>
          <w:color w:val="006666"/>
          <w:sz w:val="56"/>
          <w:szCs w:val="44"/>
          <w:rtl/>
        </w:rPr>
        <w:lastRenderedPageBreak/>
        <w:t>أولاً: مبادئ خدمة العملاء الفعّالة</w:t>
      </w:r>
    </w:p>
    <w:p w14:paraId="14FE97B8"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تُعد خدمة العملاء من أهم الركائز الأساسية لنجاح أي مؤسسة، سواء كانت تجارية أو خدمية أو حكومية، حيث لم يعد النجاح يعتمد فقط على جودة المنتج أو الخدمة، بل أصبح مرتبطًا بشكل مباشر بجودة تجربة العميل وكفاءة التعامل معه. فالعميل اليوم لا يبحث فقط عن منتج جيد، بل يبحث عن تجربة متكاملة يشعر فيها بالاهتمام، والاحترام، وسرعة الاستجابة، وحسن التعامل</w:t>
      </w:r>
      <w:r w:rsidRPr="00D0280D">
        <w:rPr>
          <w:rFonts w:ascii="Sakkal Majalla" w:eastAsia="Times New Roman" w:hAnsi="Sakkal Majalla"/>
          <w:b/>
          <w:bCs/>
          <w:color w:val="auto"/>
          <w:sz w:val="48"/>
          <w:szCs w:val="36"/>
          <w:lang w:val="en-GB"/>
        </w:rPr>
        <w:t>.</w:t>
      </w:r>
    </w:p>
    <w:p w14:paraId="060F30A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وفي بيئة العمل الحديثة، أصبحت خدمة العملاء عنصرًا استراتيجيًا يؤثر على سمعة المؤسسة، وولاء العملاء، واستمرارية النجاح، وزيادة الأرباح أو تحسين الأداء المؤسسي</w:t>
      </w:r>
      <w:r w:rsidRPr="00D0280D">
        <w:rPr>
          <w:rFonts w:ascii="Sakkal Majalla" w:eastAsia="Times New Roman" w:hAnsi="Sakkal Majalla"/>
          <w:b/>
          <w:bCs/>
          <w:color w:val="auto"/>
          <w:sz w:val="48"/>
          <w:szCs w:val="36"/>
          <w:lang w:val="en-GB"/>
        </w:rPr>
        <w:t>.</w:t>
      </w:r>
    </w:p>
    <w:p w14:paraId="0FCB5DF4"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مفهوم خدمة العملاء</w:t>
      </w:r>
    </w:p>
    <w:p w14:paraId="07E00BD9"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خدمة العملاء هي</w:t>
      </w:r>
      <w:r w:rsidRPr="00D0280D">
        <w:rPr>
          <w:rFonts w:ascii="Sakkal Majalla" w:eastAsia="Times New Roman" w:hAnsi="Sakkal Majalla"/>
          <w:b/>
          <w:bCs/>
          <w:color w:val="auto"/>
          <w:sz w:val="48"/>
          <w:szCs w:val="36"/>
          <w:lang w:val="en-GB"/>
        </w:rPr>
        <w:t>:</w:t>
      </w:r>
    </w:p>
    <w:p w14:paraId="39332BC5"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lang w:val="en-GB"/>
        </w:rPr>
        <w:t>"</w:t>
      </w:r>
      <w:r w:rsidRPr="00D0280D">
        <w:rPr>
          <w:rFonts w:ascii="Sakkal Majalla" w:eastAsia="Times New Roman" w:hAnsi="Sakkal Majalla"/>
          <w:b/>
          <w:bCs/>
          <w:color w:val="auto"/>
          <w:sz w:val="48"/>
          <w:szCs w:val="36"/>
          <w:rtl/>
        </w:rPr>
        <w:t>مجموعة الأنشطة والتفاعلات التي تقدمها المؤسسة للعملاء بهدف تلبية احتياجاتهم، وحل مشكلاتهم، وتقديم الدعم لهم قبل وأثناء وبعد الحصول على الخدمة أو المنتج</w:t>
      </w:r>
      <w:r w:rsidRPr="00D0280D">
        <w:rPr>
          <w:rFonts w:ascii="Sakkal Majalla" w:eastAsia="Times New Roman" w:hAnsi="Sakkal Majalla"/>
          <w:b/>
          <w:bCs/>
          <w:color w:val="auto"/>
          <w:sz w:val="48"/>
          <w:szCs w:val="36"/>
          <w:lang w:val="en-GB"/>
        </w:rPr>
        <w:t>."</w:t>
      </w:r>
    </w:p>
    <w:p w14:paraId="7B22F749"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ولا تقتصر خدمة العملاء على الرد على الاستفسارات فقط، بل تشمل كل نقطة تواصل بين المؤسسة والعميل</w:t>
      </w:r>
      <w:r w:rsidRPr="00D0280D">
        <w:rPr>
          <w:rFonts w:ascii="Sakkal Majalla" w:eastAsia="Times New Roman" w:hAnsi="Sakkal Majalla"/>
          <w:b/>
          <w:bCs/>
          <w:color w:val="auto"/>
          <w:sz w:val="48"/>
          <w:szCs w:val="36"/>
          <w:lang w:val="en-GB"/>
        </w:rPr>
        <w:t>.</w:t>
      </w:r>
    </w:p>
    <w:p w14:paraId="077599BE"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أهمية خدمة العملاء</w:t>
      </w:r>
    </w:p>
    <w:p w14:paraId="4597C8FE" w14:textId="59396463"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D0280D">
        <w:rPr>
          <w:rFonts w:ascii="Sakkal Majalla" w:eastAsia="Times New Roman" w:hAnsi="Sakkal Majalla"/>
          <w:b/>
          <w:bCs/>
          <w:color w:val="auto"/>
          <w:sz w:val="48"/>
          <w:szCs w:val="36"/>
          <w:rtl/>
        </w:rPr>
        <w:t>تعزيز رضا العملاء</w:t>
      </w:r>
    </w:p>
    <w:p w14:paraId="6B06903D"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كلما كانت الخدمة جيدة زاد رضا العميل عن المؤسسة</w:t>
      </w:r>
      <w:r w:rsidRPr="00D0280D">
        <w:rPr>
          <w:rFonts w:ascii="Sakkal Majalla" w:eastAsia="Times New Roman" w:hAnsi="Sakkal Majalla"/>
          <w:b/>
          <w:bCs/>
          <w:color w:val="auto"/>
          <w:sz w:val="48"/>
          <w:szCs w:val="36"/>
          <w:lang w:val="en-GB"/>
        </w:rPr>
        <w:t>.</w:t>
      </w:r>
    </w:p>
    <w:p w14:paraId="75D85770" w14:textId="5F768F47"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D0280D">
        <w:rPr>
          <w:rFonts w:ascii="Sakkal Majalla" w:eastAsia="Times New Roman" w:hAnsi="Sakkal Majalla"/>
          <w:b/>
          <w:bCs/>
          <w:color w:val="auto"/>
          <w:sz w:val="48"/>
          <w:szCs w:val="36"/>
          <w:rtl/>
        </w:rPr>
        <w:t>بناء الولاء</w:t>
      </w:r>
    </w:p>
    <w:p w14:paraId="079F5775"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العميل الراضي يعود مرة أخرى ويتحول إلى عميل دائم</w:t>
      </w:r>
      <w:r w:rsidRPr="00D0280D">
        <w:rPr>
          <w:rFonts w:ascii="Sakkal Majalla" w:eastAsia="Times New Roman" w:hAnsi="Sakkal Majalla"/>
          <w:b/>
          <w:bCs/>
          <w:color w:val="auto"/>
          <w:sz w:val="48"/>
          <w:szCs w:val="36"/>
          <w:lang w:val="en-GB"/>
        </w:rPr>
        <w:t>.</w:t>
      </w:r>
    </w:p>
    <w:p w14:paraId="06EAC90C" w14:textId="7D445F4F"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D0280D">
        <w:rPr>
          <w:rFonts w:ascii="Sakkal Majalla" w:eastAsia="Times New Roman" w:hAnsi="Sakkal Majalla"/>
          <w:b/>
          <w:bCs/>
          <w:color w:val="auto"/>
          <w:sz w:val="48"/>
          <w:szCs w:val="36"/>
          <w:rtl/>
        </w:rPr>
        <w:t>تحسين السمعة</w:t>
      </w:r>
    </w:p>
    <w:p w14:paraId="782F84E8"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lastRenderedPageBreak/>
        <w:t>الخدمة الجيدة تؤدي إلى انتشار سمعة إيجابية عن المؤسسة</w:t>
      </w:r>
      <w:r w:rsidRPr="00D0280D">
        <w:rPr>
          <w:rFonts w:ascii="Sakkal Majalla" w:eastAsia="Times New Roman" w:hAnsi="Sakkal Majalla"/>
          <w:b/>
          <w:bCs/>
          <w:color w:val="auto"/>
          <w:sz w:val="48"/>
          <w:szCs w:val="36"/>
          <w:lang w:val="en-GB"/>
        </w:rPr>
        <w:t>.</w:t>
      </w:r>
    </w:p>
    <w:p w14:paraId="520AB749" w14:textId="0B4FCF40"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D0280D">
        <w:rPr>
          <w:rFonts w:ascii="Sakkal Majalla" w:eastAsia="Times New Roman" w:hAnsi="Sakkal Majalla"/>
          <w:b/>
          <w:bCs/>
          <w:color w:val="auto"/>
          <w:sz w:val="48"/>
          <w:szCs w:val="36"/>
          <w:rtl/>
        </w:rPr>
        <w:t>زيادة المبيعات</w:t>
      </w:r>
    </w:p>
    <w:p w14:paraId="002640DE"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العملاء الراضون يوصون بالخدمة للآخرين</w:t>
      </w:r>
      <w:r w:rsidRPr="00D0280D">
        <w:rPr>
          <w:rFonts w:ascii="Sakkal Majalla" w:eastAsia="Times New Roman" w:hAnsi="Sakkal Majalla"/>
          <w:b/>
          <w:bCs/>
          <w:color w:val="auto"/>
          <w:sz w:val="48"/>
          <w:szCs w:val="36"/>
          <w:lang w:val="en-GB"/>
        </w:rPr>
        <w:t>.</w:t>
      </w:r>
    </w:p>
    <w:p w14:paraId="569333DA" w14:textId="0A003682"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5.</w:t>
      </w:r>
      <w:r w:rsidRPr="00D0280D">
        <w:rPr>
          <w:rFonts w:ascii="Sakkal Majalla" w:eastAsia="Times New Roman" w:hAnsi="Sakkal Majalla"/>
          <w:b/>
          <w:bCs/>
          <w:color w:val="auto"/>
          <w:sz w:val="48"/>
          <w:szCs w:val="36"/>
          <w:lang w:val="en-GB"/>
        </w:rPr>
        <w:t xml:space="preserve"> </w:t>
      </w:r>
      <w:r w:rsidRPr="00D0280D">
        <w:rPr>
          <w:rFonts w:ascii="Sakkal Majalla" w:eastAsia="Times New Roman" w:hAnsi="Sakkal Majalla"/>
          <w:b/>
          <w:bCs/>
          <w:color w:val="auto"/>
          <w:sz w:val="48"/>
          <w:szCs w:val="36"/>
          <w:rtl/>
        </w:rPr>
        <w:t>تقليل الشكاوى</w:t>
      </w:r>
    </w:p>
    <w:p w14:paraId="68391CAB"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خدمة فعالة تعني مشكلات أقل</w:t>
      </w:r>
      <w:r w:rsidRPr="00D0280D">
        <w:rPr>
          <w:rFonts w:ascii="Sakkal Majalla" w:eastAsia="Times New Roman" w:hAnsi="Sakkal Majalla"/>
          <w:b/>
          <w:bCs/>
          <w:color w:val="auto"/>
          <w:sz w:val="48"/>
          <w:szCs w:val="36"/>
          <w:lang w:val="en-GB"/>
        </w:rPr>
        <w:t>.</w:t>
      </w:r>
    </w:p>
    <w:p w14:paraId="720DB89D"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مبادئ خدمة العملاء الفعّالة</w:t>
      </w:r>
    </w:p>
    <w:p w14:paraId="13705FD7"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أولاً: الاحترام المتبادل</w:t>
      </w:r>
    </w:p>
    <w:p w14:paraId="591977D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يجب التعامل مع كل عميل باحترام مهما كان نوعه أو مشكلته</w:t>
      </w:r>
      <w:r w:rsidRPr="00D0280D">
        <w:rPr>
          <w:rFonts w:ascii="Sakkal Majalla" w:eastAsia="Times New Roman" w:hAnsi="Sakkal Majalla"/>
          <w:b/>
          <w:bCs/>
          <w:color w:val="auto"/>
          <w:sz w:val="48"/>
          <w:szCs w:val="36"/>
          <w:lang w:val="en-GB"/>
        </w:rPr>
        <w:t>.</w:t>
      </w:r>
    </w:p>
    <w:p w14:paraId="41188BC4"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ثانياً: السرعة في الاستجابة</w:t>
      </w:r>
    </w:p>
    <w:p w14:paraId="65B6AB4D"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العميل يتوقع ردًا سريعًا على استفساراته ومشكلاته</w:t>
      </w:r>
      <w:r w:rsidRPr="00D0280D">
        <w:rPr>
          <w:rFonts w:ascii="Sakkal Majalla" w:eastAsia="Times New Roman" w:hAnsi="Sakkal Majalla"/>
          <w:b/>
          <w:bCs/>
          <w:color w:val="auto"/>
          <w:sz w:val="48"/>
          <w:szCs w:val="36"/>
          <w:lang w:val="en-GB"/>
        </w:rPr>
        <w:t>.</w:t>
      </w:r>
    </w:p>
    <w:p w14:paraId="2BD6A5A8"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ثالثاً: الدقة في المعلومات</w:t>
      </w:r>
    </w:p>
    <w:p w14:paraId="649DDB19"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تقديم معلومات صحيحة وواضحة بدون تخمين أو تضليل</w:t>
      </w:r>
      <w:r w:rsidRPr="00D0280D">
        <w:rPr>
          <w:rFonts w:ascii="Sakkal Majalla" w:eastAsia="Times New Roman" w:hAnsi="Sakkal Majalla"/>
          <w:b/>
          <w:bCs/>
          <w:color w:val="auto"/>
          <w:sz w:val="48"/>
          <w:szCs w:val="36"/>
          <w:lang w:val="en-GB"/>
        </w:rPr>
        <w:t>.</w:t>
      </w:r>
    </w:p>
    <w:p w14:paraId="16EB2959"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رابعاً: الاحترافية</w:t>
      </w:r>
    </w:p>
    <w:p w14:paraId="569DF7F3"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التعامل بأسلوب مهني بعيد عن الانفعال أو التحيز</w:t>
      </w:r>
      <w:r w:rsidRPr="00D0280D">
        <w:rPr>
          <w:rFonts w:ascii="Sakkal Majalla" w:eastAsia="Times New Roman" w:hAnsi="Sakkal Majalla"/>
          <w:b/>
          <w:bCs/>
          <w:color w:val="auto"/>
          <w:sz w:val="48"/>
          <w:szCs w:val="36"/>
          <w:lang w:val="en-GB"/>
        </w:rPr>
        <w:t>.</w:t>
      </w:r>
    </w:p>
    <w:p w14:paraId="053DFD19"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خامساً: التعاطف</w:t>
      </w:r>
    </w:p>
    <w:p w14:paraId="36235710"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فهم مشاعر العميل والتعامل معه باهتمام</w:t>
      </w:r>
      <w:r w:rsidRPr="00D0280D">
        <w:rPr>
          <w:rFonts w:ascii="Sakkal Majalla" w:eastAsia="Times New Roman" w:hAnsi="Sakkal Majalla"/>
          <w:b/>
          <w:bCs/>
          <w:color w:val="auto"/>
          <w:sz w:val="48"/>
          <w:szCs w:val="36"/>
          <w:lang w:val="en-GB"/>
        </w:rPr>
        <w:t>.</w:t>
      </w:r>
    </w:p>
    <w:p w14:paraId="04CFD662"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سادساً: الالتزام بالوعود</w:t>
      </w:r>
    </w:p>
    <w:p w14:paraId="695FF13A" w14:textId="0A5E53ED"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تنفيذ ما يتم الاتفاق عليه مع العميل دون تأخير</w:t>
      </w:r>
      <w:r w:rsidRPr="00D0280D">
        <w:rPr>
          <w:rFonts w:ascii="Sakkal Majalla" w:eastAsia="Times New Roman" w:hAnsi="Sakkal Majalla"/>
          <w:b/>
          <w:bCs/>
          <w:color w:val="auto"/>
          <w:sz w:val="48"/>
          <w:szCs w:val="36"/>
          <w:lang w:val="en-GB"/>
        </w:rPr>
        <w:t>.</w:t>
      </w:r>
    </w:p>
    <w:p w14:paraId="20B61D4E" w14:textId="77777777" w:rsidR="00D0280D" w:rsidRPr="00D0280D" w:rsidRDefault="00D0280D" w:rsidP="00D0280D">
      <w:pPr>
        <w:spacing w:after="200" w:line="240" w:lineRule="auto"/>
        <w:jc w:val="center"/>
        <w:rPr>
          <w:rFonts w:ascii="Sakkal Majalla" w:eastAsia="Times New Roman" w:hAnsi="Sakkal Majalla"/>
          <w:b/>
          <w:bCs/>
          <w:color w:val="006666"/>
          <w:sz w:val="72"/>
          <w:szCs w:val="48"/>
          <w:lang w:val="en-GB"/>
        </w:rPr>
      </w:pPr>
      <w:r w:rsidRPr="00D0280D">
        <w:rPr>
          <w:rFonts w:ascii="Sakkal Majalla" w:eastAsia="Times New Roman" w:hAnsi="Sakkal Majalla"/>
          <w:b/>
          <w:bCs/>
          <w:color w:val="006666"/>
          <w:sz w:val="72"/>
          <w:szCs w:val="48"/>
          <w:rtl/>
        </w:rPr>
        <w:lastRenderedPageBreak/>
        <w:t>ثانياً: فهم احتياجات العملاء</w:t>
      </w:r>
    </w:p>
    <w:p w14:paraId="058F0E02"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مقدمة</w:t>
      </w:r>
    </w:p>
    <w:p w14:paraId="5C191FF1"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يُعد فهم احتياجات العملاء الخطوة الأولى والأساسية لتقديم خدمة فعّالة، حيث لا يمكن إرضاء العميل دون معرفة ما يحتاجه فعليًا، وما يتوقعه من الخدمة أو المنتج</w:t>
      </w:r>
      <w:r w:rsidRPr="00D0280D">
        <w:rPr>
          <w:rFonts w:ascii="Sakkal Majalla" w:eastAsia="Times New Roman" w:hAnsi="Sakkal Majalla"/>
          <w:b/>
          <w:bCs/>
          <w:color w:val="auto"/>
          <w:sz w:val="48"/>
          <w:szCs w:val="36"/>
          <w:lang w:val="en-GB"/>
        </w:rPr>
        <w:t>.</w:t>
      </w:r>
    </w:p>
    <w:p w14:paraId="4AEB49C0"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مفهوم احتياجات العملاء</w:t>
      </w:r>
    </w:p>
    <w:p w14:paraId="3F79257D"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هي</w:t>
      </w:r>
      <w:r w:rsidRPr="00D0280D">
        <w:rPr>
          <w:rFonts w:ascii="Sakkal Majalla" w:eastAsia="Times New Roman" w:hAnsi="Sakkal Majalla"/>
          <w:b/>
          <w:bCs/>
          <w:color w:val="auto"/>
          <w:sz w:val="48"/>
          <w:szCs w:val="36"/>
          <w:lang w:val="en-GB"/>
        </w:rPr>
        <w:t>:</w:t>
      </w:r>
    </w:p>
    <w:p w14:paraId="25A004FA"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lang w:val="en-GB"/>
        </w:rPr>
        <w:t>"</w:t>
      </w:r>
      <w:r w:rsidRPr="00D0280D">
        <w:rPr>
          <w:rFonts w:ascii="Sakkal Majalla" w:eastAsia="Times New Roman" w:hAnsi="Sakkal Majalla"/>
          <w:b/>
          <w:bCs/>
          <w:color w:val="auto"/>
          <w:sz w:val="48"/>
          <w:szCs w:val="36"/>
          <w:rtl/>
        </w:rPr>
        <w:t>المتطلبات والرغبات والتوقعات التي يسعى العملاء لتحقيقها من خلال الحصول على خدمة أو منتج معين</w:t>
      </w:r>
      <w:r w:rsidRPr="00D0280D">
        <w:rPr>
          <w:rFonts w:ascii="Sakkal Majalla" w:eastAsia="Times New Roman" w:hAnsi="Sakkal Majalla"/>
          <w:b/>
          <w:bCs/>
          <w:color w:val="auto"/>
          <w:sz w:val="48"/>
          <w:szCs w:val="36"/>
          <w:lang w:val="en-GB"/>
        </w:rPr>
        <w:t>."</w:t>
      </w:r>
    </w:p>
    <w:p w14:paraId="06EBB920"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أنواع احتياجات العملاء</w:t>
      </w:r>
    </w:p>
    <w:p w14:paraId="1C29ACFC" w14:textId="6F78D5AB"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D0280D">
        <w:rPr>
          <w:rFonts w:ascii="Sakkal Majalla" w:eastAsia="Times New Roman" w:hAnsi="Sakkal Majalla"/>
          <w:b/>
          <w:bCs/>
          <w:color w:val="auto"/>
          <w:sz w:val="48"/>
          <w:szCs w:val="36"/>
          <w:lang w:val="en-GB"/>
        </w:rPr>
        <w:t xml:space="preserve"> </w:t>
      </w:r>
      <w:r w:rsidRPr="00D0280D">
        <w:rPr>
          <w:rFonts w:ascii="Sakkal Majalla" w:eastAsia="Times New Roman" w:hAnsi="Sakkal Majalla"/>
          <w:b/>
          <w:bCs/>
          <w:color w:val="auto"/>
          <w:sz w:val="48"/>
          <w:szCs w:val="36"/>
          <w:rtl/>
        </w:rPr>
        <w:t>احتياجات أساسية</w:t>
      </w:r>
    </w:p>
    <w:p w14:paraId="05DE0768"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وهي الضروريات التي يتوقعها العميل مثل</w:t>
      </w:r>
      <w:r w:rsidRPr="00D0280D">
        <w:rPr>
          <w:rFonts w:ascii="Sakkal Majalla" w:eastAsia="Times New Roman" w:hAnsi="Sakkal Majalla"/>
          <w:b/>
          <w:bCs/>
          <w:color w:val="auto"/>
          <w:sz w:val="48"/>
          <w:szCs w:val="36"/>
          <w:lang w:val="en-GB"/>
        </w:rPr>
        <w:t>:</w:t>
      </w:r>
    </w:p>
    <w:p w14:paraId="31CEDBAD" w14:textId="77777777" w:rsidR="00D0280D" w:rsidRPr="00D0280D" w:rsidRDefault="00D0280D">
      <w:pPr>
        <w:numPr>
          <w:ilvl w:val="0"/>
          <w:numId w:val="81"/>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جودة المنتج</w:t>
      </w:r>
      <w:r w:rsidRPr="00D0280D">
        <w:rPr>
          <w:rFonts w:ascii="Sakkal Majalla" w:eastAsia="Times New Roman" w:hAnsi="Sakkal Majalla"/>
          <w:b/>
          <w:bCs/>
          <w:color w:val="auto"/>
          <w:sz w:val="48"/>
          <w:szCs w:val="36"/>
          <w:lang w:val="en-GB"/>
        </w:rPr>
        <w:t>.</w:t>
      </w:r>
    </w:p>
    <w:p w14:paraId="67CE4CD8" w14:textId="77777777" w:rsidR="00D0280D" w:rsidRPr="00D0280D" w:rsidRDefault="00D0280D">
      <w:pPr>
        <w:numPr>
          <w:ilvl w:val="0"/>
          <w:numId w:val="81"/>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السعر المناسب</w:t>
      </w:r>
      <w:r w:rsidRPr="00D0280D">
        <w:rPr>
          <w:rFonts w:ascii="Sakkal Majalla" w:eastAsia="Times New Roman" w:hAnsi="Sakkal Majalla"/>
          <w:b/>
          <w:bCs/>
          <w:color w:val="auto"/>
          <w:sz w:val="48"/>
          <w:szCs w:val="36"/>
          <w:lang w:val="en-GB"/>
        </w:rPr>
        <w:t>.</w:t>
      </w:r>
    </w:p>
    <w:p w14:paraId="7066E1DE" w14:textId="77777777" w:rsidR="00D0280D" w:rsidRPr="00D0280D" w:rsidRDefault="00D0280D">
      <w:pPr>
        <w:numPr>
          <w:ilvl w:val="0"/>
          <w:numId w:val="81"/>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الخدمة الجيدة</w:t>
      </w:r>
      <w:r w:rsidRPr="00D0280D">
        <w:rPr>
          <w:rFonts w:ascii="Sakkal Majalla" w:eastAsia="Times New Roman" w:hAnsi="Sakkal Majalla"/>
          <w:b/>
          <w:bCs/>
          <w:color w:val="auto"/>
          <w:sz w:val="48"/>
          <w:szCs w:val="36"/>
          <w:lang w:val="en-GB"/>
        </w:rPr>
        <w:t>.</w:t>
      </w:r>
    </w:p>
    <w:p w14:paraId="35F3F4F7" w14:textId="5B58684E"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D0280D">
        <w:rPr>
          <w:rFonts w:ascii="Sakkal Majalla" w:eastAsia="Times New Roman" w:hAnsi="Sakkal Majalla"/>
          <w:b/>
          <w:bCs/>
          <w:color w:val="auto"/>
          <w:sz w:val="48"/>
          <w:szCs w:val="36"/>
          <w:lang w:val="en-GB"/>
        </w:rPr>
        <w:t xml:space="preserve"> </w:t>
      </w:r>
      <w:r w:rsidRPr="00D0280D">
        <w:rPr>
          <w:rFonts w:ascii="Sakkal Majalla" w:eastAsia="Times New Roman" w:hAnsi="Sakkal Majalla"/>
          <w:b/>
          <w:bCs/>
          <w:color w:val="auto"/>
          <w:sz w:val="48"/>
          <w:szCs w:val="36"/>
          <w:rtl/>
        </w:rPr>
        <w:t>احتياجات نفسية</w:t>
      </w:r>
    </w:p>
    <w:p w14:paraId="6B09702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مثل</w:t>
      </w:r>
      <w:r w:rsidRPr="00D0280D">
        <w:rPr>
          <w:rFonts w:ascii="Sakkal Majalla" w:eastAsia="Times New Roman" w:hAnsi="Sakkal Majalla"/>
          <w:b/>
          <w:bCs/>
          <w:color w:val="auto"/>
          <w:sz w:val="48"/>
          <w:szCs w:val="36"/>
          <w:lang w:val="en-GB"/>
        </w:rPr>
        <w:t>:</w:t>
      </w:r>
    </w:p>
    <w:p w14:paraId="6421ADB6" w14:textId="77777777" w:rsidR="00D0280D" w:rsidRPr="00D0280D" w:rsidRDefault="00D0280D">
      <w:pPr>
        <w:numPr>
          <w:ilvl w:val="0"/>
          <w:numId w:val="82"/>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الاحترام</w:t>
      </w:r>
      <w:r w:rsidRPr="00D0280D">
        <w:rPr>
          <w:rFonts w:ascii="Sakkal Majalla" w:eastAsia="Times New Roman" w:hAnsi="Sakkal Majalla"/>
          <w:b/>
          <w:bCs/>
          <w:color w:val="auto"/>
          <w:sz w:val="48"/>
          <w:szCs w:val="36"/>
          <w:lang w:val="en-GB"/>
        </w:rPr>
        <w:t>.</w:t>
      </w:r>
    </w:p>
    <w:p w14:paraId="7B121C05" w14:textId="77777777" w:rsidR="00D0280D" w:rsidRPr="00D0280D" w:rsidRDefault="00D0280D">
      <w:pPr>
        <w:numPr>
          <w:ilvl w:val="0"/>
          <w:numId w:val="82"/>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lastRenderedPageBreak/>
        <w:t>التقدير</w:t>
      </w:r>
      <w:r w:rsidRPr="00D0280D">
        <w:rPr>
          <w:rFonts w:ascii="Sakkal Majalla" w:eastAsia="Times New Roman" w:hAnsi="Sakkal Majalla"/>
          <w:b/>
          <w:bCs/>
          <w:color w:val="auto"/>
          <w:sz w:val="48"/>
          <w:szCs w:val="36"/>
          <w:lang w:val="en-GB"/>
        </w:rPr>
        <w:t>.</w:t>
      </w:r>
    </w:p>
    <w:p w14:paraId="00C9E428" w14:textId="77777777" w:rsidR="00D0280D" w:rsidRPr="00D0280D" w:rsidRDefault="00D0280D">
      <w:pPr>
        <w:numPr>
          <w:ilvl w:val="0"/>
          <w:numId w:val="82"/>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الاهتمام</w:t>
      </w:r>
      <w:r w:rsidRPr="00D0280D">
        <w:rPr>
          <w:rFonts w:ascii="Sakkal Majalla" w:eastAsia="Times New Roman" w:hAnsi="Sakkal Majalla"/>
          <w:b/>
          <w:bCs/>
          <w:color w:val="auto"/>
          <w:sz w:val="48"/>
          <w:szCs w:val="36"/>
          <w:lang w:val="en-GB"/>
        </w:rPr>
        <w:t>.</w:t>
      </w:r>
    </w:p>
    <w:p w14:paraId="5C427B37" w14:textId="64107515"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D0280D">
        <w:rPr>
          <w:rFonts w:ascii="Sakkal Majalla" w:eastAsia="Times New Roman" w:hAnsi="Sakkal Majalla"/>
          <w:b/>
          <w:bCs/>
          <w:color w:val="auto"/>
          <w:sz w:val="48"/>
          <w:szCs w:val="36"/>
          <w:rtl/>
        </w:rPr>
        <w:t>احتياجات غير معلنة</w:t>
      </w:r>
    </w:p>
    <w:p w14:paraId="7D7DDF05"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وهي التي لا يعبر عنها العميل بشكل مباشر ولكن تظهر من سلوكه</w:t>
      </w:r>
      <w:r w:rsidRPr="00D0280D">
        <w:rPr>
          <w:rFonts w:ascii="Sakkal Majalla" w:eastAsia="Times New Roman" w:hAnsi="Sakkal Majalla"/>
          <w:b/>
          <w:bCs/>
          <w:color w:val="auto"/>
          <w:sz w:val="48"/>
          <w:szCs w:val="36"/>
          <w:lang w:val="en-GB"/>
        </w:rPr>
        <w:t>.</w:t>
      </w:r>
    </w:p>
    <w:p w14:paraId="60E1B9A7" w14:textId="6EA3B76C"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D0280D">
        <w:rPr>
          <w:rFonts w:ascii="Sakkal Majalla" w:eastAsia="Times New Roman" w:hAnsi="Sakkal Majalla"/>
          <w:b/>
          <w:bCs/>
          <w:color w:val="auto"/>
          <w:sz w:val="48"/>
          <w:szCs w:val="36"/>
          <w:lang w:val="en-GB"/>
        </w:rPr>
        <w:t xml:space="preserve"> </w:t>
      </w:r>
      <w:r w:rsidRPr="00D0280D">
        <w:rPr>
          <w:rFonts w:ascii="Sakkal Majalla" w:eastAsia="Times New Roman" w:hAnsi="Sakkal Majalla"/>
          <w:b/>
          <w:bCs/>
          <w:color w:val="auto"/>
          <w:sz w:val="48"/>
          <w:szCs w:val="36"/>
          <w:rtl/>
        </w:rPr>
        <w:t>احتياجات متطورة</w:t>
      </w:r>
    </w:p>
    <w:p w14:paraId="4E9C18CE"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تتغير مع الوقت حسب السوق والتجربة</w:t>
      </w:r>
      <w:r w:rsidRPr="00D0280D">
        <w:rPr>
          <w:rFonts w:ascii="Sakkal Majalla" w:eastAsia="Times New Roman" w:hAnsi="Sakkal Majalla"/>
          <w:b/>
          <w:bCs/>
          <w:color w:val="auto"/>
          <w:sz w:val="48"/>
          <w:szCs w:val="36"/>
          <w:lang w:val="en-GB"/>
        </w:rPr>
        <w:t>.</w:t>
      </w:r>
    </w:p>
    <w:p w14:paraId="55706835"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طرق فهم احتياجات العملاء</w:t>
      </w:r>
    </w:p>
    <w:p w14:paraId="545A9D22"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أولاً: الاستماع الفعّال</w:t>
      </w:r>
    </w:p>
    <w:p w14:paraId="334B0010"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التركيز على ما يقوله العميل دون مقاطعة</w:t>
      </w:r>
      <w:r w:rsidRPr="00D0280D">
        <w:rPr>
          <w:rFonts w:ascii="Sakkal Majalla" w:eastAsia="Times New Roman" w:hAnsi="Sakkal Majalla"/>
          <w:b/>
          <w:bCs/>
          <w:color w:val="auto"/>
          <w:sz w:val="48"/>
          <w:szCs w:val="36"/>
          <w:lang w:val="en-GB"/>
        </w:rPr>
        <w:t>.</w:t>
      </w:r>
    </w:p>
    <w:p w14:paraId="5F4E3011"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ثانياً: طرح الأسئلة</w:t>
      </w:r>
    </w:p>
    <w:p w14:paraId="5596D63D"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استخدام أسئلة مفتوحة لفهم التفاصيل</w:t>
      </w:r>
      <w:r w:rsidRPr="00D0280D">
        <w:rPr>
          <w:rFonts w:ascii="Sakkal Majalla" w:eastAsia="Times New Roman" w:hAnsi="Sakkal Majalla"/>
          <w:b/>
          <w:bCs/>
          <w:color w:val="auto"/>
          <w:sz w:val="48"/>
          <w:szCs w:val="36"/>
          <w:lang w:val="en-GB"/>
        </w:rPr>
        <w:t>.</w:t>
      </w:r>
    </w:p>
    <w:p w14:paraId="16A5C8BD"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ثالثاً: تحليل سلوك العميل</w:t>
      </w:r>
    </w:p>
    <w:p w14:paraId="7112C7A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مراقبة طريقة استخدامه للخدمة أو المنتج</w:t>
      </w:r>
      <w:r w:rsidRPr="00D0280D">
        <w:rPr>
          <w:rFonts w:ascii="Sakkal Majalla" w:eastAsia="Times New Roman" w:hAnsi="Sakkal Majalla"/>
          <w:b/>
          <w:bCs/>
          <w:color w:val="auto"/>
          <w:sz w:val="48"/>
          <w:szCs w:val="36"/>
          <w:lang w:val="en-GB"/>
        </w:rPr>
        <w:t>.</w:t>
      </w:r>
    </w:p>
    <w:p w14:paraId="78837A49"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رابعاً: جمع البيانات</w:t>
      </w:r>
    </w:p>
    <w:p w14:paraId="66F72A25"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من خلال الاستبيانات والتقارير</w:t>
      </w:r>
      <w:r w:rsidRPr="00D0280D">
        <w:rPr>
          <w:rFonts w:ascii="Sakkal Majalla" w:eastAsia="Times New Roman" w:hAnsi="Sakkal Majalla"/>
          <w:b/>
          <w:bCs/>
          <w:color w:val="auto"/>
          <w:sz w:val="48"/>
          <w:szCs w:val="36"/>
          <w:lang w:val="en-GB"/>
        </w:rPr>
        <w:t>.</w:t>
      </w:r>
    </w:p>
    <w:p w14:paraId="3318AF60"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خامساً: التغذية الراجعة</w:t>
      </w:r>
    </w:p>
    <w:p w14:paraId="550CB8DC"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الاستفادة من آراء العملاء السابقة</w:t>
      </w:r>
      <w:r w:rsidRPr="00D0280D">
        <w:rPr>
          <w:rFonts w:ascii="Sakkal Majalla" w:eastAsia="Times New Roman" w:hAnsi="Sakkal Majalla"/>
          <w:b/>
          <w:bCs/>
          <w:color w:val="auto"/>
          <w:sz w:val="48"/>
          <w:szCs w:val="36"/>
          <w:lang w:val="en-GB"/>
        </w:rPr>
        <w:t>.</w:t>
      </w:r>
    </w:p>
    <w:p w14:paraId="0EDEA1DF" w14:textId="77777777" w:rsidR="00D0280D" w:rsidRDefault="00D0280D" w:rsidP="00D0280D">
      <w:pPr>
        <w:spacing w:after="200" w:line="240" w:lineRule="auto"/>
        <w:rPr>
          <w:rFonts w:ascii="Sakkal Majalla" w:eastAsia="Times New Roman" w:hAnsi="Sakkal Majalla"/>
          <w:b/>
          <w:bCs/>
          <w:color w:val="auto"/>
          <w:sz w:val="48"/>
          <w:szCs w:val="36"/>
          <w:rtl/>
        </w:rPr>
      </w:pPr>
    </w:p>
    <w:p w14:paraId="641CB898" w14:textId="19C0A74B"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lastRenderedPageBreak/>
        <w:t>أهمية فهم احتياجات العملاء</w:t>
      </w:r>
    </w:p>
    <w:p w14:paraId="3CE295E8" w14:textId="77777777" w:rsidR="00D0280D" w:rsidRPr="00D0280D" w:rsidRDefault="00D0280D">
      <w:pPr>
        <w:numPr>
          <w:ilvl w:val="0"/>
          <w:numId w:val="83"/>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تحسين جودة الخدمة</w:t>
      </w:r>
      <w:r w:rsidRPr="00D0280D">
        <w:rPr>
          <w:rFonts w:ascii="Sakkal Majalla" w:eastAsia="Times New Roman" w:hAnsi="Sakkal Majalla"/>
          <w:b/>
          <w:bCs/>
          <w:color w:val="auto"/>
          <w:sz w:val="48"/>
          <w:szCs w:val="36"/>
          <w:lang w:val="en-GB"/>
        </w:rPr>
        <w:t>.</w:t>
      </w:r>
    </w:p>
    <w:p w14:paraId="5B9DB454" w14:textId="77777777" w:rsidR="00D0280D" w:rsidRPr="00D0280D" w:rsidRDefault="00D0280D">
      <w:pPr>
        <w:numPr>
          <w:ilvl w:val="0"/>
          <w:numId w:val="83"/>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زيادة رضا العملاء</w:t>
      </w:r>
      <w:r w:rsidRPr="00D0280D">
        <w:rPr>
          <w:rFonts w:ascii="Sakkal Majalla" w:eastAsia="Times New Roman" w:hAnsi="Sakkal Majalla"/>
          <w:b/>
          <w:bCs/>
          <w:color w:val="auto"/>
          <w:sz w:val="48"/>
          <w:szCs w:val="36"/>
          <w:lang w:val="en-GB"/>
        </w:rPr>
        <w:t>.</w:t>
      </w:r>
    </w:p>
    <w:p w14:paraId="4C1BEC8E" w14:textId="77777777" w:rsidR="00D0280D" w:rsidRPr="00D0280D" w:rsidRDefault="00D0280D">
      <w:pPr>
        <w:numPr>
          <w:ilvl w:val="0"/>
          <w:numId w:val="83"/>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تطوير المنتجات</w:t>
      </w:r>
      <w:r w:rsidRPr="00D0280D">
        <w:rPr>
          <w:rFonts w:ascii="Sakkal Majalla" w:eastAsia="Times New Roman" w:hAnsi="Sakkal Majalla"/>
          <w:b/>
          <w:bCs/>
          <w:color w:val="auto"/>
          <w:sz w:val="48"/>
          <w:szCs w:val="36"/>
          <w:lang w:val="en-GB"/>
        </w:rPr>
        <w:t>.</w:t>
      </w:r>
    </w:p>
    <w:p w14:paraId="664EEEF5" w14:textId="77777777" w:rsidR="00D0280D" w:rsidRPr="00D0280D" w:rsidRDefault="00D0280D">
      <w:pPr>
        <w:numPr>
          <w:ilvl w:val="0"/>
          <w:numId w:val="83"/>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تقليل الشكاوى</w:t>
      </w:r>
      <w:r w:rsidRPr="00D0280D">
        <w:rPr>
          <w:rFonts w:ascii="Sakkal Majalla" w:eastAsia="Times New Roman" w:hAnsi="Sakkal Majalla"/>
          <w:b/>
          <w:bCs/>
          <w:color w:val="auto"/>
          <w:sz w:val="48"/>
          <w:szCs w:val="36"/>
          <w:lang w:val="en-GB"/>
        </w:rPr>
        <w:t>.</w:t>
      </w:r>
    </w:p>
    <w:p w14:paraId="04E9AAE0" w14:textId="54BB599B" w:rsidR="00D0280D" w:rsidRPr="00D0280D" w:rsidRDefault="00D0280D">
      <w:pPr>
        <w:numPr>
          <w:ilvl w:val="0"/>
          <w:numId w:val="83"/>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تعزيز المنافسة</w:t>
      </w:r>
      <w:r w:rsidRPr="00D0280D">
        <w:rPr>
          <w:rFonts w:ascii="Sakkal Majalla" w:eastAsia="Times New Roman" w:hAnsi="Sakkal Majalla"/>
          <w:b/>
          <w:bCs/>
          <w:color w:val="auto"/>
          <w:sz w:val="48"/>
          <w:szCs w:val="36"/>
          <w:lang w:val="en-GB"/>
        </w:rPr>
        <w:t>.</w:t>
      </w:r>
    </w:p>
    <w:p w14:paraId="134D0641" w14:textId="77777777" w:rsidR="00D0280D" w:rsidRPr="00D0280D" w:rsidRDefault="00D0280D" w:rsidP="00D0280D">
      <w:pPr>
        <w:spacing w:after="200" w:line="240" w:lineRule="auto"/>
        <w:jc w:val="center"/>
        <w:rPr>
          <w:rFonts w:ascii="Sakkal Majalla" w:eastAsia="Times New Roman" w:hAnsi="Sakkal Majalla"/>
          <w:b/>
          <w:bCs/>
          <w:color w:val="006666"/>
          <w:sz w:val="72"/>
          <w:szCs w:val="48"/>
          <w:lang w:val="en-GB"/>
        </w:rPr>
      </w:pPr>
      <w:r w:rsidRPr="00D0280D">
        <w:rPr>
          <w:rFonts w:ascii="Sakkal Majalla" w:eastAsia="Times New Roman" w:hAnsi="Sakkal Majalla"/>
          <w:b/>
          <w:bCs/>
          <w:color w:val="006666"/>
          <w:sz w:val="72"/>
          <w:szCs w:val="48"/>
          <w:rtl/>
        </w:rPr>
        <w:t>ثالثاً: إدارة توقعات العملاء</w:t>
      </w:r>
    </w:p>
    <w:p w14:paraId="47D090EA"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توقعات العملاء هي الصورة الذهنية التي يكونها العميل عن الخدمة أو المنتج قبل الحصول عليه، وقد تكون هذه التوقعات واقعية أو مبالغ فيها. وتكمن أهمية إدارة التوقعات في تحقيق التوازن بين ما يتوقعه العميل وما تستطيع المؤسسة تقديمه فعليًا</w:t>
      </w:r>
      <w:r w:rsidRPr="00D0280D">
        <w:rPr>
          <w:rFonts w:ascii="Sakkal Majalla" w:eastAsia="Times New Roman" w:hAnsi="Sakkal Majalla"/>
          <w:b/>
          <w:bCs/>
          <w:color w:val="auto"/>
          <w:sz w:val="48"/>
          <w:szCs w:val="36"/>
          <w:lang w:val="en-GB"/>
        </w:rPr>
        <w:t>.</w:t>
      </w:r>
    </w:p>
    <w:p w14:paraId="27542C3D"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مفهوم إدارة توقعات العملاء</w:t>
      </w:r>
    </w:p>
    <w:p w14:paraId="6331E1B8"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هي</w:t>
      </w:r>
      <w:r w:rsidRPr="00D0280D">
        <w:rPr>
          <w:rFonts w:ascii="Sakkal Majalla" w:eastAsia="Times New Roman" w:hAnsi="Sakkal Majalla"/>
          <w:b/>
          <w:bCs/>
          <w:color w:val="auto"/>
          <w:sz w:val="48"/>
          <w:szCs w:val="36"/>
          <w:lang w:val="en-GB"/>
        </w:rPr>
        <w:t>:</w:t>
      </w:r>
    </w:p>
    <w:p w14:paraId="0BAD4D94"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lang w:val="en-GB"/>
        </w:rPr>
        <w:t>"</w:t>
      </w:r>
      <w:r w:rsidRPr="00D0280D">
        <w:rPr>
          <w:rFonts w:ascii="Sakkal Majalla" w:eastAsia="Times New Roman" w:hAnsi="Sakkal Majalla"/>
          <w:b/>
          <w:bCs/>
          <w:color w:val="auto"/>
          <w:sz w:val="48"/>
          <w:szCs w:val="36"/>
          <w:rtl/>
        </w:rPr>
        <w:t>عملية توجيه وضبط توقعات العملاء بشكل واقعي من خلال التواصل الواضح والمستمر لضمان رضاهم عن الخدمة المقدمة</w:t>
      </w:r>
      <w:r w:rsidRPr="00D0280D">
        <w:rPr>
          <w:rFonts w:ascii="Sakkal Majalla" w:eastAsia="Times New Roman" w:hAnsi="Sakkal Majalla"/>
          <w:b/>
          <w:bCs/>
          <w:color w:val="auto"/>
          <w:sz w:val="48"/>
          <w:szCs w:val="36"/>
          <w:lang w:val="en-GB"/>
        </w:rPr>
        <w:t>."</w:t>
      </w:r>
    </w:p>
    <w:p w14:paraId="1285D24D"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أهمية إدارة التوقعات</w:t>
      </w:r>
    </w:p>
    <w:p w14:paraId="32E19BE8" w14:textId="690E4DA2"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D0280D">
        <w:rPr>
          <w:rFonts w:ascii="Sakkal Majalla" w:eastAsia="Times New Roman" w:hAnsi="Sakkal Majalla"/>
          <w:b/>
          <w:bCs/>
          <w:color w:val="auto"/>
          <w:sz w:val="48"/>
          <w:szCs w:val="36"/>
          <w:lang w:val="en-GB"/>
        </w:rPr>
        <w:t xml:space="preserve"> </w:t>
      </w:r>
      <w:r w:rsidRPr="00D0280D">
        <w:rPr>
          <w:rFonts w:ascii="Sakkal Majalla" w:eastAsia="Times New Roman" w:hAnsi="Sakkal Majalla"/>
          <w:b/>
          <w:bCs/>
          <w:color w:val="auto"/>
          <w:sz w:val="48"/>
          <w:szCs w:val="36"/>
          <w:rtl/>
        </w:rPr>
        <w:t>تقليل الشكاوى</w:t>
      </w:r>
    </w:p>
    <w:p w14:paraId="1426D525"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عندما تكون التوقعات واضحة تقل حالات عدم الرضا</w:t>
      </w:r>
      <w:r w:rsidRPr="00D0280D">
        <w:rPr>
          <w:rFonts w:ascii="Sakkal Majalla" w:eastAsia="Times New Roman" w:hAnsi="Sakkal Majalla"/>
          <w:b/>
          <w:bCs/>
          <w:color w:val="auto"/>
          <w:sz w:val="48"/>
          <w:szCs w:val="36"/>
          <w:lang w:val="en-GB"/>
        </w:rPr>
        <w:t>.</w:t>
      </w:r>
    </w:p>
    <w:p w14:paraId="30CBB952" w14:textId="781D3601"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D0280D">
        <w:rPr>
          <w:rFonts w:ascii="Sakkal Majalla" w:eastAsia="Times New Roman" w:hAnsi="Sakkal Majalla"/>
          <w:b/>
          <w:bCs/>
          <w:color w:val="auto"/>
          <w:sz w:val="48"/>
          <w:szCs w:val="36"/>
          <w:lang w:val="en-GB"/>
        </w:rPr>
        <w:t xml:space="preserve"> </w:t>
      </w:r>
      <w:r w:rsidRPr="00D0280D">
        <w:rPr>
          <w:rFonts w:ascii="Sakkal Majalla" w:eastAsia="Times New Roman" w:hAnsi="Sakkal Majalla"/>
          <w:b/>
          <w:bCs/>
          <w:color w:val="auto"/>
          <w:sz w:val="48"/>
          <w:szCs w:val="36"/>
          <w:rtl/>
        </w:rPr>
        <w:t>زيادة رضا العملاء</w:t>
      </w:r>
    </w:p>
    <w:p w14:paraId="12914034"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lastRenderedPageBreak/>
        <w:t>تحقيق ما تم الاتفاق عليه يعزز الرضا</w:t>
      </w:r>
      <w:r w:rsidRPr="00D0280D">
        <w:rPr>
          <w:rFonts w:ascii="Sakkal Majalla" w:eastAsia="Times New Roman" w:hAnsi="Sakkal Majalla"/>
          <w:b/>
          <w:bCs/>
          <w:color w:val="auto"/>
          <w:sz w:val="48"/>
          <w:szCs w:val="36"/>
          <w:lang w:val="en-GB"/>
        </w:rPr>
        <w:t>.</w:t>
      </w:r>
    </w:p>
    <w:p w14:paraId="6958D451" w14:textId="09B942D0"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D0280D">
        <w:rPr>
          <w:rFonts w:ascii="Sakkal Majalla" w:eastAsia="Times New Roman" w:hAnsi="Sakkal Majalla"/>
          <w:b/>
          <w:bCs/>
          <w:color w:val="auto"/>
          <w:sz w:val="48"/>
          <w:szCs w:val="36"/>
          <w:lang w:val="en-GB"/>
        </w:rPr>
        <w:t xml:space="preserve"> </w:t>
      </w:r>
      <w:r w:rsidRPr="00D0280D">
        <w:rPr>
          <w:rFonts w:ascii="Sakkal Majalla" w:eastAsia="Times New Roman" w:hAnsi="Sakkal Majalla"/>
          <w:b/>
          <w:bCs/>
          <w:color w:val="auto"/>
          <w:sz w:val="48"/>
          <w:szCs w:val="36"/>
          <w:rtl/>
        </w:rPr>
        <w:t>بناء الثقة</w:t>
      </w:r>
    </w:p>
    <w:p w14:paraId="0FD627EE"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الشفافية تعزز الثقة بين العميل والمؤسسة</w:t>
      </w:r>
      <w:r w:rsidRPr="00D0280D">
        <w:rPr>
          <w:rFonts w:ascii="Sakkal Majalla" w:eastAsia="Times New Roman" w:hAnsi="Sakkal Majalla"/>
          <w:b/>
          <w:bCs/>
          <w:color w:val="auto"/>
          <w:sz w:val="48"/>
          <w:szCs w:val="36"/>
          <w:lang w:val="en-GB"/>
        </w:rPr>
        <w:t>.</w:t>
      </w:r>
    </w:p>
    <w:p w14:paraId="25C69CA5" w14:textId="30A2FCF3"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D0280D">
        <w:rPr>
          <w:rFonts w:ascii="Sakkal Majalla" w:eastAsia="Times New Roman" w:hAnsi="Sakkal Majalla"/>
          <w:b/>
          <w:bCs/>
          <w:color w:val="auto"/>
          <w:sz w:val="48"/>
          <w:szCs w:val="36"/>
          <w:lang w:val="en-GB"/>
        </w:rPr>
        <w:t xml:space="preserve"> </w:t>
      </w:r>
      <w:r w:rsidRPr="00D0280D">
        <w:rPr>
          <w:rFonts w:ascii="Sakkal Majalla" w:eastAsia="Times New Roman" w:hAnsi="Sakkal Majalla"/>
          <w:b/>
          <w:bCs/>
          <w:color w:val="auto"/>
          <w:sz w:val="48"/>
          <w:szCs w:val="36"/>
          <w:rtl/>
        </w:rPr>
        <w:t>تحسين العلاقة طويلة المدى</w:t>
      </w:r>
    </w:p>
    <w:p w14:paraId="4F742ED9"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العميل الراضي يستمر في التعامل</w:t>
      </w:r>
      <w:r w:rsidRPr="00D0280D">
        <w:rPr>
          <w:rFonts w:ascii="Sakkal Majalla" w:eastAsia="Times New Roman" w:hAnsi="Sakkal Majalla"/>
          <w:b/>
          <w:bCs/>
          <w:color w:val="auto"/>
          <w:sz w:val="48"/>
          <w:szCs w:val="36"/>
          <w:lang w:val="en-GB"/>
        </w:rPr>
        <w:t>.</w:t>
      </w:r>
    </w:p>
    <w:p w14:paraId="37360A8E"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استراتيجيات إدارة توقعات العملاء</w:t>
      </w:r>
    </w:p>
    <w:p w14:paraId="2F3FCD9E"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أولاً: الوضوح في المعلومات</w:t>
      </w:r>
    </w:p>
    <w:p w14:paraId="3DBFECA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تقديم معلومات دقيقة منذ البداية</w:t>
      </w:r>
      <w:r w:rsidRPr="00D0280D">
        <w:rPr>
          <w:rFonts w:ascii="Sakkal Majalla" w:eastAsia="Times New Roman" w:hAnsi="Sakkal Majalla"/>
          <w:b/>
          <w:bCs/>
          <w:color w:val="auto"/>
          <w:sz w:val="48"/>
          <w:szCs w:val="36"/>
          <w:lang w:val="en-GB"/>
        </w:rPr>
        <w:t>.</w:t>
      </w:r>
    </w:p>
    <w:p w14:paraId="06E7B797"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ثانياً: عدم المبالغة في الوعود</w:t>
      </w:r>
    </w:p>
    <w:p w14:paraId="027AD04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تجنب تقديم وعود غير واقعية</w:t>
      </w:r>
      <w:r w:rsidRPr="00D0280D">
        <w:rPr>
          <w:rFonts w:ascii="Sakkal Majalla" w:eastAsia="Times New Roman" w:hAnsi="Sakkal Majalla"/>
          <w:b/>
          <w:bCs/>
          <w:color w:val="auto"/>
          <w:sz w:val="48"/>
          <w:szCs w:val="36"/>
          <w:lang w:val="en-GB"/>
        </w:rPr>
        <w:t>.</w:t>
      </w:r>
    </w:p>
    <w:p w14:paraId="3C961FD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ثالثاً: التواصل المستمر</w:t>
      </w:r>
    </w:p>
    <w:p w14:paraId="66517831"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إبقاء العميل على اطلاع بالتحديثات</w:t>
      </w:r>
      <w:r w:rsidRPr="00D0280D">
        <w:rPr>
          <w:rFonts w:ascii="Sakkal Majalla" w:eastAsia="Times New Roman" w:hAnsi="Sakkal Majalla"/>
          <w:b/>
          <w:bCs/>
          <w:color w:val="auto"/>
          <w:sz w:val="48"/>
          <w:szCs w:val="36"/>
          <w:lang w:val="en-GB"/>
        </w:rPr>
        <w:t>.</w:t>
      </w:r>
    </w:p>
    <w:p w14:paraId="5E7CD9E6"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رابعاً: تحديد حدود الخدمة</w:t>
      </w:r>
    </w:p>
    <w:p w14:paraId="76C02E2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توضيح ما يمكن وما لا يمكن تقديمه</w:t>
      </w:r>
      <w:r w:rsidRPr="00D0280D">
        <w:rPr>
          <w:rFonts w:ascii="Sakkal Majalla" w:eastAsia="Times New Roman" w:hAnsi="Sakkal Majalla"/>
          <w:b/>
          <w:bCs/>
          <w:color w:val="auto"/>
          <w:sz w:val="48"/>
          <w:szCs w:val="36"/>
          <w:lang w:val="en-GB"/>
        </w:rPr>
        <w:t>.</w:t>
      </w:r>
    </w:p>
    <w:p w14:paraId="45B8B4EA"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خامساً: الشفافية</w:t>
      </w:r>
    </w:p>
    <w:p w14:paraId="5A0147F4"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إبلاغ العميل بأي تأخير أو تغيير فور حدوثه</w:t>
      </w:r>
      <w:r w:rsidRPr="00D0280D">
        <w:rPr>
          <w:rFonts w:ascii="Sakkal Majalla" w:eastAsia="Times New Roman" w:hAnsi="Sakkal Majalla"/>
          <w:b/>
          <w:bCs/>
          <w:color w:val="auto"/>
          <w:sz w:val="48"/>
          <w:szCs w:val="36"/>
          <w:lang w:val="en-GB"/>
        </w:rPr>
        <w:t>.</w:t>
      </w:r>
    </w:p>
    <w:p w14:paraId="5010AEBD" w14:textId="77777777" w:rsidR="00D0280D" w:rsidRDefault="00D0280D" w:rsidP="00D0280D">
      <w:pPr>
        <w:spacing w:after="200" w:line="240" w:lineRule="auto"/>
        <w:rPr>
          <w:rFonts w:ascii="Sakkal Majalla" w:eastAsia="Times New Roman" w:hAnsi="Sakkal Majalla"/>
          <w:b/>
          <w:bCs/>
          <w:color w:val="auto"/>
          <w:sz w:val="48"/>
          <w:szCs w:val="36"/>
          <w:rtl/>
        </w:rPr>
      </w:pPr>
    </w:p>
    <w:p w14:paraId="171FC3AC" w14:textId="77777777" w:rsidR="00D0280D" w:rsidRDefault="00D0280D" w:rsidP="00D0280D">
      <w:pPr>
        <w:spacing w:after="200" w:line="240" w:lineRule="auto"/>
        <w:rPr>
          <w:rFonts w:ascii="Sakkal Majalla" w:eastAsia="Times New Roman" w:hAnsi="Sakkal Majalla"/>
          <w:b/>
          <w:bCs/>
          <w:color w:val="auto"/>
          <w:sz w:val="48"/>
          <w:szCs w:val="36"/>
          <w:rtl/>
        </w:rPr>
      </w:pPr>
    </w:p>
    <w:p w14:paraId="7E323866" w14:textId="2B0C6F8A"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lastRenderedPageBreak/>
        <w:t>أخطاء شائعة</w:t>
      </w:r>
    </w:p>
    <w:p w14:paraId="67AA9C4F" w14:textId="77777777" w:rsidR="00D0280D" w:rsidRPr="00D0280D" w:rsidRDefault="00D0280D">
      <w:pPr>
        <w:numPr>
          <w:ilvl w:val="0"/>
          <w:numId w:val="84"/>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تقديم وعود غير واقعية</w:t>
      </w:r>
      <w:r w:rsidRPr="00D0280D">
        <w:rPr>
          <w:rFonts w:ascii="Sakkal Majalla" w:eastAsia="Times New Roman" w:hAnsi="Sakkal Majalla"/>
          <w:b/>
          <w:bCs/>
          <w:color w:val="auto"/>
          <w:sz w:val="48"/>
          <w:szCs w:val="36"/>
          <w:lang w:val="en-GB"/>
        </w:rPr>
        <w:t>.</w:t>
      </w:r>
    </w:p>
    <w:p w14:paraId="173B7B43" w14:textId="77777777" w:rsidR="00D0280D" w:rsidRPr="00D0280D" w:rsidRDefault="00D0280D">
      <w:pPr>
        <w:numPr>
          <w:ilvl w:val="0"/>
          <w:numId w:val="84"/>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غموض المعلومات</w:t>
      </w:r>
      <w:r w:rsidRPr="00D0280D">
        <w:rPr>
          <w:rFonts w:ascii="Sakkal Majalla" w:eastAsia="Times New Roman" w:hAnsi="Sakkal Majalla"/>
          <w:b/>
          <w:bCs/>
          <w:color w:val="auto"/>
          <w:sz w:val="48"/>
          <w:szCs w:val="36"/>
          <w:lang w:val="en-GB"/>
        </w:rPr>
        <w:t>.</w:t>
      </w:r>
    </w:p>
    <w:p w14:paraId="5FF476C8" w14:textId="77777777" w:rsidR="00D0280D" w:rsidRPr="00D0280D" w:rsidRDefault="00D0280D">
      <w:pPr>
        <w:numPr>
          <w:ilvl w:val="0"/>
          <w:numId w:val="84"/>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تأخير الردود</w:t>
      </w:r>
      <w:r w:rsidRPr="00D0280D">
        <w:rPr>
          <w:rFonts w:ascii="Sakkal Majalla" w:eastAsia="Times New Roman" w:hAnsi="Sakkal Majalla"/>
          <w:b/>
          <w:bCs/>
          <w:color w:val="auto"/>
          <w:sz w:val="48"/>
          <w:szCs w:val="36"/>
          <w:lang w:val="en-GB"/>
        </w:rPr>
        <w:t>.</w:t>
      </w:r>
    </w:p>
    <w:p w14:paraId="30984D6E" w14:textId="3B75F842" w:rsidR="00D0280D" w:rsidRPr="00D0280D" w:rsidRDefault="00D0280D">
      <w:pPr>
        <w:numPr>
          <w:ilvl w:val="0"/>
          <w:numId w:val="84"/>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عدم المتابعة</w:t>
      </w:r>
      <w:r w:rsidRPr="00D0280D">
        <w:rPr>
          <w:rFonts w:ascii="Sakkal Majalla" w:eastAsia="Times New Roman" w:hAnsi="Sakkal Majalla"/>
          <w:b/>
          <w:bCs/>
          <w:color w:val="auto"/>
          <w:sz w:val="48"/>
          <w:szCs w:val="36"/>
          <w:lang w:val="en-GB"/>
        </w:rPr>
        <w:t>.</w:t>
      </w:r>
    </w:p>
    <w:p w14:paraId="5DDF4EA6" w14:textId="77777777" w:rsidR="00D0280D" w:rsidRPr="00D0280D" w:rsidRDefault="00D0280D" w:rsidP="00D0280D">
      <w:pPr>
        <w:spacing w:after="200" w:line="240" w:lineRule="auto"/>
        <w:jc w:val="center"/>
        <w:rPr>
          <w:rFonts w:ascii="Sakkal Majalla" w:eastAsia="Times New Roman" w:hAnsi="Sakkal Majalla"/>
          <w:b/>
          <w:bCs/>
          <w:color w:val="006666"/>
          <w:sz w:val="56"/>
          <w:szCs w:val="44"/>
          <w:lang w:val="en-GB"/>
        </w:rPr>
      </w:pPr>
      <w:r w:rsidRPr="00D0280D">
        <w:rPr>
          <w:rFonts w:ascii="Sakkal Majalla" w:eastAsia="Times New Roman" w:hAnsi="Sakkal Majalla"/>
          <w:b/>
          <w:bCs/>
          <w:color w:val="006666"/>
          <w:sz w:val="56"/>
          <w:szCs w:val="44"/>
          <w:rtl/>
        </w:rPr>
        <w:t>رابعاً: التعامل مع الشكاوى والاستفسارات</w:t>
      </w:r>
    </w:p>
    <w:p w14:paraId="5AD92067"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مقدمة</w:t>
      </w:r>
    </w:p>
    <w:p w14:paraId="56BCF10C"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تُعد الشكاوى والاستفسارات جزءًا طبيعيًا من علاقة المؤسسة بالعملاء، بل إنها تمثل فرصة مهمة لتحسين الخدمة وتطوير الأداء إذا تم التعامل معها بشكل احترافي</w:t>
      </w:r>
      <w:r w:rsidRPr="00D0280D">
        <w:rPr>
          <w:rFonts w:ascii="Sakkal Majalla" w:eastAsia="Times New Roman" w:hAnsi="Sakkal Majalla"/>
          <w:b/>
          <w:bCs/>
          <w:color w:val="auto"/>
          <w:sz w:val="48"/>
          <w:szCs w:val="36"/>
          <w:lang w:val="en-GB"/>
        </w:rPr>
        <w:t>.</w:t>
      </w:r>
    </w:p>
    <w:p w14:paraId="29784D33"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مفهوم الشكاوى</w:t>
      </w:r>
    </w:p>
    <w:p w14:paraId="07367054"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هي</w:t>
      </w:r>
      <w:r w:rsidRPr="00D0280D">
        <w:rPr>
          <w:rFonts w:ascii="Sakkal Majalla" w:eastAsia="Times New Roman" w:hAnsi="Sakkal Majalla"/>
          <w:b/>
          <w:bCs/>
          <w:color w:val="auto"/>
          <w:sz w:val="48"/>
          <w:szCs w:val="36"/>
          <w:lang w:val="en-GB"/>
        </w:rPr>
        <w:t>:</w:t>
      </w:r>
    </w:p>
    <w:p w14:paraId="4E7FEEFA"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lang w:val="en-GB"/>
        </w:rPr>
        <w:t>"</w:t>
      </w:r>
      <w:r w:rsidRPr="00D0280D">
        <w:rPr>
          <w:rFonts w:ascii="Sakkal Majalla" w:eastAsia="Times New Roman" w:hAnsi="Sakkal Majalla"/>
          <w:b/>
          <w:bCs/>
          <w:color w:val="auto"/>
          <w:sz w:val="48"/>
          <w:szCs w:val="36"/>
          <w:rtl/>
        </w:rPr>
        <w:t>تعبير العميل عن عدم رضاه عن خدمة أو منتج نتيجة لوجود مشكلة أو خلل أو سوء فهم</w:t>
      </w:r>
      <w:r w:rsidRPr="00D0280D">
        <w:rPr>
          <w:rFonts w:ascii="Sakkal Majalla" w:eastAsia="Times New Roman" w:hAnsi="Sakkal Majalla"/>
          <w:b/>
          <w:bCs/>
          <w:color w:val="auto"/>
          <w:sz w:val="48"/>
          <w:szCs w:val="36"/>
          <w:lang w:val="en-GB"/>
        </w:rPr>
        <w:t>."</w:t>
      </w:r>
    </w:p>
    <w:p w14:paraId="1CFFC9F5"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مفهوم الاستفسارات</w:t>
      </w:r>
    </w:p>
    <w:p w14:paraId="1BF38D61"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هي</w:t>
      </w:r>
      <w:r w:rsidRPr="00D0280D">
        <w:rPr>
          <w:rFonts w:ascii="Sakkal Majalla" w:eastAsia="Times New Roman" w:hAnsi="Sakkal Majalla"/>
          <w:b/>
          <w:bCs/>
          <w:color w:val="auto"/>
          <w:sz w:val="48"/>
          <w:szCs w:val="36"/>
          <w:lang w:val="en-GB"/>
        </w:rPr>
        <w:t>:</w:t>
      </w:r>
    </w:p>
    <w:p w14:paraId="69837FC1"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lang w:val="en-GB"/>
        </w:rPr>
        <w:t>"</w:t>
      </w:r>
      <w:r w:rsidRPr="00D0280D">
        <w:rPr>
          <w:rFonts w:ascii="Sakkal Majalla" w:eastAsia="Times New Roman" w:hAnsi="Sakkal Majalla"/>
          <w:b/>
          <w:bCs/>
          <w:color w:val="auto"/>
          <w:sz w:val="48"/>
          <w:szCs w:val="36"/>
          <w:rtl/>
        </w:rPr>
        <w:t>طلبات للحصول على معلومات أو توضيحات حول خدمة أو منتج</w:t>
      </w:r>
      <w:r w:rsidRPr="00D0280D">
        <w:rPr>
          <w:rFonts w:ascii="Sakkal Majalla" w:eastAsia="Times New Roman" w:hAnsi="Sakkal Majalla"/>
          <w:b/>
          <w:bCs/>
          <w:color w:val="auto"/>
          <w:sz w:val="48"/>
          <w:szCs w:val="36"/>
          <w:lang w:val="en-GB"/>
        </w:rPr>
        <w:t>."</w:t>
      </w:r>
    </w:p>
    <w:p w14:paraId="74C8EDD2"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أهمية التعامل الجيد مع الشكاوى</w:t>
      </w:r>
    </w:p>
    <w:p w14:paraId="5B5881E8" w14:textId="77777777" w:rsidR="00D0280D" w:rsidRPr="00D0280D" w:rsidRDefault="00D0280D">
      <w:pPr>
        <w:numPr>
          <w:ilvl w:val="0"/>
          <w:numId w:val="85"/>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تحسين جودة الخدمة</w:t>
      </w:r>
      <w:r w:rsidRPr="00D0280D">
        <w:rPr>
          <w:rFonts w:ascii="Sakkal Majalla" w:eastAsia="Times New Roman" w:hAnsi="Sakkal Majalla"/>
          <w:b/>
          <w:bCs/>
          <w:color w:val="auto"/>
          <w:sz w:val="48"/>
          <w:szCs w:val="36"/>
          <w:lang w:val="en-GB"/>
        </w:rPr>
        <w:t>.</w:t>
      </w:r>
    </w:p>
    <w:p w14:paraId="6D7C7B6B" w14:textId="77777777" w:rsidR="00D0280D" w:rsidRPr="00D0280D" w:rsidRDefault="00D0280D">
      <w:pPr>
        <w:numPr>
          <w:ilvl w:val="0"/>
          <w:numId w:val="85"/>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lastRenderedPageBreak/>
        <w:t>رفع رضا العملاء</w:t>
      </w:r>
      <w:r w:rsidRPr="00D0280D">
        <w:rPr>
          <w:rFonts w:ascii="Sakkal Majalla" w:eastAsia="Times New Roman" w:hAnsi="Sakkal Majalla"/>
          <w:b/>
          <w:bCs/>
          <w:color w:val="auto"/>
          <w:sz w:val="48"/>
          <w:szCs w:val="36"/>
          <w:lang w:val="en-GB"/>
        </w:rPr>
        <w:t>.</w:t>
      </w:r>
    </w:p>
    <w:p w14:paraId="5B97A56A" w14:textId="77777777" w:rsidR="00D0280D" w:rsidRPr="00D0280D" w:rsidRDefault="00D0280D">
      <w:pPr>
        <w:numPr>
          <w:ilvl w:val="0"/>
          <w:numId w:val="85"/>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اكتشاف المشكلات</w:t>
      </w:r>
      <w:r w:rsidRPr="00D0280D">
        <w:rPr>
          <w:rFonts w:ascii="Sakkal Majalla" w:eastAsia="Times New Roman" w:hAnsi="Sakkal Majalla"/>
          <w:b/>
          <w:bCs/>
          <w:color w:val="auto"/>
          <w:sz w:val="48"/>
          <w:szCs w:val="36"/>
          <w:lang w:val="en-GB"/>
        </w:rPr>
        <w:t>.</w:t>
      </w:r>
    </w:p>
    <w:p w14:paraId="63B1C2ED" w14:textId="77777777" w:rsidR="00D0280D" w:rsidRPr="00D0280D" w:rsidRDefault="00D0280D">
      <w:pPr>
        <w:numPr>
          <w:ilvl w:val="0"/>
          <w:numId w:val="85"/>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تعزيز سمعة المؤسسة</w:t>
      </w:r>
      <w:r w:rsidRPr="00D0280D">
        <w:rPr>
          <w:rFonts w:ascii="Sakkal Majalla" w:eastAsia="Times New Roman" w:hAnsi="Sakkal Majalla"/>
          <w:b/>
          <w:bCs/>
          <w:color w:val="auto"/>
          <w:sz w:val="48"/>
          <w:szCs w:val="36"/>
          <w:lang w:val="en-GB"/>
        </w:rPr>
        <w:t>.</w:t>
      </w:r>
    </w:p>
    <w:p w14:paraId="358FDBC2" w14:textId="77777777" w:rsidR="00D0280D" w:rsidRPr="00D0280D" w:rsidRDefault="00D0280D">
      <w:pPr>
        <w:numPr>
          <w:ilvl w:val="0"/>
          <w:numId w:val="85"/>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زيادة ولاء العملاء</w:t>
      </w:r>
      <w:r w:rsidRPr="00D0280D">
        <w:rPr>
          <w:rFonts w:ascii="Sakkal Majalla" w:eastAsia="Times New Roman" w:hAnsi="Sakkal Majalla"/>
          <w:b/>
          <w:bCs/>
          <w:color w:val="auto"/>
          <w:sz w:val="48"/>
          <w:szCs w:val="36"/>
          <w:lang w:val="en-GB"/>
        </w:rPr>
        <w:t>.</w:t>
      </w:r>
    </w:p>
    <w:p w14:paraId="6AEE7D43"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خطوات التعامل مع الشكاوى</w:t>
      </w:r>
    </w:p>
    <w:p w14:paraId="5A4860BC"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أولاً: الاستماع الكامل</w:t>
      </w:r>
    </w:p>
    <w:p w14:paraId="25B3EDA1"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ترك العميل يعبر عن شكواه دون مقاطعة</w:t>
      </w:r>
      <w:r w:rsidRPr="00D0280D">
        <w:rPr>
          <w:rFonts w:ascii="Sakkal Majalla" w:eastAsia="Times New Roman" w:hAnsi="Sakkal Majalla"/>
          <w:b/>
          <w:bCs/>
          <w:color w:val="auto"/>
          <w:sz w:val="48"/>
          <w:szCs w:val="36"/>
          <w:lang w:val="en-GB"/>
        </w:rPr>
        <w:t>.</w:t>
      </w:r>
    </w:p>
    <w:p w14:paraId="02B01175"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ثانياً: إظهار التعاطف</w:t>
      </w:r>
    </w:p>
    <w:p w14:paraId="379A726C"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مثل</w:t>
      </w:r>
      <w:r w:rsidRPr="00D0280D">
        <w:rPr>
          <w:rFonts w:ascii="Sakkal Majalla" w:eastAsia="Times New Roman" w:hAnsi="Sakkal Majalla"/>
          <w:b/>
          <w:bCs/>
          <w:color w:val="auto"/>
          <w:sz w:val="48"/>
          <w:szCs w:val="36"/>
          <w:lang w:val="en-GB"/>
        </w:rPr>
        <w:t>:</w:t>
      </w:r>
      <w:r w:rsidRPr="00D0280D">
        <w:rPr>
          <w:rFonts w:ascii="Sakkal Majalla" w:eastAsia="Times New Roman" w:hAnsi="Sakkal Majalla"/>
          <w:b/>
          <w:bCs/>
          <w:color w:val="auto"/>
          <w:sz w:val="48"/>
          <w:szCs w:val="36"/>
          <w:lang w:val="en-GB"/>
        </w:rPr>
        <w:br/>
        <w:t>"</w:t>
      </w:r>
      <w:r w:rsidRPr="00D0280D">
        <w:rPr>
          <w:rFonts w:ascii="Sakkal Majalla" w:eastAsia="Times New Roman" w:hAnsi="Sakkal Majalla"/>
          <w:b/>
          <w:bCs/>
          <w:color w:val="auto"/>
          <w:sz w:val="48"/>
          <w:szCs w:val="36"/>
          <w:rtl/>
        </w:rPr>
        <w:t>نعتذر عن هذا الموقف ونفهم شعورك</w:t>
      </w:r>
      <w:r w:rsidRPr="00D0280D">
        <w:rPr>
          <w:rFonts w:ascii="Sakkal Majalla" w:eastAsia="Times New Roman" w:hAnsi="Sakkal Majalla"/>
          <w:b/>
          <w:bCs/>
          <w:color w:val="auto"/>
          <w:sz w:val="48"/>
          <w:szCs w:val="36"/>
          <w:lang w:val="en-GB"/>
        </w:rPr>
        <w:t>."</w:t>
      </w:r>
    </w:p>
    <w:p w14:paraId="3B246690"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ثالثاً: تحديد المشكلة</w:t>
      </w:r>
    </w:p>
    <w:p w14:paraId="7E7F7E2C"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فهم سبب الشكوى بدقة</w:t>
      </w:r>
      <w:r w:rsidRPr="00D0280D">
        <w:rPr>
          <w:rFonts w:ascii="Sakkal Majalla" w:eastAsia="Times New Roman" w:hAnsi="Sakkal Majalla"/>
          <w:b/>
          <w:bCs/>
          <w:color w:val="auto"/>
          <w:sz w:val="48"/>
          <w:szCs w:val="36"/>
          <w:lang w:val="en-GB"/>
        </w:rPr>
        <w:t>.</w:t>
      </w:r>
    </w:p>
    <w:p w14:paraId="7C185258"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رابعاً: تقديم الحلول</w:t>
      </w:r>
    </w:p>
    <w:p w14:paraId="4C1BFD9E"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اقتراح بدائل مناسبة</w:t>
      </w:r>
      <w:r w:rsidRPr="00D0280D">
        <w:rPr>
          <w:rFonts w:ascii="Sakkal Majalla" w:eastAsia="Times New Roman" w:hAnsi="Sakkal Majalla"/>
          <w:b/>
          <w:bCs/>
          <w:color w:val="auto"/>
          <w:sz w:val="48"/>
          <w:szCs w:val="36"/>
          <w:lang w:val="en-GB"/>
        </w:rPr>
        <w:t>.</w:t>
      </w:r>
    </w:p>
    <w:p w14:paraId="68DD75C8"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خامساً: التنفيذ السريع</w:t>
      </w:r>
    </w:p>
    <w:p w14:paraId="12FC5C44"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معالجة المشكلة بأسرع وقت ممكن</w:t>
      </w:r>
      <w:r w:rsidRPr="00D0280D">
        <w:rPr>
          <w:rFonts w:ascii="Sakkal Majalla" w:eastAsia="Times New Roman" w:hAnsi="Sakkal Majalla"/>
          <w:b/>
          <w:bCs/>
          <w:color w:val="auto"/>
          <w:sz w:val="48"/>
          <w:szCs w:val="36"/>
          <w:lang w:val="en-GB"/>
        </w:rPr>
        <w:t>.</w:t>
      </w:r>
    </w:p>
    <w:p w14:paraId="766C51AD"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سادساً: المتابعة</w:t>
      </w:r>
    </w:p>
    <w:p w14:paraId="348643CC"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lastRenderedPageBreak/>
        <w:t>التأكد من رضا العميل بعد الحل</w:t>
      </w:r>
      <w:r w:rsidRPr="00D0280D">
        <w:rPr>
          <w:rFonts w:ascii="Sakkal Majalla" w:eastAsia="Times New Roman" w:hAnsi="Sakkal Majalla"/>
          <w:b/>
          <w:bCs/>
          <w:color w:val="auto"/>
          <w:sz w:val="48"/>
          <w:szCs w:val="36"/>
          <w:lang w:val="en-GB"/>
        </w:rPr>
        <w:t>.</w:t>
      </w:r>
    </w:p>
    <w:p w14:paraId="1DE3BCF5"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التعامل مع الاستفسارات</w:t>
      </w:r>
    </w:p>
    <w:p w14:paraId="44D4C04C" w14:textId="77777777" w:rsidR="00D0280D" w:rsidRPr="00D0280D" w:rsidRDefault="00D0280D">
      <w:pPr>
        <w:numPr>
          <w:ilvl w:val="0"/>
          <w:numId w:val="86"/>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الرد السريع</w:t>
      </w:r>
      <w:r w:rsidRPr="00D0280D">
        <w:rPr>
          <w:rFonts w:ascii="Sakkal Majalla" w:eastAsia="Times New Roman" w:hAnsi="Sakkal Majalla"/>
          <w:b/>
          <w:bCs/>
          <w:color w:val="auto"/>
          <w:sz w:val="48"/>
          <w:szCs w:val="36"/>
          <w:lang w:val="en-GB"/>
        </w:rPr>
        <w:t>.</w:t>
      </w:r>
    </w:p>
    <w:p w14:paraId="30E1ED6A" w14:textId="77777777" w:rsidR="00D0280D" w:rsidRPr="00D0280D" w:rsidRDefault="00D0280D">
      <w:pPr>
        <w:numPr>
          <w:ilvl w:val="0"/>
          <w:numId w:val="86"/>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تقديم معلومات دقيقة</w:t>
      </w:r>
      <w:r w:rsidRPr="00D0280D">
        <w:rPr>
          <w:rFonts w:ascii="Sakkal Majalla" w:eastAsia="Times New Roman" w:hAnsi="Sakkal Majalla"/>
          <w:b/>
          <w:bCs/>
          <w:color w:val="auto"/>
          <w:sz w:val="48"/>
          <w:szCs w:val="36"/>
          <w:lang w:val="en-GB"/>
        </w:rPr>
        <w:t>.</w:t>
      </w:r>
    </w:p>
    <w:p w14:paraId="665DD21F" w14:textId="77777777" w:rsidR="00D0280D" w:rsidRPr="00D0280D" w:rsidRDefault="00D0280D">
      <w:pPr>
        <w:numPr>
          <w:ilvl w:val="0"/>
          <w:numId w:val="86"/>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استخدام لغة واضحة</w:t>
      </w:r>
      <w:r w:rsidRPr="00D0280D">
        <w:rPr>
          <w:rFonts w:ascii="Sakkal Majalla" w:eastAsia="Times New Roman" w:hAnsi="Sakkal Majalla"/>
          <w:b/>
          <w:bCs/>
          <w:color w:val="auto"/>
          <w:sz w:val="48"/>
          <w:szCs w:val="36"/>
          <w:lang w:val="en-GB"/>
        </w:rPr>
        <w:t>.</w:t>
      </w:r>
    </w:p>
    <w:p w14:paraId="3852EE91" w14:textId="77777777" w:rsidR="00D0280D" w:rsidRPr="00D0280D" w:rsidRDefault="00D0280D">
      <w:pPr>
        <w:numPr>
          <w:ilvl w:val="0"/>
          <w:numId w:val="86"/>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التأكد من فهم العميل</w:t>
      </w:r>
      <w:r w:rsidRPr="00D0280D">
        <w:rPr>
          <w:rFonts w:ascii="Sakkal Majalla" w:eastAsia="Times New Roman" w:hAnsi="Sakkal Majalla"/>
          <w:b/>
          <w:bCs/>
          <w:color w:val="auto"/>
          <w:sz w:val="48"/>
          <w:szCs w:val="36"/>
          <w:lang w:val="en-GB"/>
        </w:rPr>
        <w:t>.</w:t>
      </w:r>
    </w:p>
    <w:p w14:paraId="6096FB74"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أخطاء يجب تجنبها</w:t>
      </w:r>
    </w:p>
    <w:p w14:paraId="1B39759F" w14:textId="77777777" w:rsidR="00D0280D" w:rsidRPr="00D0280D" w:rsidRDefault="00D0280D">
      <w:pPr>
        <w:numPr>
          <w:ilvl w:val="0"/>
          <w:numId w:val="87"/>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تجاهل الشكوى</w:t>
      </w:r>
      <w:r w:rsidRPr="00D0280D">
        <w:rPr>
          <w:rFonts w:ascii="Sakkal Majalla" w:eastAsia="Times New Roman" w:hAnsi="Sakkal Majalla"/>
          <w:b/>
          <w:bCs/>
          <w:color w:val="auto"/>
          <w:sz w:val="48"/>
          <w:szCs w:val="36"/>
          <w:lang w:val="en-GB"/>
        </w:rPr>
        <w:t>.</w:t>
      </w:r>
    </w:p>
    <w:p w14:paraId="06621E7F" w14:textId="77777777" w:rsidR="00D0280D" w:rsidRPr="00D0280D" w:rsidRDefault="00D0280D">
      <w:pPr>
        <w:numPr>
          <w:ilvl w:val="0"/>
          <w:numId w:val="87"/>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الدفاع المبالغ فيه</w:t>
      </w:r>
      <w:r w:rsidRPr="00D0280D">
        <w:rPr>
          <w:rFonts w:ascii="Sakkal Majalla" w:eastAsia="Times New Roman" w:hAnsi="Sakkal Majalla"/>
          <w:b/>
          <w:bCs/>
          <w:color w:val="auto"/>
          <w:sz w:val="48"/>
          <w:szCs w:val="36"/>
          <w:lang w:val="en-GB"/>
        </w:rPr>
        <w:t>.</w:t>
      </w:r>
    </w:p>
    <w:p w14:paraId="7D38976B" w14:textId="77777777" w:rsidR="00D0280D" w:rsidRPr="00D0280D" w:rsidRDefault="00D0280D">
      <w:pPr>
        <w:numPr>
          <w:ilvl w:val="0"/>
          <w:numId w:val="87"/>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إلقاء اللوم على العميل</w:t>
      </w:r>
      <w:r w:rsidRPr="00D0280D">
        <w:rPr>
          <w:rFonts w:ascii="Sakkal Majalla" w:eastAsia="Times New Roman" w:hAnsi="Sakkal Majalla"/>
          <w:b/>
          <w:bCs/>
          <w:color w:val="auto"/>
          <w:sz w:val="48"/>
          <w:szCs w:val="36"/>
          <w:lang w:val="en-GB"/>
        </w:rPr>
        <w:t>.</w:t>
      </w:r>
    </w:p>
    <w:p w14:paraId="0657192B" w14:textId="745545C6" w:rsidR="00D0280D" w:rsidRPr="00D0280D" w:rsidRDefault="00D0280D">
      <w:pPr>
        <w:numPr>
          <w:ilvl w:val="0"/>
          <w:numId w:val="87"/>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التأخير في الرد</w:t>
      </w:r>
      <w:r w:rsidRPr="00D0280D">
        <w:rPr>
          <w:rFonts w:ascii="Sakkal Majalla" w:eastAsia="Times New Roman" w:hAnsi="Sakkal Majalla"/>
          <w:b/>
          <w:bCs/>
          <w:color w:val="auto"/>
          <w:sz w:val="48"/>
          <w:szCs w:val="36"/>
          <w:lang w:val="en-GB"/>
        </w:rPr>
        <w:t>.</w:t>
      </w:r>
    </w:p>
    <w:p w14:paraId="566D2FE8" w14:textId="77777777" w:rsidR="00D0280D" w:rsidRPr="00D0280D" w:rsidRDefault="00D0280D" w:rsidP="00D0280D">
      <w:pPr>
        <w:spacing w:after="200" w:line="240" w:lineRule="auto"/>
        <w:jc w:val="center"/>
        <w:rPr>
          <w:rFonts w:ascii="Sakkal Majalla" w:eastAsia="Times New Roman" w:hAnsi="Sakkal Majalla"/>
          <w:b/>
          <w:bCs/>
          <w:color w:val="006666"/>
          <w:sz w:val="72"/>
          <w:szCs w:val="48"/>
          <w:lang w:val="en-GB"/>
        </w:rPr>
      </w:pPr>
      <w:r w:rsidRPr="00D0280D">
        <w:rPr>
          <w:rFonts w:ascii="Sakkal Majalla" w:eastAsia="Times New Roman" w:hAnsi="Sakkal Majalla"/>
          <w:b/>
          <w:bCs/>
          <w:color w:val="006666"/>
          <w:sz w:val="72"/>
          <w:szCs w:val="48"/>
          <w:rtl/>
        </w:rPr>
        <w:t>خامساً: تعزيز تجربة العميل</w:t>
      </w:r>
    </w:p>
    <w:p w14:paraId="35D3B458"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مقدمة</w:t>
      </w:r>
    </w:p>
    <w:p w14:paraId="15BA5E60"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تجربة العميل هي الصورة الكاملة التي يكوّنها العميل عن المؤسسة بناءً على كل تفاعل حدث معه قبل وأثناء وبعد الحصول على الخدمة، وهي عنصر حاسم في نجاح المؤسسات الحديثة</w:t>
      </w:r>
      <w:r w:rsidRPr="00D0280D">
        <w:rPr>
          <w:rFonts w:ascii="Sakkal Majalla" w:eastAsia="Times New Roman" w:hAnsi="Sakkal Majalla"/>
          <w:b/>
          <w:bCs/>
          <w:color w:val="auto"/>
          <w:sz w:val="48"/>
          <w:szCs w:val="36"/>
          <w:lang w:val="en-GB"/>
        </w:rPr>
        <w:t>.</w:t>
      </w:r>
    </w:p>
    <w:p w14:paraId="0A91C20A" w14:textId="77777777" w:rsidR="00D0280D" w:rsidRDefault="00D0280D" w:rsidP="00D0280D">
      <w:pPr>
        <w:spacing w:after="200" w:line="240" w:lineRule="auto"/>
        <w:rPr>
          <w:rFonts w:ascii="Sakkal Majalla" w:eastAsia="Times New Roman" w:hAnsi="Sakkal Majalla"/>
          <w:b/>
          <w:bCs/>
          <w:color w:val="auto"/>
          <w:sz w:val="48"/>
          <w:szCs w:val="36"/>
          <w:rtl/>
        </w:rPr>
      </w:pPr>
    </w:p>
    <w:p w14:paraId="31AD7A63" w14:textId="77777777" w:rsidR="00D0280D" w:rsidRDefault="00D0280D" w:rsidP="00D0280D">
      <w:pPr>
        <w:spacing w:after="200" w:line="240" w:lineRule="auto"/>
        <w:rPr>
          <w:rFonts w:ascii="Sakkal Majalla" w:eastAsia="Times New Roman" w:hAnsi="Sakkal Majalla"/>
          <w:b/>
          <w:bCs/>
          <w:color w:val="auto"/>
          <w:sz w:val="48"/>
          <w:szCs w:val="36"/>
          <w:rtl/>
        </w:rPr>
      </w:pPr>
    </w:p>
    <w:p w14:paraId="29C34A84" w14:textId="14CDAE89"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lastRenderedPageBreak/>
        <w:t>مفهوم تجربة العميل</w:t>
      </w:r>
    </w:p>
    <w:p w14:paraId="440E61ED"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هي</w:t>
      </w:r>
      <w:r w:rsidRPr="00D0280D">
        <w:rPr>
          <w:rFonts w:ascii="Sakkal Majalla" w:eastAsia="Times New Roman" w:hAnsi="Sakkal Majalla"/>
          <w:b/>
          <w:bCs/>
          <w:color w:val="auto"/>
          <w:sz w:val="48"/>
          <w:szCs w:val="36"/>
          <w:lang w:val="en-GB"/>
        </w:rPr>
        <w:t>:</w:t>
      </w:r>
    </w:p>
    <w:p w14:paraId="76CF8ED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lang w:val="en-GB"/>
        </w:rPr>
        <w:t>"</w:t>
      </w:r>
      <w:r w:rsidRPr="00D0280D">
        <w:rPr>
          <w:rFonts w:ascii="Sakkal Majalla" w:eastAsia="Times New Roman" w:hAnsi="Sakkal Majalla"/>
          <w:b/>
          <w:bCs/>
          <w:color w:val="auto"/>
          <w:sz w:val="48"/>
          <w:szCs w:val="36"/>
          <w:rtl/>
        </w:rPr>
        <w:t>مجمل الانطباعات والمشاعر التي تتكون لدى العميل نتيجة تفاعله مع المؤسسة عبر جميع نقاط الاتصال</w:t>
      </w:r>
      <w:r w:rsidRPr="00D0280D">
        <w:rPr>
          <w:rFonts w:ascii="Sakkal Majalla" w:eastAsia="Times New Roman" w:hAnsi="Sakkal Majalla"/>
          <w:b/>
          <w:bCs/>
          <w:color w:val="auto"/>
          <w:sz w:val="48"/>
          <w:szCs w:val="36"/>
          <w:lang w:val="en-GB"/>
        </w:rPr>
        <w:t>."</w:t>
      </w:r>
    </w:p>
    <w:p w14:paraId="13A8EFAF"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أهمية تجربة العميل</w:t>
      </w:r>
    </w:p>
    <w:p w14:paraId="52FFCAFD" w14:textId="013860C5"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D0280D">
        <w:rPr>
          <w:rFonts w:ascii="Sakkal Majalla" w:eastAsia="Times New Roman" w:hAnsi="Sakkal Majalla"/>
          <w:b/>
          <w:bCs/>
          <w:color w:val="auto"/>
          <w:sz w:val="48"/>
          <w:szCs w:val="36"/>
          <w:lang w:val="en-GB"/>
        </w:rPr>
        <w:t xml:space="preserve"> </w:t>
      </w:r>
      <w:r w:rsidRPr="00D0280D">
        <w:rPr>
          <w:rFonts w:ascii="Sakkal Majalla" w:eastAsia="Times New Roman" w:hAnsi="Sakkal Majalla"/>
          <w:b/>
          <w:bCs/>
          <w:color w:val="auto"/>
          <w:sz w:val="48"/>
          <w:szCs w:val="36"/>
          <w:rtl/>
        </w:rPr>
        <w:t>زيادة الولاء</w:t>
      </w:r>
    </w:p>
    <w:p w14:paraId="3A1B3183"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تجربة إيجابية تجعل العميل يعود مرة أخرى</w:t>
      </w:r>
      <w:r w:rsidRPr="00D0280D">
        <w:rPr>
          <w:rFonts w:ascii="Sakkal Majalla" w:eastAsia="Times New Roman" w:hAnsi="Sakkal Majalla"/>
          <w:b/>
          <w:bCs/>
          <w:color w:val="auto"/>
          <w:sz w:val="48"/>
          <w:szCs w:val="36"/>
          <w:lang w:val="en-GB"/>
        </w:rPr>
        <w:t>.</w:t>
      </w:r>
    </w:p>
    <w:p w14:paraId="4047541E" w14:textId="6126F854"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D0280D">
        <w:rPr>
          <w:rFonts w:ascii="Sakkal Majalla" w:eastAsia="Times New Roman" w:hAnsi="Sakkal Majalla"/>
          <w:b/>
          <w:bCs/>
          <w:color w:val="auto"/>
          <w:sz w:val="48"/>
          <w:szCs w:val="36"/>
          <w:rtl/>
        </w:rPr>
        <w:t>تحسين السمعة</w:t>
      </w:r>
    </w:p>
    <w:p w14:paraId="0B72E176"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العملاء ينقلون تجاربهم للآخرين</w:t>
      </w:r>
      <w:r w:rsidRPr="00D0280D">
        <w:rPr>
          <w:rFonts w:ascii="Sakkal Majalla" w:eastAsia="Times New Roman" w:hAnsi="Sakkal Majalla"/>
          <w:b/>
          <w:bCs/>
          <w:color w:val="auto"/>
          <w:sz w:val="48"/>
          <w:szCs w:val="36"/>
          <w:lang w:val="en-GB"/>
        </w:rPr>
        <w:t>.</w:t>
      </w:r>
    </w:p>
    <w:p w14:paraId="5140282F" w14:textId="50850A1C"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D0280D">
        <w:rPr>
          <w:rFonts w:ascii="Sakkal Majalla" w:eastAsia="Times New Roman" w:hAnsi="Sakkal Majalla"/>
          <w:b/>
          <w:bCs/>
          <w:color w:val="auto"/>
          <w:sz w:val="48"/>
          <w:szCs w:val="36"/>
          <w:lang w:val="en-GB"/>
        </w:rPr>
        <w:t xml:space="preserve"> </w:t>
      </w:r>
      <w:r w:rsidRPr="00D0280D">
        <w:rPr>
          <w:rFonts w:ascii="Sakkal Majalla" w:eastAsia="Times New Roman" w:hAnsi="Sakkal Majalla"/>
          <w:b/>
          <w:bCs/>
          <w:color w:val="auto"/>
          <w:sz w:val="48"/>
          <w:szCs w:val="36"/>
          <w:rtl/>
        </w:rPr>
        <w:t>زيادة الأرباح</w:t>
      </w:r>
    </w:p>
    <w:p w14:paraId="25527562"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العملاء الراضون يشترون أكثر</w:t>
      </w:r>
      <w:r w:rsidRPr="00D0280D">
        <w:rPr>
          <w:rFonts w:ascii="Sakkal Majalla" w:eastAsia="Times New Roman" w:hAnsi="Sakkal Majalla"/>
          <w:b/>
          <w:bCs/>
          <w:color w:val="auto"/>
          <w:sz w:val="48"/>
          <w:szCs w:val="36"/>
          <w:lang w:val="en-GB"/>
        </w:rPr>
        <w:t>.</w:t>
      </w:r>
    </w:p>
    <w:p w14:paraId="676DF010" w14:textId="7712B919"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D0280D">
        <w:rPr>
          <w:rFonts w:ascii="Sakkal Majalla" w:eastAsia="Times New Roman" w:hAnsi="Sakkal Majalla"/>
          <w:b/>
          <w:bCs/>
          <w:color w:val="auto"/>
          <w:sz w:val="48"/>
          <w:szCs w:val="36"/>
          <w:rtl/>
        </w:rPr>
        <w:t>تقليل فقدان العملاء</w:t>
      </w:r>
    </w:p>
    <w:p w14:paraId="7F9F903E"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تجربة جيدة تقلل من ترك العملاء</w:t>
      </w:r>
      <w:r w:rsidRPr="00D0280D">
        <w:rPr>
          <w:rFonts w:ascii="Sakkal Majalla" w:eastAsia="Times New Roman" w:hAnsi="Sakkal Majalla"/>
          <w:b/>
          <w:bCs/>
          <w:color w:val="auto"/>
          <w:sz w:val="48"/>
          <w:szCs w:val="36"/>
          <w:lang w:val="en-GB"/>
        </w:rPr>
        <w:t>.</w:t>
      </w:r>
    </w:p>
    <w:p w14:paraId="276D9316"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عناصر تجربة العميل</w:t>
      </w:r>
    </w:p>
    <w:p w14:paraId="31B07082"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جودة الخدمة</w:t>
      </w:r>
    </w:p>
    <w:p w14:paraId="58D909E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مدى تلبية الخدمة لتوقعات العميل</w:t>
      </w:r>
      <w:r w:rsidRPr="00D0280D">
        <w:rPr>
          <w:rFonts w:ascii="Sakkal Majalla" w:eastAsia="Times New Roman" w:hAnsi="Sakkal Majalla"/>
          <w:b/>
          <w:bCs/>
          <w:color w:val="auto"/>
          <w:sz w:val="48"/>
          <w:szCs w:val="36"/>
          <w:lang w:val="en-GB"/>
        </w:rPr>
        <w:t>.</w:t>
      </w:r>
    </w:p>
    <w:p w14:paraId="195F0672"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سرعة الاستجابة</w:t>
      </w:r>
    </w:p>
    <w:p w14:paraId="6D86F71D"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الوقت المستغرق في تقديم الخدمة</w:t>
      </w:r>
      <w:r w:rsidRPr="00D0280D">
        <w:rPr>
          <w:rFonts w:ascii="Sakkal Majalla" w:eastAsia="Times New Roman" w:hAnsi="Sakkal Majalla"/>
          <w:b/>
          <w:bCs/>
          <w:color w:val="auto"/>
          <w:sz w:val="48"/>
          <w:szCs w:val="36"/>
          <w:lang w:val="en-GB"/>
        </w:rPr>
        <w:t>.</w:t>
      </w:r>
    </w:p>
    <w:p w14:paraId="6DC2FA1C"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lastRenderedPageBreak/>
        <w:t>سهولة الوصول</w:t>
      </w:r>
    </w:p>
    <w:p w14:paraId="6C01F7A2"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سهولة التواصل مع المؤسسة</w:t>
      </w:r>
      <w:r w:rsidRPr="00D0280D">
        <w:rPr>
          <w:rFonts w:ascii="Sakkal Majalla" w:eastAsia="Times New Roman" w:hAnsi="Sakkal Majalla"/>
          <w:b/>
          <w:bCs/>
          <w:color w:val="auto"/>
          <w:sz w:val="48"/>
          <w:szCs w:val="36"/>
          <w:lang w:val="en-GB"/>
        </w:rPr>
        <w:t>.</w:t>
      </w:r>
    </w:p>
    <w:p w14:paraId="2285FE9C"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التواصل الفعّال</w:t>
      </w:r>
    </w:p>
    <w:p w14:paraId="09856AC9"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وضوح المعلومات وسهولة الفهم</w:t>
      </w:r>
      <w:r w:rsidRPr="00D0280D">
        <w:rPr>
          <w:rFonts w:ascii="Sakkal Majalla" w:eastAsia="Times New Roman" w:hAnsi="Sakkal Majalla"/>
          <w:b/>
          <w:bCs/>
          <w:color w:val="auto"/>
          <w:sz w:val="48"/>
          <w:szCs w:val="36"/>
          <w:lang w:val="en-GB"/>
        </w:rPr>
        <w:t>.</w:t>
      </w:r>
    </w:p>
    <w:p w14:paraId="5E5E58C4"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الاهتمام الشخصي</w:t>
      </w:r>
    </w:p>
    <w:p w14:paraId="6480366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معاملة العميل كفرد مهم</w:t>
      </w:r>
      <w:r w:rsidRPr="00D0280D">
        <w:rPr>
          <w:rFonts w:ascii="Sakkal Majalla" w:eastAsia="Times New Roman" w:hAnsi="Sakkal Majalla"/>
          <w:b/>
          <w:bCs/>
          <w:color w:val="auto"/>
          <w:sz w:val="48"/>
          <w:szCs w:val="36"/>
          <w:lang w:val="en-GB"/>
        </w:rPr>
        <w:t>.</w:t>
      </w:r>
    </w:p>
    <w:p w14:paraId="25B53B5C"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استراتيجيات تعزيز تجربة العميل</w:t>
      </w:r>
    </w:p>
    <w:p w14:paraId="34B2F5A4"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أولاً: تحسين جودة الخدمة</w:t>
      </w:r>
    </w:p>
    <w:p w14:paraId="5086576A"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تطوير العمليات باستمرار</w:t>
      </w:r>
      <w:r w:rsidRPr="00D0280D">
        <w:rPr>
          <w:rFonts w:ascii="Sakkal Majalla" w:eastAsia="Times New Roman" w:hAnsi="Sakkal Majalla"/>
          <w:b/>
          <w:bCs/>
          <w:color w:val="auto"/>
          <w:sz w:val="48"/>
          <w:szCs w:val="36"/>
          <w:lang w:val="en-GB"/>
        </w:rPr>
        <w:t>.</w:t>
      </w:r>
    </w:p>
    <w:p w14:paraId="4CD4583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ثانياً: تدريب الموظفين</w:t>
      </w:r>
    </w:p>
    <w:p w14:paraId="094A4175"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رفع مهارات التواصل وخدمة العملاء</w:t>
      </w:r>
      <w:r w:rsidRPr="00D0280D">
        <w:rPr>
          <w:rFonts w:ascii="Sakkal Majalla" w:eastAsia="Times New Roman" w:hAnsi="Sakkal Majalla"/>
          <w:b/>
          <w:bCs/>
          <w:color w:val="auto"/>
          <w:sz w:val="48"/>
          <w:szCs w:val="36"/>
          <w:lang w:val="en-GB"/>
        </w:rPr>
        <w:t>.</w:t>
      </w:r>
    </w:p>
    <w:p w14:paraId="00BDCD72"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ثالثاً: استخدام التكنولوجيا</w:t>
      </w:r>
    </w:p>
    <w:p w14:paraId="0C7F3AC6"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مثل أنظمة الدعم والرد السريع</w:t>
      </w:r>
      <w:r w:rsidRPr="00D0280D">
        <w:rPr>
          <w:rFonts w:ascii="Sakkal Majalla" w:eastAsia="Times New Roman" w:hAnsi="Sakkal Majalla"/>
          <w:b/>
          <w:bCs/>
          <w:color w:val="auto"/>
          <w:sz w:val="48"/>
          <w:szCs w:val="36"/>
          <w:lang w:val="en-GB"/>
        </w:rPr>
        <w:t>.</w:t>
      </w:r>
    </w:p>
    <w:p w14:paraId="07FE85CA"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رابعاً: جمع التغذية الراجعة</w:t>
      </w:r>
    </w:p>
    <w:p w14:paraId="4A5F5CC7"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الاستفادة من آراء العملاء</w:t>
      </w:r>
      <w:r w:rsidRPr="00D0280D">
        <w:rPr>
          <w:rFonts w:ascii="Sakkal Majalla" w:eastAsia="Times New Roman" w:hAnsi="Sakkal Majalla"/>
          <w:b/>
          <w:bCs/>
          <w:color w:val="auto"/>
          <w:sz w:val="48"/>
          <w:szCs w:val="36"/>
          <w:lang w:val="en-GB"/>
        </w:rPr>
        <w:t>.</w:t>
      </w:r>
    </w:p>
    <w:p w14:paraId="47771DF0"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خامساً: التخصيص</w:t>
      </w:r>
    </w:p>
    <w:p w14:paraId="3FC4680A"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تقديم خدمات تناسب احتياجات كل عميل</w:t>
      </w:r>
      <w:r w:rsidRPr="00D0280D">
        <w:rPr>
          <w:rFonts w:ascii="Sakkal Majalla" w:eastAsia="Times New Roman" w:hAnsi="Sakkal Majalla"/>
          <w:b/>
          <w:bCs/>
          <w:color w:val="auto"/>
          <w:sz w:val="48"/>
          <w:szCs w:val="36"/>
          <w:lang w:val="en-GB"/>
        </w:rPr>
        <w:t>.</w:t>
      </w:r>
    </w:p>
    <w:p w14:paraId="6CD81807"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سادساً: الاهتمام بالتفاصيل</w:t>
      </w:r>
    </w:p>
    <w:p w14:paraId="391EC0ED"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lastRenderedPageBreak/>
        <w:t>كل نقطة تواصل تؤثر في تجربة العميل</w:t>
      </w:r>
      <w:r w:rsidRPr="00D0280D">
        <w:rPr>
          <w:rFonts w:ascii="Sakkal Majalla" w:eastAsia="Times New Roman" w:hAnsi="Sakkal Majalla"/>
          <w:b/>
          <w:bCs/>
          <w:color w:val="auto"/>
          <w:sz w:val="48"/>
          <w:szCs w:val="36"/>
          <w:lang w:val="en-GB"/>
        </w:rPr>
        <w:t>.</w:t>
      </w:r>
    </w:p>
    <w:p w14:paraId="6BDC0BA7"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أخطاء تؤثر سلبًا على تجربة العميل</w:t>
      </w:r>
    </w:p>
    <w:p w14:paraId="73B7F169" w14:textId="77777777" w:rsidR="00D0280D" w:rsidRPr="00D0280D" w:rsidRDefault="00D0280D">
      <w:pPr>
        <w:numPr>
          <w:ilvl w:val="0"/>
          <w:numId w:val="88"/>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التأخير في الرد</w:t>
      </w:r>
      <w:r w:rsidRPr="00D0280D">
        <w:rPr>
          <w:rFonts w:ascii="Sakkal Majalla" w:eastAsia="Times New Roman" w:hAnsi="Sakkal Majalla"/>
          <w:b/>
          <w:bCs/>
          <w:color w:val="auto"/>
          <w:sz w:val="48"/>
          <w:szCs w:val="36"/>
          <w:lang w:val="en-GB"/>
        </w:rPr>
        <w:t>.</w:t>
      </w:r>
    </w:p>
    <w:p w14:paraId="72B55123" w14:textId="77777777" w:rsidR="00D0280D" w:rsidRPr="00D0280D" w:rsidRDefault="00D0280D">
      <w:pPr>
        <w:numPr>
          <w:ilvl w:val="0"/>
          <w:numId w:val="88"/>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سوء المعاملة</w:t>
      </w:r>
      <w:r w:rsidRPr="00D0280D">
        <w:rPr>
          <w:rFonts w:ascii="Sakkal Majalla" w:eastAsia="Times New Roman" w:hAnsi="Sakkal Majalla"/>
          <w:b/>
          <w:bCs/>
          <w:color w:val="auto"/>
          <w:sz w:val="48"/>
          <w:szCs w:val="36"/>
          <w:lang w:val="en-GB"/>
        </w:rPr>
        <w:t>.</w:t>
      </w:r>
    </w:p>
    <w:p w14:paraId="30F69FA1" w14:textId="77777777" w:rsidR="00D0280D" w:rsidRPr="00D0280D" w:rsidRDefault="00D0280D">
      <w:pPr>
        <w:numPr>
          <w:ilvl w:val="0"/>
          <w:numId w:val="88"/>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عدم الوضوح</w:t>
      </w:r>
      <w:r w:rsidRPr="00D0280D">
        <w:rPr>
          <w:rFonts w:ascii="Sakkal Majalla" w:eastAsia="Times New Roman" w:hAnsi="Sakkal Majalla"/>
          <w:b/>
          <w:bCs/>
          <w:color w:val="auto"/>
          <w:sz w:val="48"/>
          <w:szCs w:val="36"/>
          <w:lang w:val="en-GB"/>
        </w:rPr>
        <w:t>.</w:t>
      </w:r>
    </w:p>
    <w:p w14:paraId="0056BD55" w14:textId="77777777" w:rsidR="00D0280D" w:rsidRPr="00D0280D" w:rsidRDefault="00D0280D">
      <w:pPr>
        <w:numPr>
          <w:ilvl w:val="0"/>
          <w:numId w:val="88"/>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تجاهل الشكاوى</w:t>
      </w:r>
      <w:r w:rsidRPr="00D0280D">
        <w:rPr>
          <w:rFonts w:ascii="Sakkal Majalla" w:eastAsia="Times New Roman" w:hAnsi="Sakkal Majalla"/>
          <w:b/>
          <w:bCs/>
          <w:color w:val="auto"/>
          <w:sz w:val="48"/>
          <w:szCs w:val="36"/>
          <w:lang w:val="en-GB"/>
        </w:rPr>
        <w:t>.</w:t>
      </w:r>
    </w:p>
    <w:p w14:paraId="1AAA1131" w14:textId="77777777" w:rsidR="00D0280D" w:rsidRPr="00D0280D" w:rsidRDefault="00D0280D">
      <w:pPr>
        <w:numPr>
          <w:ilvl w:val="0"/>
          <w:numId w:val="88"/>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تقديم وعود غير دقيقة</w:t>
      </w:r>
      <w:r w:rsidRPr="00D0280D">
        <w:rPr>
          <w:rFonts w:ascii="Sakkal Majalla" w:eastAsia="Times New Roman" w:hAnsi="Sakkal Majalla"/>
          <w:b/>
          <w:bCs/>
          <w:color w:val="auto"/>
          <w:sz w:val="48"/>
          <w:szCs w:val="36"/>
          <w:lang w:val="en-GB"/>
        </w:rPr>
        <w:t>.</w:t>
      </w:r>
    </w:p>
    <w:p w14:paraId="2AECC066" w14:textId="77777777" w:rsidR="00146577" w:rsidRPr="00D0280D" w:rsidRDefault="00146577" w:rsidP="00E32711">
      <w:pPr>
        <w:spacing w:after="200"/>
        <w:rPr>
          <w:rFonts w:ascii="Sakkal Majalla" w:eastAsia="Times New Roman" w:hAnsi="Sakkal Majalla"/>
          <w:b/>
          <w:bCs/>
          <w:color w:val="006666"/>
          <w:sz w:val="48"/>
          <w:szCs w:val="36"/>
          <w:rtl/>
        </w:rPr>
      </w:pPr>
    </w:p>
    <w:p w14:paraId="5BC922E2" w14:textId="77777777" w:rsidR="00146577" w:rsidRDefault="00146577" w:rsidP="00E32711">
      <w:pPr>
        <w:spacing w:after="200"/>
        <w:rPr>
          <w:rFonts w:ascii="Sakkal Majalla" w:eastAsia="Times New Roman" w:hAnsi="Sakkal Majalla"/>
          <w:b/>
          <w:bCs/>
          <w:color w:val="006666"/>
          <w:sz w:val="160"/>
          <w:szCs w:val="72"/>
          <w:rtl/>
        </w:rPr>
      </w:pPr>
    </w:p>
    <w:p w14:paraId="5AA07675" w14:textId="77777777" w:rsidR="00146577" w:rsidRDefault="00146577" w:rsidP="00E32711">
      <w:pPr>
        <w:spacing w:after="200"/>
        <w:rPr>
          <w:rFonts w:ascii="Sakkal Majalla" w:eastAsia="Times New Roman" w:hAnsi="Sakkal Majalla"/>
          <w:b/>
          <w:bCs/>
          <w:color w:val="006666"/>
          <w:sz w:val="160"/>
          <w:szCs w:val="72"/>
          <w:rtl/>
        </w:rPr>
      </w:pPr>
    </w:p>
    <w:p w14:paraId="245C5884" w14:textId="77777777" w:rsidR="00146577" w:rsidRDefault="00146577" w:rsidP="00E32711">
      <w:pPr>
        <w:spacing w:after="200"/>
        <w:rPr>
          <w:rFonts w:ascii="Sakkal Majalla" w:eastAsia="Times New Roman" w:hAnsi="Sakkal Majalla"/>
          <w:b/>
          <w:bCs/>
          <w:color w:val="006666"/>
          <w:sz w:val="160"/>
          <w:szCs w:val="72"/>
          <w:rtl/>
        </w:rPr>
      </w:pPr>
    </w:p>
    <w:p w14:paraId="2E67DDCD" w14:textId="77777777" w:rsidR="00146577" w:rsidRDefault="00146577" w:rsidP="00E32711">
      <w:pPr>
        <w:spacing w:after="200"/>
        <w:rPr>
          <w:rFonts w:ascii="Sakkal Majalla" w:eastAsia="Times New Roman" w:hAnsi="Sakkal Majalla"/>
          <w:b/>
          <w:bCs/>
          <w:color w:val="006666"/>
          <w:sz w:val="160"/>
          <w:szCs w:val="72"/>
          <w:rtl/>
        </w:rPr>
      </w:pPr>
    </w:p>
    <w:p w14:paraId="6F1842B8" w14:textId="77777777" w:rsidR="00146577" w:rsidRDefault="00146577" w:rsidP="00E32711">
      <w:pPr>
        <w:spacing w:after="200"/>
        <w:rPr>
          <w:rFonts w:ascii="Sakkal Majalla" w:eastAsia="Times New Roman" w:hAnsi="Sakkal Majalla"/>
          <w:b/>
          <w:bCs/>
          <w:color w:val="006666"/>
          <w:sz w:val="160"/>
          <w:szCs w:val="72"/>
          <w:rtl/>
        </w:rPr>
      </w:pPr>
    </w:p>
    <w:p w14:paraId="5DBA6A3F" w14:textId="01D12F39" w:rsidR="00146577" w:rsidRPr="004270E1" w:rsidRDefault="004270E1" w:rsidP="00E32711">
      <w:pPr>
        <w:spacing w:after="200"/>
        <w:rPr>
          <w:rFonts w:ascii="Sakkal Majalla" w:eastAsia="Times New Roman" w:hAnsi="Sakkal Majalla"/>
          <w:b/>
          <w:bCs/>
          <w:color w:val="006666"/>
          <w:sz w:val="48"/>
          <w:szCs w:val="36"/>
          <w:rtl/>
        </w:rPr>
      </w:pPr>
      <w:r w:rsidRPr="004270E1">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25984" behindDoc="0" locked="0" layoutInCell="1" allowOverlap="1" wp14:anchorId="510D43FF" wp14:editId="4DBD14CC">
                <wp:simplePos x="0" y="0"/>
                <wp:positionH relativeFrom="page">
                  <wp:align>right</wp:align>
                </wp:positionH>
                <wp:positionV relativeFrom="paragraph">
                  <wp:posOffset>-200025</wp:posOffset>
                </wp:positionV>
                <wp:extent cx="7548918" cy="9724208"/>
                <wp:effectExtent l="0" t="0" r="0" b="0"/>
                <wp:wrapNone/>
                <wp:docPr id="1271655300" name="Group 522"/>
                <wp:cNvGraphicFramePr/>
                <a:graphic xmlns:a="http://schemas.openxmlformats.org/drawingml/2006/main">
                  <a:graphicData uri="http://schemas.microsoft.com/office/word/2010/wordprocessingGroup">
                    <wpg:wgp>
                      <wpg:cNvGrpSpPr/>
                      <wpg:grpSpPr>
                        <a:xfrm>
                          <a:off x="0" y="0"/>
                          <a:ext cx="7548918" cy="9724208"/>
                          <a:chOff x="-977340" y="-65858"/>
                          <a:chExt cx="7548918" cy="9724208"/>
                        </a:xfrm>
                      </wpg:grpSpPr>
                      <wpg:grpSp>
                        <wpg:cNvPr id="1104435976" name="Group 1104435976"/>
                        <wpg:cNvGrpSpPr/>
                        <wpg:grpSpPr>
                          <a:xfrm>
                            <a:off x="-977340" y="-65858"/>
                            <a:ext cx="7548918" cy="9724208"/>
                            <a:chOff x="-1386931" y="-370658"/>
                            <a:chExt cx="7549041" cy="9724208"/>
                          </a:xfrm>
                        </wpg:grpSpPr>
                        <wpg:grpSp>
                          <wpg:cNvPr id="2034482172" name="Group 2034482172"/>
                          <wpg:cNvGrpSpPr/>
                          <wpg:grpSpPr>
                            <a:xfrm>
                              <a:off x="-1386931" y="2571750"/>
                              <a:ext cx="7082981" cy="6781800"/>
                              <a:chOff x="-1548879" y="0"/>
                              <a:chExt cx="7083075" cy="6782280"/>
                            </a:xfrm>
                          </wpg:grpSpPr>
                          <wpg:grpSp>
                            <wpg:cNvPr id="1949762910" name="Group 25"/>
                            <wpg:cNvGrpSpPr/>
                            <wpg:grpSpPr>
                              <a:xfrm>
                                <a:off x="3129659" y="0"/>
                                <a:ext cx="2262710" cy="515506"/>
                                <a:chOff x="3849285" y="0"/>
                                <a:chExt cx="2262710" cy="515506"/>
                              </a:xfrm>
                            </wpg:grpSpPr>
                            <wpg:grpSp>
                              <wpg:cNvPr id="1071184886" name="Group 1071184886"/>
                              <wpg:cNvGrpSpPr/>
                              <wpg:grpSpPr>
                                <a:xfrm>
                                  <a:off x="5606227" y="0"/>
                                  <a:ext cx="505768" cy="515506"/>
                                  <a:chOff x="5606227" y="0"/>
                                  <a:chExt cx="505768" cy="515506"/>
                                </a:xfrm>
                              </wpg:grpSpPr>
                              <wps:wsp>
                                <wps:cNvPr id="645903134" name="Oval 645903134"/>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317482176" name="Picture 317482176" descr="Target "/>
                                  <pic:cNvPicPr>
                                    <a:picLocks noChangeAspect="1" noChangeArrowheads="1"/>
                                  </pic:cNvPicPr>
                                </pic:nvPicPr>
                                <pic:blipFill>
                                  <a:blip r:embed="rId1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317057568" name="TextBox 34"/>
                              <wps:cNvSpPr txBox="1"/>
                              <wps:spPr>
                                <a:xfrm>
                                  <a:off x="3849285" y="69514"/>
                                  <a:ext cx="1754557" cy="441357"/>
                                </a:xfrm>
                                <a:prstGeom prst="rect">
                                  <a:avLst/>
                                </a:prstGeom>
                                <a:noFill/>
                              </wps:spPr>
                              <wps:txbx>
                                <w:txbxContent>
                                  <w:p w14:paraId="1FBA0277" w14:textId="77777777" w:rsidR="004270E1" w:rsidRPr="00BC6FB1" w:rsidRDefault="004270E1" w:rsidP="004270E1">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342724854" name="Group 26"/>
                            <wpg:cNvGrpSpPr/>
                            <wpg:grpSpPr>
                              <a:xfrm>
                                <a:off x="-129" y="9939"/>
                                <a:ext cx="2261364" cy="514985"/>
                                <a:chOff x="-129" y="0"/>
                                <a:chExt cx="2261672" cy="515506"/>
                              </a:xfrm>
                            </wpg:grpSpPr>
                            <wps:wsp>
                              <wps:cNvPr id="1169584261" name="Oval 1169584261"/>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2073457657" name="TextBox 34"/>
                              <wps:cNvSpPr txBox="1"/>
                              <wps:spPr>
                                <a:xfrm>
                                  <a:off x="-129" y="69511"/>
                                  <a:ext cx="1756066" cy="441803"/>
                                </a:xfrm>
                                <a:prstGeom prst="rect">
                                  <a:avLst/>
                                </a:prstGeom>
                                <a:noFill/>
                              </wps:spPr>
                              <wps:txbx>
                                <w:txbxContent>
                                  <w:p w14:paraId="3DFD5E81" w14:textId="77777777" w:rsidR="004270E1" w:rsidRPr="00BC6FB1" w:rsidRDefault="004270E1" w:rsidP="004270E1">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2024623134" name="Picture 2024623134" descr="Note "/>
                                <pic:cNvPicPr>
                                  <a:picLocks noChangeAspect="1" noChangeArrowheads="1"/>
                                </pic:cNvPicPr>
                              </pic:nvPicPr>
                              <pic:blipFill>
                                <a:blip r:embed="rId1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8899423" name="Text Box 1888899423"/>
                            <wps:cNvSpPr txBox="1"/>
                            <wps:spPr>
                              <a:xfrm>
                                <a:off x="2720955" y="874272"/>
                                <a:ext cx="2813241" cy="5908008"/>
                              </a:xfrm>
                              <a:prstGeom prst="rect">
                                <a:avLst/>
                              </a:prstGeom>
                              <a:noFill/>
                              <a:ln w="6350">
                                <a:noFill/>
                              </a:ln>
                            </wps:spPr>
                            <wps:txbx>
                              <w:txbxContent>
                                <w:p w14:paraId="3C1F5B72" w14:textId="77777777" w:rsidR="004270E1" w:rsidRPr="00DE31C3" w:rsidRDefault="004270E1" w:rsidP="004270E1">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1A04036D" w14:textId="77777777" w:rsidR="004270E1" w:rsidRPr="008D5AD8" w:rsidRDefault="004270E1">
                                  <w:pPr>
                                    <w:pStyle w:val="a5"/>
                                    <w:numPr>
                                      <w:ilvl w:val="0"/>
                                      <w:numId w:val="89"/>
                                    </w:numPr>
                                    <w:spacing w:line="240" w:lineRule="auto"/>
                                    <w:rPr>
                                      <w:rFonts w:ascii="Adobe Arabic" w:eastAsia="GE Dinar One" w:hAnsi="Adobe Arabic" w:cs="Adobe Arabic"/>
                                      <w:color w:val="000000"/>
                                      <w:kern w:val="24"/>
                                      <w:sz w:val="32"/>
                                      <w:szCs w:val="32"/>
                                      <w:lang w:bidi="ar-SY"/>
                                    </w:rPr>
                                  </w:pPr>
                                  <w:r w:rsidRPr="008D5AD8">
                                    <w:rPr>
                                      <w:rFonts w:ascii="Sakkal Majalla" w:eastAsia="GE Dinar One" w:hAnsi="Sakkal Majalla" w:cs="Sakkal Majalla"/>
                                      <w:kern w:val="24"/>
                                      <w:sz w:val="40"/>
                                      <w:szCs w:val="40"/>
                                      <w:rtl/>
                                    </w:rPr>
                                    <w:t>بناء العلاقات المهنية المستدامة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26431894" name="Text Box 1326431894"/>
                            <wps:cNvSpPr txBox="1"/>
                            <wps:spPr>
                              <a:xfrm>
                                <a:off x="-1548879" y="807313"/>
                                <a:ext cx="3810113" cy="5203047"/>
                              </a:xfrm>
                              <a:prstGeom prst="rect">
                                <a:avLst/>
                              </a:prstGeom>
                              <a:noFill/>
                              <a:ln w="6350">
                                <a:noFill/>
                              </a:ln>
                            </wps:spPr>
                            <wps:txbx>
                              <w:txbxContent>
                                <w:p w14:paraId="27042C5D" w14:textId="77777777" w:rsidR="004270E1" w:rsidRPr="008D5AD8" w:rsidRDefault="004270E1">
                                  <w:pPr>
                                    <w:pStyle w:val="a5"/>
                                    <w:numPr>
                                      <w:ilvl w:val="0"/>
                                      <w:numId w:val="16"/>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الاتصال مع الإدارات المختلفة.</w:t>
                                  </w:r>
                                </w:p>
                                <w:p w14:paraId="6626B55D" w14:textId="77777777" w:rsidR="004270E1" w:rsidRPr="008D5AD8" w:rsidRDefault="004270E1">
                                  <w:pPr>
                                    <w:pStyle w:val="a5"/>
                                    <w:numPr>
                                      <w:ilvl w:val="0"/>
                                      <w:numId w:val="16"/>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التواصل مع الموردين والشركاء.</w:t>
                                  </w:r>
                                </w:p>
                                <w:p w14:paraId="760898DC" w14:textId="77777777" w:rsidR="004270E1" w:rsidRPr="008D5AD8" w:rsidRDefault="004270E1">
                                  <w:pPr>
                                    <w:pStyle w:val="a5"/>
                                    <w:numPr>
                                      <w:ilvl w:val="0"/>
                                      <w:numId w:val="16"/>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بناء العلاقات المهنية المستدامة.</w:t>
                                  </w:r>
                                </w:p>
                                <w:p w14:paraId="42DD153A" w14:textId="77777777" w:rsidR="004270E1" w:rsidRPr="008D5AD8" w:rsidRDefault="004270E1">
                                  <w:pPr>
                                    <w:pStyle w:val="a5"/>
                                    <w:numPr>
                                      <w:ilvl w:val="0"/>
                                      <w:numId w:val="16"/>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آداب التعامل المهني.</w:t>
                                  </w:r>
                                </w:p>
                                <w:p w14:paraId="36841BBA" w14:textId="77777777" w:rsidR="004270E1" w:rsidRPr="00902E99" w:rsidRDefault="004270E1">
                                  <w:pPr>
                                    <w:pStyle w:val="a5"/>
                                    <w:numPr>
                                      <w:ilvl w:val="0"/>
                                      <w:numId w:val="16"/>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المحافظة على الصورة المؤسسية.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710395149" name="Group 1710395149"/>
                          <wpg:cNvGrpSpPr/>
                          <wpg:grpSpPr>
                            <a:xfrm>
                              <a:off x="-482901" y="-370658"/>
                              <a:ext cx="6645011" cy="1946190"/>
                              <a:chOff x="-482901" y="-370658"/>
                              <a:chExt cx="6645011" cy="1946190"/>
                            </a:xfrm>
                          </wpg:grpSpPr>
                          <pic:pic xmlns:pic="http://schemas.openxmlformats.org/drawingml/2006/picture">
                            <pic:nvPicPr>
                              <pic:cNvPr id="916619909" name="Picture 916619909" descr="Calendar "/>
                              <pic:cNvPicPr>
                                <a:picLocks noChangeAspect="1"/>
                              </pic:cNvPicPr>
                            </pic:nvPicPr>
                            <pic:blipFill>
                              <a:blip r:embed="rId18"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1012044657" name="TextBox 34"/>
                            <wps:cNvSpPr txBox="1"/>
                            <wps:spPr>
                              <a:xfrm>
                                <a:off x="5009566" y="709392"/>
                                <a:ext cx="1152544" cy="866140"/>
                              </a:xfrm>
                              <a:prstGeom prst="rect">
                                <a:avLst/>
                              </a:prstGeom>
                              <a:noFill/>
                            </wps:spPr>
                            <wps:txbx>
                              <w:txbxContent>
                                <w:p w14:paraId="05287741" w14:textId="77777777" w:rsidR="004270E1" w:rsidRPr="004270E1" w:rsidRDefault="004270E1" w:rsidP="004270E1">
                                  <w:pPr>
                                    <w:spacing w:line="240" w:lineRule="auto"/>
                                    <w:jc w:val="center"/>
                                    <w:rPr>
                                      <w:rFonts w:ascii="Adobe Arabic" w:eastAsia="GE Dinar One" w:hAnsi="Adobe Arabic" w:cs="Adobe Arabic"/>
                                      <w:b/>
                                      <w:bCs/>
                                      <w:color w:val="C00000"/>
                                      <w:kern w:val="24"/>
                                      <w:sz w:val="56"/>
                                      <w:szCs w:val="56"/>
                                      <w:lang w:bidi="ar-SY"/>
                                    </w:rPr>
                                  </w:pPr>
                                  <w:r w:rsidRPr="004270E1">
                                    <w:rPr>
                                      <w:rFonts w:ascii="Adobe Arabic" w:eastAsia="GE Dinar One" w:hAnsi="Adobe Arabic" w:cs="Adobe Arabic" w:hint="cs"/>
                                      <w:b/>
                                      <w:bCs/>
                                      <w:color w:val="C00000"/>
                                      <w:kern w:val="24"/>
                                      <w:sz w:val="56"/>
                                      <w:szCs w:val="56"/>
                                      <w:rtl/>
                                      <w:lang w:bidi="ar-SY"/>
                                    </w:rPr>
                                    <w:t xml:space="preserve">اليوم الرابع </w:t>
                                  </w:r>
                                </w:p>
                              </w:txbxContent>
                            </wps:txbx>
                            <wps:bodyPr wrap="square" rtlCol="0">
                              <a:spAutoFit/>
                            </wps:bodyPr>
                          </wps:wsp>
                          <wps:wsp>
                            <wps:cNvPr id="961485973" name="TextBox 34"/>
                            <wps:cNvSpPr txBox="1"/>
                            <wps:spPr>
                              <a:xfrm>
                                <a:off x="2484921" y="-370658"/>
                                <a:ext cx="2430184" cy="662305"/>
                              </a:xfrm>
                              <a:prstGeom prst="rect">
                                <a:avLst/>
                              </a:prstGeom>
                              <a:noFill/>
                            </wps:spPr>
                            <wps:txbx>
                              <w:txbxContent>
                                <w:p w14:paraId="7C73B36E" w14:textId="77777777" w:rsidR="004270E1" w:rsidRPr="00CA7C57" w:rsidRDefault="004270E1" w:rsidP="004270E1">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الثانية</w:t>
                                  </w:r>
                                </w:p>
                              </w:txbxContent>
                            </wps:txbx>
                            <wps:bodyPr wrap="square" rtlCol="0">
                              <a:spAutoFit/>
                            </wps:bodyPr>
                          </wps:wsp>
                          <wps:wsp>
                            <wps:cNvPr id="593716794" name="TextBox 34"/>
                            <wps:cNvSpPr txBox="1"/>
                            <wps:spPr>
                              <a:xfrm>
                                <a:off x="-482901" y="880752"/>
                                <a:ext cx="5447119" cy="590550"/>
                              </a:xfrm>
                              <a:prstGeom prst="rect">
                                <a:avLst/>
                              </a:prstGeom>
                              <a:noFill/>
                            </wps:spPr>
                            <wps:txbx>
                              <w:txbxContent>
                                <w:p w14:paraId="7DB7735A" w14:textId="77777777" w:rsidR="004270E1" w:rsidRPr="0075673C" w:rsidRDefault="004270E1" w:rsidP="004270E1">
                                  <w:pPr>
                                    <w:jc w:val="center"/>
                                    <w:rPr>
                                      <w:rFonts w:asciiTheme="majorHAnsi" w:eastAsia="GE Dinar One" w:hAnsiTheme="majorHAnsi" w:cstheme="majorHAnsi"/>
                                      <w:b/>
                                      <w:bCs/>
                                      <w:kern w:val="24"/>
                                      <w:sz w:val="56"/>
                                      <w:szCs w:val="56"/>
                                      <w:lang w:bidi="ar-EG"/>
                                    </w:rPr>
                                  </w:pPr>
                                  <w:r w:rsidRPr="00C701CA">
                                    <w:rPr>
                                      <w:rFonts w:asciiTheme="majorHAnsi" w:eastAsia="GE Dinar One" w:hAnsiTheme="majorHAnsi" w:cs="Calibri Light"/>
                                      <w:b/>
                                      <w:bCs/>
                                      <w:kern w:val="24"/>
                                      <w:sz w:val="56"/>
                                      <w:szCs w:val="56"/>
                                      <w:rtl/>
                                      <w:lang w:bidi="ar-SY"/>
                                    </w:rPr>
                                    <w:t>التواصل المؤسسي والعلاقات المهنية</w:t>
                                  </w:r>
                                </w:p>
                              </w:txbxContent>
                            </wps:txbx>
                            <wps:bodyPr wrap="square" rtlCol="0">
                              <a:spAutoFit/>
                            </wps:bodyPr>
                          </wps:wsp>
                        </wpg:grpSp>
                      </wpg:grpSp>
                      <pic:pic xmlns:pic="http://schemas.openxmlformats.org/drawingml/2006/picture">
                        <pic:nvPicPr>
                          <pic:cNvPr id="602092254" name="Picture 9"/>
                          <pic:cNvPicPr>
                            <a:picLocks noChangeAspect="1"/>
                          </pic:cNvPicPr>
                        </pic:nvPicPr>
                        <pic:blipFill rotWithShape="1">
                          <a:blip r:embed="rId22">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10D43FF" id="_x0000_s1242" style="position:absolute;left:0;text-align:left;margin-left:543.2pt;margin-top:-15.75pt;width:594.4pt;height:765.7pt;z-index:253225984;mso-position-horizontal:right;mso-position-horizontal-relative:page;mso-width-relative:margin;mso-height-relative:margin" coordorigin="-9773,-658" coordsize="75489,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">
                <v:group id="Group 1104435976" o:spid="_x0000_s1243" style="position:absolute;left:-9773;top:-658;width:75488;height:97241" coordorigin="-13869,-3706" coordsize="75490,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">
                  <v:group id="Group 2034482172" o:spid="_x0000_s1244" style="position:absolute;left:-13869;top:25717;width:70829;height:67818" coordorigin="-15488" coordsize="70830,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">
                    <v:group id="Group 25" o:spid="_x0000_s1245" style="position:absolute;left:31296;width:22627;height:5155" coordorigin="38492" coordsize="2262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">
                      <v:group id="Group 1071184886" o:spid="_x0000_s124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">
                        <v:oval id="Oval 645903134" o:spid="_x0000_s124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" fillcolor="#168489" stroked="f" strokeweight="1pt">
                          <v:fill opacity="49087f"/>
                          <v:stroke joinstyle="miter"/>
                        </v:oval>
                        <v:shape id="Picture 317482176" o:spid="_x0000_s124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">
                          <v:imagedata r:id="rId19" o:title="Target " gain="19661f" blacklevel="22938f"/>
                        </v:shape>
                      </v:group>
                      <v:shape id="TextBox 34" o:spid="_x0000_s1249" type="#_x0000_t202" style="position:absolute;left:38492;top:695;width:17546;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" filled="f" stroked="f">
                        <v:textbox style="mso-fit-shape-to-text:t">
                          <w:txbxContent>
                            <w:p w14:paraId="1FBA0277" w14:textId="77777777" w:rsidR="004270E1" w:rsidRPr="00BC6FB1" w:rsidRDefault="004270E1" w:rsidP="004270E1">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50" style="position:absolute;left:-1;top:99;width:22613;height:5150" coordorigin="-1" coordsize="22616,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">
                      <v:oval id="Oval 1169584261" o:spid="_x0000_s125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" fillcolor="#168489" stroked="f" strokeweight="1pt">
                        <v:fill opacity="49087f"/>
                        <v:stroke joinstyle="miter"/>
                      </v:oval>
                      <v:shape id="TextBox 34" o:spid="_x0000_s1252" type="#_x0000_t202" style="position:absolute;left:-1;top:695;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" filled="f" stroked="f">
                        <v:textbox style="mso-fit-shape-to-text:t">
                          <w:txbxContent>
                            <w:p w14:paraId="3DFD5E81" w14:textId="77777777" w:rsidR="004270E1" w:rsidRPr="00BC6FB1" w:rsidRDefault="004270E1" w:rsidP="004270E1">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2024623134" o:spid="_x0000_s125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">
                        <v:imagedata r:id="rId20" o:title="Note " gain="19661f" blacklevel="22938f"/>
                      </v:shape>
                    </v:group>
                    <v:shape id="Text Box 1888899423" o:spid="_x0000_s1254"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" filled="f" stroked="f" strokeweight=".5pt">
                      <v:textbox>
                        <w:txbxContent>
                          <w:p w14:paraId="3C1F5B72" w14:textId="77777777" w:rsidR="004270E1" w:rsidRPr="00DE31C3" w:rsidRDefault="004270E1" w:rsidP="004270E1">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1A04036D" w14:textId="77777777" w:rsidR="004270E1" w:rsidRPr="008D5AD8" w:rsidRDefault="004270E1">
                            <w:pPr>
                              <w:pStyle w:val="a5"/>
                              <w:numPr>
                                <w:ilvl w:val="0"/>
                                <w:numId w:val="89"/>
                              </w:numPr>
                              <w:spacing w:line="240" w:lineRule="auto"/>
                              <w:rPr>
                                <w:rFonts w:ascii="Adobe Arabic" w:eastAsia="GE Dinar One" w:hAnsi="Adobe Arabic" w:cs="Adobe Arabic"/>
                                <w:color w:val="000000"/>
                                <w:kern w:val="24"/>
                                <w:sz w:val="32"/>
                                <w:szCs w:val="32"/>
                                <w:lang w:bidi="ar-SY"/>
                              </w:rPr>
                            </w:pPr>
                            <w:r w:rsidRPr="008D5AD8">
                              <w:rPr>
                                <w:rFonts w:ascii="Sakkal Majalla" w:eastAsia="GE Dinar One" w:hAnsi="Sakkal Majalla" w:cs="Sakkal Majalla"/>
                                <w:kern w:val="24"/>
                                <w:sz w:val="40"/>
                                <w:szCs w:val="40"/>
                                <w:rtl/>
                              </w:rPr>
                              <w:t>بناء العلاقات المهنية المستدامة</w:t>
                            </w:r>
                          </w:p>
                        </w:txbxContent>
                      </v:textbox>
                    </v:shape>
                    <v:shape id="Text Box 1326431894" o:spid="_x0000_s1255" type="#_x0000_t202" style="position:absolute;left:-15488;top:8073;width:38100;height:52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" filled="f" stroked="f" strokeweight=".5pt">
                      <v:textbox>
                        <w:txbxContent>
                          <w:p w14:paraId="27042C5D" w14:textId="77777777" w:rsidR="004270E1" w:rsidRPr="008D5AD8" w:rsidRDefault="004270E1">
                            <w:pPr>
                              <w:pStyle w:val="a5"/>
                              <w:numPr>
                                <w:ilvl w:val="0"/>
                                <w:numId w:val="16"/>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الاتصال مع الإدارات المختلفة.</w:t>
                            </w:r>
                          </w:p>
                          <w:p w14:paraId="6626B55D" w14:textId="77777777" w:rsidR="004270E1" w:rsidRPr="008D5AD8" w:rsidRDefault="004270E1">
                            <w:pPr>
                              <w:pStyle w:val="a5"/>
                              <w:numPr>
                                <w:ilvl w:val="0"/>
                                <w:numId w:val="16"/>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التواصل مع الموردين والشركاء.</w:t>
                            </w:r>
                          </w:p>
                          <w:p w14:paraId="760898DC" w14:textId="77777777" w:rsidR="004270E1" w:rsidRPr="008D5AD8" w:rsidRDefault="004270E1">
                            <w:pPr>
                              <w:pStyle w:val="a5"/>
                              <w:numPr>
                                <w:ilvl w:val="0"/>
                                <w:numId w:val="16"/>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بناء العلاقات المهنية المستدامة.</w:t>
                            </w:r>
                          </w:p>
                          <w:p w14:paraId="42DD153A" w14:textId="77777777" w:rsidR="004270E1" w:rsidRPr="008D5AD8" w:rsidRDefault="004270E1">
                            <w:pPr>
                              <w:pStyle w:val="a5"/>
                              <w:numPr>
                                <w:ilvl w:val="0"/>
                                <w:numId w:val="16"/>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آداب التعامل المهني.</w:t>
                            </w:r>
                          </w:p>
                          <w:p w14:paraId="36841BBA" w14:textId="77777777" w:rsidR="004270E1" w:rsidRPr="00902E99" w:rsidRDefault="004270E1">
                            <w:pPr>
                              <w:pStyle w:val="a5"/>
                              <w:numPr>
                                <w:ilvl w:val="0"/>
                                <w:numId w:val="16"/>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المحافظة على الصورة المؤسسية.</w:t>
                            </w:r>
                          </w:p>
                        </w:txbxContent>
                      </v:textbox>
                    </v:shape>
                  </v:group>
                  <v:group id="Group 1710395149" o:spid="_x0000_s1256" style="position:absolute;left:-4829;top:-3706;width:66450;height:19461" coordorigin="-4829,-3706" coordsize="66450,19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">
                    <v:shape id="Picture 916619909" o:spid="_x0000_s1257"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">
                      <v:imagedata r:id="rId21" o:title="Calendar " recolortarget="black"/>
                    </v:shape>
                    <v:shape id="TextBox 34" o:spid="_x0000_s1258" type="#_x0000_t202" style="position:absolute;left:50095;top:7093;width:11526;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" filled="f" stroked="f">
                      <v:textbox style="mso-fit-shape-to-text:t">
                        <w:txbxContent>
                          <w:p w14:paraId="05287741" w14:textId="77777777" w:rsidR="004270E1" w:rsidRPr="004270E1" w:rsidRDefault="004270E1" w:rsidP="004270E1">
                            <w:pPr>
                              <w:spacing w:line="240" w:lineRule="auto"/>
                              <w:jc w:val="center"/>
                              <w:rPr>
                                <w:rFonts w:ascii="Adobe Arabic" w:eastAsia="GE Dinar One" w:hAnsi="Adobe Arabic" w:cs="Adobe Arabic"/>
                                <w:b/>
                                <w:bCs/>
                                <w:color w:val="C00000"/>
                                <w:kern w:val="24"/>
                                <w:sz w:val="56"/>
                                <w:szCs w:val="56"/>
                                <w:lang w:bidi="ar-SY"/>
                              </w:rPr>
                            </w:pPr>
                            <w:r w:rsidRPr="004270E1">
                              <w:rPr>
                                <w:rFonts w:ascii="Adobe Arabic" w:eastAsia="GE Dinar One" w:hAnsi="Adobe Arabic" w:cs="Adobe Arabic" w:hint="cs"/>
                                <w:b/>
                                <w:bCs/>
                                <w:color w:val="C00000"/>
                                <w:kern w:val="24"/>
                                <w:sz w:val="56"/>
                                <w:szCs w:val="56"/>
                                <w:rtl/>
                                <w:lang w:bidi="ar-SY"/>
                              </w:rPr>
                              <w:t xml:space="preserve">اليوم الرابع </w:t>
                            </w:r>
                          </w:p>
                        </w:txbxContent>
                      </v:textbox>
                    </v:shape>
                    <v:shape id="TextBox 34" o:spid="_x0000_s1259" type="#_x0000_t202" style="position:absolute;left:24849;top:-3706;width:24302;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" filled="f" stroked="f">
                      <v:textbox style="mso-fit-shape-to-text:t">
                        <w:txbxContent>
                          <w:p w14:paraId="7C73B36E" w14:textId="77777777" w:rsidR="004270E1" w:rsidRPr="00CA7C57" w:rsidRDefault="004270E1" w:rsidP="004270E1">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الثانية</w:t>
                            </w:r>
                          </w:p>
                        </w:txbxContent>
                      </v:textbox>
                    </v:shape>
                    <v:shape id="TextBox 34" o:spid="_x0000_s1260" type="#_x0000_t202" style="position:absolute;left:-4829;top:8807;width:54471;height:5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" filled="f" stroked="f">
                      <v:textbox style="mso-fit-shape-to-text:t">
                        <w:txbxContent>
                          <w:p w14:paraId="7DB7735A" w14:textId="77777777" w:rsidR="004270E1" w:rsidRPr="0075673C" w:rsidRDefault="004270E1" w:rsidP="004270E1">
                            <w:pPr>
                              <w:jc w:val="center"/>
                              <w:rPr>
                                <w:rFonts w:asciiTheme="majorHAnsi" w:eastAsia="GE Dinar One" w:hAnsiTheme="majorHAnsi" w:cstheme="majorHAnsi"/>
                                <w:b/>
                                <w:bCs/>
                                <w:kern w:val="24"/>
                                <w:sz w:val="56"/>
                                <w:szCs w:val="56"/>
                                <w:lang w:bidi="ar-EG"/>
                              </w:rPr>
                            </w:pPr>
                            <w:r w:rsidRPr="00C701CA">
                              <w:rPr>
                                <w:rFonts w:asciiTheme="majorHAnsi" w:eastAsia="GE Dinar One" w:hAnsiTheme="majorHAnsi" w:cs="Calibri Light"/>
                                <w:b/>
                                <w:bCs/>
                                <w:kern w:val="24"/>
                                <w:sz w:val="56"/>
                                <w:szCs w:val="56"/>
                                <w:rtl/>
                                <w:lang w:bidi="ar-SY"/>
                              </w:rPr>
                              <w:t>التواصل المؤسسي والعلاقات المهنية</w:t>
                            </w:r>
                          </w:p>
                        </w:txbxContent>
                      </v:textbox>
                    </v:shape>
                  </v:group>
                </v:group>
                <v:shape id="Picture 9" o:spid="_x0000_s1261"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">
                  <v:imagedata r:id="rId28" o:title="" croptop="8759f" cropbottom="38800f" cropleft=".5" cropright="5314f" chromakey="#ebe9ec"/>
                </v:shape>
                <w10:wrap anchorx="page"/>
              </v:group>
            </w:pict>
          </mc:Fallback>
        </mc:AlternateContent>
      </w:r>
    </w:p>
    <w:p w14:paraId="0F4168B8" w14:textId="77777777" w:rsidR="00146577" w:rsidRDefault="00146577" w:rsidP="00E32711">
      <w:pPr>
        <w:spacing w:after="200"/>
        <w:rPr>
          <w:rFonts w:ascii="Sakkal Majalla" w:eastAsia="Times New Roman" w:hAnsi="Sakkal Majalla"/>
          <w:b/>
          <w:bCs/>
          <w:color w:val="006666"/>
          <w:sz w:val="160"/>
          <w:szCs w:val="72"/>
          <w:rtl/>
        </w:rPr>
      </w:pPr>
    </w:p>
    <w:p w14:paraId="50918254" w14:textId="77777777" w:rsidR="00146577" w:rsidRDefault="00146577" w:rsidP="00E32711">
      <w:pPr>
        <w:spacing w:after="200"/>
        <w:rPr>
          <w:rFonts w:ascii="Sakkal Majalla" w:eastAsia="Times New Roman" w:hAnsi="Sakkal Majalla"/>
          <w:b/>
          <w:bCs/>
          <w:color w:val="006666"/>
          <w:sz w:val="160"/>
          <w:szCs w:val="72"/>
          <w:rtl/>
        </w:rPr>
      </w:pPr>
    </w:p>
    <w:p w14:paraId="699B3AEC" w14:textId="77777777" w:rsidR="00146577" w:rsidRDefault="00146577" w:rsidP="00E32711">
      <w:pPr>
        <w:spacing w:after="200"/>
        <w:rPr>
          <w:rFonts w:ascii="Sakkal Majalla" w:eastAsia="Times New Roman" w:hAnsi="Sakkal Majalla"/>
          <w:b/>
          <w:bCs/>
          <w:color w:val="006666"/>
          <w:sz w:val="160"/>
          <w:szCs w:val="72"/>
          <w:rtl/>
        </w:rPr>
      </w:pPr>
    </w:p>
    <w:p w14:paraId="73A7E2D7" w14:textId="77777777" w:rsidR="00146577" w:rsidRDefault="00146577" w:rsidP="00E32711">
      <w:pPr>
        <w:spacing w:after="200"/>
        <w:rPr>
          <w:rFonts w:ascii="Sakkal Majalla" w:eastAsia="Times New Roman" w:hAnsi="Sakkal Majalla"/>
          <w:b/>
          <w:bCs/>
          <w:color w:val="006666"/>
          <w:sz w:val="160"/>
          <w:szCs w:val="72"/>
          <w:rtl/>
        </w:rPr>
      </w:pPr>
    </w:p>
    <w:p w14:paraId="0E4A1758" w14:textId="77777777" w:rsidR="00146577" w:rsidRDefault="00146577" w:rsidP="00E32711">
      <w:pPr>
        <w:spacing w:after="200"/>
        <w:rPr>
          <w:rFonts w:ascii="Sakkal Majalla" w:eastAsia="Times New Roman" w:hAnsi="Sakkal Majalla"/>
          <w:b/>
          <w:bCs/>
          <w:color w:val="006666"/>
          <w:sz w:val="160"/>
          <w:szCs w:val="72"/>
          <w:rtl/>
        </w:rPr>
      </w:pPr>
    </w:p>
    <w:p w14:paraId="6166B5AD" w14:textId="77777777" w:rsidR="00146577" w:rsidRDefault="00146577" w:rsidP="00E32711">
      <w:pPr>
        <w:spacing w:after="200"/>
        <w:rPr>
          <w:rFonts w:ascii="Sakkal Majalla" w:eastAsia="Times New Roman" w:hAnsi="Sakkal Majalla"/>
          <w:b/>
          <w:bCs/>
          <w:color w:val="006666"/>
          <w:sz w:val="160"/>
          <w:szCs w:val="72"/>
          <w:rtl/>
        </w:rPr>
      </w:pPr>
    </w:p>
    <w:p w14:paraId="15083888" w14:textId="77777777" w:rsidR="00146577" w:rsidRDefault="00146577" w:rsidP="00E32711">
      <w:pPr>
        <w:spacing w:after="200"/>
        <w:rPr>
          <w:rFonts w:ascii="Sakkal Majalla" w:eastAsia="Times New Roman" w:hAnsi="Sakkal Majalla"/>
          <w:b/>
          <w:bCs/>
          <w:color w:val="006666"/>
          <w:sz w:val="160"/>
          <w:szCs w:val="72"/>
          <w:rtl/>
        </w:rPr>
      </w:pPr>
    </w:p>
    <w:p w14:paraId="3C10CA9C" w14:textId="77777777" w:rsidR="00146577" w:rsidRDefault="00146577" w:rsidP="00E32711">
      <w:pPr>
        <w:spacing w:after="200"/>
        <w:rPr>
          <w:rFonts w:ascii="Sakkal Majalla" w:eastAsia="Times New Roman" w:hAnsi="Sakkal Majalla"/>
          <w:b/>
          <w:bCs/>
          <w:color w:val="006666"/>
          <w:sz w:val="160"/>
          <w:szCs w:val="72"/>
          <w:rtl/>
        </w:rPr>
      </w:pPr>
    </w:p>
    <w:p w14:paraId="1C589DB6" w14:textId="77777777" w:rsidR="00146577" w:rsidRDefault="00146577" w:rsidP="00E32711">
      <w:pPr>
        <w:spacing w:after="200"/>
        <w:rPr>
          <w:rFonts w:ascii="Sakkal Majalla" w:eastAsia="Times New Roman" w:hAnsi="Sakkal Majalla"/>
          <w:b/>
          <w:bCs/>
          <w:color w:val="006666"/>
          <w:sz w:val="160"/>
          <w:szCs w:val="72"/>
          <w:rtl/>
        </w:rPr>
      </w:pPr>
    </w:p>
    <w:p w14:paraId="3C262455" w14:textId="77777777" w:rsidR="00146577" w:rsidRPr="003D08BA" w:rsidRDefault="00146577" w:rsidP="00E32711">
      <w:pPr>
        <w:spacing w:after="200"/>
        <w:rPr>
          <w:rFonts w:ascii="Sakkal Majalla" w:eastAsia="Times New Roman" w:hAnsi="Sakkal Majalla"/>
          <w:b/>
          <w:bCs/>
          <w:color w:val="auto"/>
          <w:sz w:val="48"/>
          <w:szCs w:val="36"/>
          <w:rtl/>
        </w:rPr>
      </w:pPr>
    </w:p>
    <w:p w14:paraId="43D81D65" w14:textId="77777777" w:rsidR="003D08BA" w:rsidRPr="003D08BA" w:rsidRDefault="003D08BA" w:rsidP="003D08BA">
      <w:pPr>
        <w:spacing w:after="200"/>
        <w:jc w:val="center"/>
        <w:rPr>
          <w:rFonts w:ascii="Sakkal Majalla" w:eastAsia="Times New Roman" w:hAnsi="Sakkal Majalla"/>
          <w:b/>
          <w:bCs/>
          <w:color w:val="006666"/>
          <w:sz w:val="56"/>
          <w:szCs w:val="44"/>
          <w:lang w:val="en-GB"/>
        </w:rPr>
      </w:pPr>
      <w:r w:rsidRPr="003D08BA">
        <w:rPr>
          <w:rFonts w:ascii="Sakkal Majalla" w:eastAsia="Times New Roman" w:hAnsi="Sakkal Majalla"/>
          <w:b/>
          <w:bCs/>
          <w:color w:val="006666"/>
          <w:sz w:val="56"/>
          <w:szCs w:val="44"/>
          <w:rtl/>
        </w:rPr>
        <w:lastRenderedPageBreak/>
        <w:t>أولاً: الاتصال مع الإدارات المختلفة</w:t>
      </w:r>
    </w:p>
    <w:p w14:paraId="54EC7CB0"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مقدمة</w:t>
      </w:r>
    </w:p>
    <w:p w14:paraId="0F785358"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يُعد الاتصال بين الإدارات داخل المؤسسة من أهم عناصر نجاح العمل المؤسسي الحديث، حيث لم تعد الإدارات تعمل بشكل منفصل، بل أصبحت مترابطة ومتكاملة تعتمد على بعضها البعض في تنفيذ المهام وتحقيق الأهداف. فكل قرار أو إجراء داخل إدارة ما غالبًا ما يؤثر بشكل مباشر أو غير مباشر على الإدارات الأخرى، مما يجعل الاتصال الفعّال ضرورة تنظيمية وليست خيارًا</w:t>
      </w:r>
      <w:r w:rsidRPr="003D08BA">
        <w:rPr>
          <w:rFonts w:ascii="Sakkal Majalla" w:eastAsia="Times New Roman" w:hAnsi="Sakkal Majalla"/>
          <w:b/>
          <w:bCs/>
          <w:color w:val="auto"/>
          <w:sz w:val="48"/>
          <w:szCs w:val="36"/>
          <w:lang w:val="en-GB"/>
        </w:rPr>
        <w:t>.</w:t>
      </w:r>
    </w:p>
    <w:p w14:paraId="1621FD8F" w14:textId="77777777" w:rsidR="003D08BA" w:rsidRPr="003D08BA" w:rsidRDefault="003D08BA" w:rsidP="003D08BA">
      <w:pPr>
        <w:spacing w:after="200"/>
        <w:rPr>
          <w:rFonts w:ascii="Sakkal Majalla" w:eastAsia="Times New Roman" w:hAnsi="Sakkal Majalla"/>
          <w:b/>
          <w:bCs/>
          <w:color w:val="C00000"/>
          <w:sz w:val="48"/>
          <w:szCs w:val="36"/>
          <w:lang w:val="en-GB"/>
        </w:rPr>
      </w:pPr>
      <w:r w:rsidRPr="003D08BA">
        <w:rPr>
          <w:rFonts w:ascii="Sakkal Majalla" w:eastAsia="Times New Roman" w:hAnsi="Sakkal Majalla"/>
          <w:b/>
          <w:bCs/>
          <w:color w:val="C00000"/>
          <w:sz w:val="48"/>
          <w:szCs w:val="36"/>
          <w:rtl/>
        </w:rPr>
        <w:t>مفهوم الاتصال بين الإدارات</w:t>
      </w:r>
    </w:p>
    <w:p w14:paraId="31091F55"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هو</w:t>
      </w:r>
      <w:r w:rsidRPr="003D08BA">
        <w:rPr>
          <w:rFonts w:ascii="Sakkal Majalla" w:eastAsia="Times New Roman" w:hAnsi="Sakkal Majalla"/>
          <w:b/>
          <w:bCs/>
          <w:color w:val="auto"/>
          <w:sz w:val="48"/>
          <w:szCs w:val="36"/>
          <w:lang w:val="en-GB"/>
        </w:rPr>
        <w:t>:</w:t>
      </w:r>
    </w:p>
    <w:p w14:paraId="4603C530"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lang w:val="en-GB"/>
        </w:rPr>
        <w:t>"</w:t>
      </w:r>
      <w:r w:rsidRPr="003D08BA">
        <w:rPr>
          <w:rFonts w:ascii="Sakkal Majalla" w:eastAsia="Times New Roman" w:hAnsi="Sakkal Majalla"/>
          <w:b/>
          <w:bCs/>
          <w:color w:val="auto"/>
          <w:sz w:val="48"/>
          <w:szCs w:val="36"/>
          <w:rtl/>
        </w:rPr>
        <w:t>عملية تبادل المعلومات والتوجيهات والتقارير والبيانات بين الإدارات المختلفة داخل المؤسسة بهدف تحقيق التنسيق والتكامل في العمل وضمان سير العمليات بكفاءة</w:t>
      </w:r>
      <w:r w:rsidRPr="003D08BA">
        <w:rPr>
          <w:rFonts w:ascii="Sakkal Majalla" w:eastAsia="Times New Roman" w:hAnsi="Sakkal Majalla"/>
          <w:b/>
          <w:bCs/>
          <w:color w:val="auto"/>
          <w:sz w:val="48"/>
          <w:szCs w:val="36"/>
          <w:lang w:val="en-GB"/>
        </w:rPr>
        <w:t>."</w:t>
      </w:r>
    </w:p>
    <w:p w14:paraId="19B09CF4" w14:textId="77777777" w:rsidR="003D08BA" w:rsidRPr="003D08BA" w:rsidRDefault="003D08BA" w:rsidP="003D08BA">
      <w:pPr>
        <w:spacing w:after="200"/>
        <w:rPr>
          <w:rFonts w:ascii="Sakkal Majalla" w:eastAsia="Times New Roman" w:hAnsi="Sakkal Majalla"/>
          <w:b/>
          <w:bCs/>
          <w:color w:val="C00000"/>
          <w:sz w:val="48"/>
          <w:szCs w:val="36"/>
          <w:lang w:val="en-GB"/>
        </w:rPr>
      </w:pPr>
      <w:r w:rsidRPr="003D08BA">
        <w:rPr>
          <w:rFonts w:ascii="Sakkal Majalla" w:eastAsia="Times New Roman" w:hAnsi="Sakkal Majalla"/>
          <w:b/>
          <w:bCs/>
          <w:color w:val="C00000"/>
          <w:sz w:val="48"/>
          <w:szCs w:val="36"/>
          <w:rtl/>
        </w:rPr>
        <w:t>أهمية الاتصال بين الإدارات</w:t>
      </w:r>
    </w:p>
    <w:p w14:paraId="2782004D" w14:textId="55C543EA" w:rsidR="003D08BA" w:rsidRPr="003D08BA" w:rsidRDefault="003D08BA"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3D08BA">
        <w:rPr>
          <w:rFonts w:ascii="Sakkal Majalla" w:eastAsia="Times New Roman" w:hAnsi="Sakkal Majalla"/>
          <w:b/>
          <w:bCs/>
          <w:color w:val="auto"/>
          <w:sz w:val="48"/>
          <w:szCs w:val="36"/>
          <w:rtl/>
        </w:rPr>
        <w:t>تحقيق التكامل المؤسسي</w:t>
      </w:r>
    </w:p>
    <w:p w14:paraId="415264A3"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يساعد على ربط جميع الإدارات في منظومة عمل واحدة</w:t>
      </w:r>
      <w:r w:rsidRPr="003D08BA">
        <w:rPr>
          <w:rFonts w:ascii="Sakkal Majalla" w:eastAsia="Times New Roman" w:hAnsi="Sakkal Majalla"/>
          <w:b/>
          <w:bCs/>
          <w:color w:val="auto"/>
          <w:sz w:val="48"/>
          <w:szCs w:val="36"/>
          <w:lang w:val="en-GB"/>
        </w:rPr>
        <w:t>.</w:t>
      </w:r>
    </w:p>
    <w:p w14:paraId="10EB92D1" w14:textId="686F2F70" w:rsidR="003D08BA" w:rsidRPr="003D08BA" w:rsidRDefault="003D08BA"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3D08BA">
        <w:rPr>
          <w:rFonts w:ascii="Sakkal Majalla" w:eastAsia="Times New Roman" w:hAnsi="Sakkal Majalla"/>
          <w:b/>
          <w:bCs/>
          <w:color w:val="auto"/>
          <w:sz w:val="48"/>
          <w:szCs w:val="36"/>
          <w:rtl/>
        </w:rPr>
        <w:t>تقليل الأخطاء</w:t>
      </w:r>
    </w:p>
    <w:p w14:paraId="386C07FC" w14:textId="77777777" w:rsidR="003D08BA" w:rsidRDefault="003D08BA" w:rsidP="003D08BA">
      <w:pPr>
        <w:spacing w:after="200"/>
        <w:rPr>
          <w:rFonts w:ascii="Sakkal Majalla" w:eastAsia="Times New Roman" w:hAnsi="Sakkal Majalla"/>
          <w:b/>
          <w:bCs/>
          <w:color w:val="auto"/>
          <w:sz w:val="48"/>
          <w:szCs w:val="36"/>
          <w:rtl/>
          <w:lang w:val="en-GB"/>
        </w:rPr>
      </w:pPr>
      <w:r w:rsidRPr="003D08BA">
        <w:rPr>
          <w:rFonts w:ascii="Sakkal Majalla" w:eastAsia="Times New Roman" w:hAnsi="Sakkal Majalla"/>
          <w:b/>
          <w:bCs/>
          <w:color w:val="auto"/>
          <w:sz w:val="48"/>
          <w:szCs w:val="36"/>
          <w:rtl/>
        </w:rPr>
        <w:t>وضوح المعلومات يقلل من سوء الفهم بين الإدارات</w:t>
      </w:r>
      <w:r w:rsidRPr="003D08BA">
        <w:rPr>
          <w:rFonts w:ascii="Sakkal Majalla" w:eastAsia="Times New Roman" w:hAnsi="Sakkal Majalla"/>
          <w:b/>
          <w:bCs/>
          <w:color w:val="auto"/>
          <w:sz w:val="48"/>
          <w:szCs w:val="36"/>
          <w:lang w:val="en-GB"/>
        </w:rPr>
        <w:t>.</w:t>
      </w:r>
    </w:p>
    <w:p w14:paraId="5B3508BE" w14:textId="77777777" w:rsidR="003D08BA" w:rsidRPr="003D08BA" w:rsidRDefault="003D08BA" w:rsidP="003D08BA">
      <w:pPr>
        <w:spacing w:after="200"/>
        <w:rPr>
          <w:rFonts w:ascii="Sakkal Majalla" w:eastAsia="Times New Roman" w:hAnsi="Sakkal Majalla"/>
          <w:b/>
          <w:bCs/>
          <w:color w:val="auto"/>
          <w:sz w:val="48"/>
          <w:szCs w:val="36"/>
          <w:lang w:val="en-GB"/>
        </w:rPr>
      </w:pPr>
    </w:p>
    <w:p w14:paraId="237B20E5" w14:textId="3F640CC5" w:rsidR="003D08BA" w:rsidRPr="003D08BA" w:rsidRDefault="003D08BA"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lastRenderedPageBreak/>
        <w:t>3.</w:t>
      </w:r>
      <w:r w:rsidRPr="003D08BA">
        <w:rPr>
          <w:rFonts w:ascii="Sakkal Majalla" w:eastAsia="Times New Roman" w:hAnsi="Sakkal Majalla"/>
          <w:b/>
          <w:bCs/>
          <w:color w:val="auto"/>
          <w:sz w:val="48"/>
          <w:szCs w:val="36"/>
          <w:rtl/>
        </w:rPr>
        <w:t>تسريع إنجاز الأعمال</w:t>
      </w:r>
    </w:p>
    <w:p w14:paraId="45A9BC92"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التواصل السريع يساهم في تقليل وقت تنفيذ المهام</w:t>
      </w:r>
      <w:r w:rsidRPr="003D08BA">
        <w:rPr>
          <w:rFonts w:ascii="Sakkal Majalla" w:eastAsia="Times New Roman" w:hAnsi="Sakkal Majalla"/>
          <w:b/>
          <w:bCs/>
          <w:color w:val="auto"/>
          <w:sz w:val="48"/>
          <w:szCs w:val="36"/>
          <w:lang w:val="en-GB"/>
        </w:rPr>
        <w:t>.</w:t>
      </w:r>
    </w:p>
    <w:p w14:paraId="1BB3FC8A" w14:textId="4A5753B8" w:rsidR="003D08BA" w:rsidRPr="003D08BA" w:rsidRDefault="003D08BA"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3D08BA">
        <w:rPr>
          <w:rFonts w:ascii="Sakkal Majalla" w:eastAsia="Times New Roman" w:hAnsi="Sakkal Majalla"/>
          <w:b/>
          <w:bCs/>
          <w:color w:val="auto"/>
          <w:sz w:val="48"/>
          <w:szCs w:val="36"/>
          <w:lang w:val="en-GB"/>
        </w:rPr>
        <w:t xml:space="preserve"> </w:t>
      </w:r>
      <w:r w:rsidRPr="003D08BA">
        <w:rPr>
          <w:rFonts w:ascii="Sakkal Majalla" w:eastAsia="Times New Roman" w:hAnsi="Sakkal Majalla"/>
          <w:b/>
          <w:bCs/>
          <w:color w:val="auto"/>
          <w:sz w:val="48"/>
          <w:szCs w:val="36"/>
          <w:rtl/>
        </w:rPr>
        <w:t>تحسين اتخاذ القرار</w:t>
      </w:r>
    </w:p>
    <w:p w14:paraId="62EC0941"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تبادل المعلومات بين الإدارات يدعم القرارات الإدارية</w:t>
      </w:r>
      <w:r w:rsidRPr="003D08BA">
        <w:rPr>
          <w:rFonts w:ascii="Sakkal Majalla" w:eastAsia="Times New Roman" w:hAnsi="Sakkal Majalla"/>
          <w:b/>
          <w:bCs/>
          <w:color w:val="auto"/>
          <w:sz w:val="48"/>
          <w:szCs w:val="36"/>
          <w:lang w:val="en-GB"/>
        </w:rPr>
        <w:t>.</w:t>
      </w:r>
    </w:p>
    <w:p w14:paraId="142BFBA0" w14:textId="0C643ECA" w:rsidR="003D08BA" w:rsidRPr="003D08BA" w:rsidRDefault="003D08BA"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5.</w:t>
      </w:r>
      <w:r w:rsidRPr="003D08BA">
        <w:rPr>
          <w:rFonts w:ascii="Sakkal Majalla" w:eastAsia="Times New Roman" w:hAnsi="Sakkal Majalla"/>
          <w:b/>
          <w:bCs/>
          <w:color w:val="auto"/>
          <w:sz w:val="48"/>
          <w:szCs w:val="36"/>
          <w:rtl/>
        </w:rPr>
        <w:t>تعزيز الكفاءة التشغيلية</w:t>
      </w:r>
    </w:p>
    <w:p w14:paraId="7660EA03"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منع التكرار والهدر في الجهود والموارد</w:t>
      </w:r>
      <w:r w:rsidRPr="003D08BA">
        <w:rPr>
          <w:rFonts w:ascii="Sakkal Majalla" w:eastAsia="Times New Roman" w:hAnsi="Sakkal Majalla"/>
          <w:b/>
          <w:bCs/>
          <w:color w:val="auto"/>
          <w:sz w:val="48"/>
          <w:szCs w:val="36"/>
          <w:lang w:val="en-GB"/>
        </w:rPr>
        <w:t>.</w:t>
      </w:r>
    </w:p>
    <w:p w14:paraId="7EFE5A77" w14:textId="77777777" w:rsidR="003D08BA" w:rsidRPr="003D08BA" w:rsidRDefault="003D08BA" w:rsidP="003D08BA">
      <w:pPr>
        <w:spacing w:after="200"/>
        <w:rPr>
          <w:rFonts w:ascii="Sakkal Majalla" w:eastAsia="Times New Roman" w:hAnsi="Sakkal Majalla"/>
          <w:b/>
          <w:bCs/>
          <w:color w:val="C00000"/>
          <w:sz w:val="48"/>
          <w:szCs w:val="36"/>
          <w:lang w:val="en-GB"/>
        </w:rPr>
      </w:pPr>
      <w:r w:rsidRPr="003D08BA">
        <w:rPr>
          <w:rFonts w:ascii="Sakkal Majalla" w:eastAsia="Times New Roman" w:hAnsi="Sakkal Majalla"/>
          <w:b/>
          <w:bCs/>
          <w:color w:val="C00000"/>
          <w:sz w:val="48"/>
          <w:szCs w:val="36"/>
          <w:rtl/>
        </w:rPr>
        <w:t>وسائل الاتصال بين الإدارات</w:t>
      </w:r>
    </w:p>
    <w:p w14:paraId="7EE17E4A" w14:textId="77777777" w:rsidR="003D08BA" w:rsidRPr="003D08BA" w:rsidRDefault="003D08BA">
      <w:pPr>
        <w:numPr>
          <w:ilvl w:val="0"/>
          <w:numId w:val="90"/>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التقارير الرسمية</w:t>
      </w:r>
      <w:r w:rsidRPr="003D08BA">
        <w:rPr>
          <w:rFonts w:ascii="Sakkal Majalla" w:eastAsia="Times New Roman" w:hAnsi="Sakkal Majalla"/>
          <w:b/>
          <w:bCs/>
          <w:color w:val="auto"/>
          <w:sz w:val="48"/>
          <w:szCs w:val="36"/>
          <w:lang w:val="en-GB"/>
        </w:rPr>
        <w:t>.</w:t>
      </w:r>
    </w:p>
    <w:p w14:paraId="2BB6CEDA" w14:textId="77777777" w:rsidR="003D08BA" w:rsidRPr="003D08BA" w:rsidRDefault="003D08BA">
      <w:pPr>
        <w:numPr>
          <w:ilvl w:val="0"/>
          <w:numId w:val="90"/>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الاجتماعات الدورية</w:t>
      </w:r>
      <w:r w:rsidRPr="003D08BA">
        <w:rPr>
          <w:rFonts w:ascii="Sakkal Majalla" w:eastAsia="Times New Roman" w:hAnsi="Sakkal Majalla"/>
          <w:b/>
          <w:bCs/>
          <w:color w:val="auto"/>
          <w:sz w:val="48"/>
          <w:szCs w:val="36"/>
          <w:lang w:val="en-GB"/>
        </w:rPr>
        <w:t>.</w:t>
      </w:r>
    </w:p>
    <w:p w14:paraId="1F2A3F50" w14:textId="77777777" w:rsidR="003D08BA" w:rsidRPr="003D08BA" w:rsidRDefault="003D08BA">
      <w:pPr>
        <w:numPr>
          <w:ilvl w:val="0"/>
          <w:numId w:val="90"/>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البريد الإلكتروني</w:t>
      </w:r>
      <w:r w:rsidRPr="003D08BA">
        <w:rPr>
          <w:rFonts w:ascii="Sakkal Majalla" w:eastAsia="Times New Roman" w:hAnsi="Sakkal Majalla"/>
          <w:b/>
          <w:bCs/>
          <w:color w:val="auto"/>
          <w:sz w:val="48"/>
          <w:szCs w:val="36"/>
          <w:lang w:val="en-GB"/>
        </w:rPr>
        <w:t>.</w:t>
      </w:r>
    </w:p>
    <w:p w14:paraId="32CBA9CB" w14:textId="77777777" w:rsidR="003D08BA" w:rsidRPr="003D08BA" w:rsidRDefault="003D08BA">
      <w:pPr>
        <w:numPr>
          <w:ilvl w:val="0"/>
          <w:numId w:val="90"/>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أنظمة إدارة الأعمال</w:t>
      </w:r>
      <w:r w:rsidRPr="003D08BA">
        <w:rPr>
          <w:rFonts w:ascii="Sakkal Majalla" w:eastAsia="Times New Roman" w:hAnsi="Sakkal Majalla"/>
          <w:b/>
          <w:bCs/>
          <w:color w:val="auto"/>
          <w:sz w:val="48"/>
          <w:szCs w:val="36"/>
          <w:lang w:val="en-GB"/>
        </w:rPr>
        <w:t>.</w:t>
      </w:r>
    </w:p>
    <w:p w14:paraId="4A3DA065" w14:textId="77777777" w:rsidR="003D08BA" w:rsidRPr="003D08BA" w:rsidRDefault="003D08BA">
      <w:pPr>
        <w:numPr>
          <w:ilvl w:val="0"/>
          <w:numId w:val="90"/>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المنصات الرقمية الداخلية</w:t>
      </w:r>
      <w:r w:rsidRPr="003D08BA">
        <w:rPr>
          <w:rFonts w:ascii="Sakkal Majalla" w:eastAsia="Times New Roman" w:hAnsi="Sakkal Majalla"/>
          <w:b/>
          <w:bCs/>
          <w:color w:val="auto"/>
          <w:sz w:val="48"/>
          <w:szCs w:val="36"/>
          <w:lang w:val="en-GB"/>
        </w:rPr>
        <w:t>.</w:t>
      </w:r>
    </w:p>
    <w:p w14:paraId="393F1FC1" w14:textId="77777777" w:rsidR="003D08BA" w:rsidRPr="003D08BA" w:rsidRDefault="003D08BA">
      <w:pPr>
        <w:numPr>
          <w:ilvl w:val="0"/>
          <w:numId w:val="90"/>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المراسلات الرسمية</w:t>
      </w:r>
      <w:r w:rsidRPr="003D08BA">
        <w:rPr>
          <w:rFonts w:ascii="Sakkal Majalla" w:eastAsia="Times New Roman" w:hAnsi="Sakkal Majalla"/>
          <w:b/>
          <w:bCs/>
          <w:color w:val="auto"/>
          <w:sz w:val="48"/>
          <w:szCs w:val="36"/>
          <w:lang w:val="en-GB"/>
        </w:rPr>
        <w:t>.</w:t>
      </w:r>
    </w:p>
    <w:p w14:paraId="5A5C40D9" w14:textId="77777777" w:rsidR="003D08BA" w:rsidRDefault="003D08BA" w:rsidP="003D08BA">
      <w:pPr>
        <w:spacing w:after="200"/>
        <w:rPr>
          <w:rFonts w:ascii="Sakkal Majalla" w:eastAsia="Times New Roman" w:hAnsi="Sakkal Majalla"/>
          <w:b/>
          <w:bCs/>
          <w:color w:val="C00000"/>
          <w:sz w:val="48"/>
          <w:szCs w:val="36"/>
          <w:rtl/>
        </w:rPr>
      </w:pPr>
    </w:p>
    <w:p w14:paraId="08884D04" w14:textId="77777777" w:rsidR="003D08BA" w:rsidRDefault="003D08BA" w:rsidP="003D08BA">
      <w:pPr>
        <w:spacing w:after="200"/>
        <w:rPr>
          <w:rFonts w:ascii="Sakkal Majalla" w:eastAsia="Times New Roman" w:hAnsi="Sakkal Majalla"/>
          <w:b/>
          <w:bCs/>
          <w:color w:val="C00000"/>
          <w:sz w:val="48"/>
          <w:szCs w:val="36"/>
          <w:rtl/>
        </w:rPr>
      </w:pPr>
    </w:p>
    <w:p w14:paraId="3021C203" w14:textId="77777777" w:rsidR="003D08BA" w:rsidRDefault="003D08BA" w:rsidP="003D08BA">
      <w:pPr>
        <w:spacing w:after="200"/>
        <w:rPr>
          <w:rFonts w:ascii="Sakkal Majalla" w:eastAsia="Times New Roman" w:hAnsi="Sakkal Majalla"/>
          <w:b/>
          <w:bCs/>
          <w:color w:val="C00000"/>
          <w:sz w:val="48"/>
          <w:szCs w:val="36"/>
          <w:rtl/>
        </w:rPr>
      </w:pPr>
    </w:p>
    <w:p w14:paraId="45B1F984" w14:textId="6FFF4C5F" w:rsidR="003D08BA" w:rsidRPr="003D08BA" w:rsidRDefault="003D08BA" w:rsidP="003D08BA">
      <w:pPr>
        <w:spacing w:after="200"/>
        <w:rPr>
          <w:rFonts w:ascii="Sakkal Majalla" w:eastAsia="Times New Roman" w:hAnsi="Sakkal Majalla"/>
          <w:b/>
          <w:bCs/>
          <w:color w:val="C00000"/>
          <w:sz w:val="48"/>
          <w:szCs w:val="36"/>
          <w:lang w:val="en-GB"/>
        </w:rPr>
      </w:pPr>
      <w:r w:rsidRPr="003D08BA">
        <w:rPr>
          <w:rFonts w:ascii="Sakkal Majalla" w:eastAsia="Times New Roman" w:hAnsi="Sakkal Majalla"/>
          <w:b/>
          <w:bCs/>
          <w:color w:val="C00000"/>
          <w:sz w:val="48"/>
          <w:szCs w:val="36"/>
          <w:rtl/>
        </w:rPr>
        <w:lastRenderedPageBreak/>
        <w:t>معوقات الاتصال بين الإدارات</w:t>
      </w:r>
    </w:p>
    <w:p w14:paraId="57BE24F4" w14:textId="77777777" w:rsidR="003D08BA" w:rsidRPr="003D08BA" w:rsidRDefault="003D08BA">
      <w:pPr>
        <w:numPr>
          <w:ilvl w:val="0"/>
          <w:numId w:val="91"/>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ضعف التنسيق</w:t>
      </w:r>
      <w:r w:rsidRPr="003D08BA">
        <w:rPr>
          <w:rFonts w:ascii="Sakkal Majalla" w:eastAsia="Times New Roman" w:hAnsi="Sakkal Majalla"/>
          <w:b/>
          <w:bCs/>
          <w:color w:val="auto"/>
          <w:sz w:val="48"/>
          <w:szCs w:val="36"/>
          <w:lang w:val="en-GB"/>
        </w:rPr>
        <w:t>.</w:t>
      </w:r>
    </w:p>
    <w:p w14:paraId="349C82FA" w14:textId="77777777" w:rsidR="003D08BA" w:rsidRPr="003D08BA" w:rsidRDefault="003D08BA">
      <w:pPr>
        <w:numPr>
          <w:ilvl w:val="0"/>
          <w:numId w:val="91"/>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غموض الصلاحيات</w:t>
      </w:r>
      <w:r w:rsidRPr="003D08BA">
        <w:rPr>
          <w:rFonts w:ascii="Sakkal Majalla" w:eastAsia="Times New Roman" w:hAnsi="Sakkal Majalla"/>
          <w:b/>
          <w:bCs/>
          <w:color w:val="auto"/>
          <w:sz w:val="48"/>
          <w:szCs w:val="36"/>
          <w:lang w:val="en-GB"/>
        </w:rPr>
        <w:t>.</w:t>
      </w:r>
    </w:p>
    <w:p w14:paraId="73597E98" w14:textId="77777777" w:rsidR="003D08BA" w:rsidRPr="003D08BA" w:rsidRDefault="003D08BA">
      <w:pPr>
        <w:numPr>
          <w:ilvl w:val="0"/>
          <w:numId w:val="91"/>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تأخر إرسال المعلومات</w:t>
      </w:r>
      <w:r w:rsidRPr="003D08BA">
        <w:rPr>
          <w:rFonts w:ascii="Sakkal Majalla" w:eastAsia="Times New Roman" w:hAnsi="Sakkal Majalla"/>
          <w:b/>
          <w:bCs/>
          <w:color w:val="auto"/>
          <w:sz w:val="48"/>
          <w:szCs w:val="36"/>
          <w:lang w:val="en-GB"/>
        </w:rPr>
        <w:t>.</w:t>
      </w:r>
    </w:p>
    <w:p w14:paraId="4B5A7BE3" w14:textId="77777777" w:rsidR="003D08BA" w:rsidRPr="003D08BA" w:rsidRDefault="003D08BA">
      <w:pPr>
        <w:numPr>
          <w:ilvl w:val="0"/>
          <w:numId w:val="91"/>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البيروقراطية</w:t>
      </w:r>
      <w:r w:rsidRPr="003D08BA">
        <w:rPr>
          <w:rFonts w:ascii="Sakkal Majalla" w:eastAsia="Times New Roman" w:hAnsi="Sakkal Majalla"/>
          <w:b/>
          <w:bCs/>
          <w:color w:val="auto"/>
          <w:sz w:val="48"/>
          <w:szCs w:val="36"/>
          <w:lang w:val="en-GB"/>
        </w:rPr>
        <w:t>.</w:t>
      </w:r>
    </w:p>
    <w:p w14:paraId="694F983E" w14:textId="77777777" w:rsidR="003D08BA" w:rsidRPr="003D08BA" w:rsidRDefault="003D08BA">
      <w:pPr>
        <w:numPr>
          <w:ilvl w:val="0"/>
          <w:numId w:val="91"/>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اختلاف الأولويات</w:t>
      </w:r>
      <w:r w:rsidRPr="003D08BA">
        <w:rPr>
          <w:rFonts w:ascii="Sakkal Majalla" w:eastAsia="Times New Roman" w:hAnsi="Sakkal Majalla"/>
          <w:b/>
          <w:bCs/>
          <w:color w:val="auto"/>
          <w:sz w:val="48"/>
          <w:szCs w:val="36"/>
          <w:lang w:val="en-GB"/>
        </w:rPr>
        <w:t>.</w:t>
      </w:r>
    </w:p>
    <w:p w14:paraId="2D906821" w14:textId="77777777" w:rsidR="003D08BA" w:rsidRPr="003D08BA" w:rsidRDefault="003D08BA" w:rsidP="003D08BA">
      <w:pPr>
        <w:spacing w:after="200"/>
        <w:rPr>
          <w:rFonts w:ascii="Sakkal Majalla" w:eastAsia="Times New Roman" w:hAnsi="Sakkal Majalla"/>
          <w:b/>
          <w:bCs/>
          <w:color w:val="C00000"/>
          <w:sz w:val="48"/>
          <w:szCs w:val="36"/>
          <w:lang w:val="en-GB"/>
        </w:rPr>
      </w:pPr>
      <w:r w:rsidRPr="003D08BA">
        <w:rPr>
          <w:rFonts w:ascii="Sakkal Majalla" w:eastAsia="Times New Roman" w:hAnsi="Sakkal Majalla"/>
          <w:b/>
          <w:bCs/>
          <w:color w:val="C00000"/>
          <w:sz w:val="48"/>
          <w:szCs w:val="36"/>
          <w:rtl/>
        </w:rPr>
        <w:t>طرق تحسين الاتصال بين الإدارات</w:t>
      </w:r>
    </w:p>
    <w:p w14:paraId="17F77928" w14:textId="77777777" w:rsidR="003D08BA" w:rsidRPr="003D08BA" w:rsidRDefault="003D08BA">
      <w:pPr>
        <w:numPr>
          <w:ilvl w:val="0"/>
          <w:numId w:val="92"/>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تحديد قنوات اتصال رسمية واضحة</w:t>
      </w:r>
      <w:r w:rsidRPr="003D08BA">
        <w:rPr>
          <w:rFonts w:ascii="Sakkal Majalla" w:eastAsia="Times New Roman" w:hAnsi="Sakkal Majalla"/>
          <w:b/>
          <w:bCs/>
          <w:color w:val="auto"/>
          <w:sz w:val="48"/>
          <w:szCs w:val="36"/>
          <w:lang w:val="en-GB"/>
        </w:rPr>
        <w:t>.</w:t>
      </w:r>
    </w:p>
    <w:p w14:paraId="0BEFABBB" w14:textId="77777777" w:rsidR="003D08BA" w:rsidRPr="003D08BA" w:rsidRDefault="003D08BA">
      <w:pPr>
        <w:numPr>
          <w:ilvl w:val="0"/>
          <w:numId w:val="92"/>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تعزيز ثقافة التعاون</w:t>
      </w:r>
      <w:r w:rsidRPr="003D08BA">
        <w:rPr>
          <w:rFonts w:ascii="Sakkal Majalla" w:eastAsia="Times New Roman" w:hAnsi="Sakkal Majalla"/>
          <w:b/>
          <w:bCs/>
          <w:color w:val="auto"/>
          <w:sz w:val="48"/>
          <w:szCs w:val="36"/>
          <w:lang w:val="en-GB"/>
        </w:rPr>
        <w:t>.</w:t>
      </w:r>
    </w:p>
    <w:p w14:paraId="049BE141" w14:textId="77777777" w:rsidR="003D08BA" w:rsidRPr="003D08BA" w:rsidRDefault="003D08BA">
      <w:pPr>
        <w:numPr>
          <w:ilvl w:val="0"/>
          <w:numId w:val="92"/>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استخدام أنظمة رقمية موحدة</w:t>
      </w:r>
      <w:r w:rsidRPr="003D08BA">
        <w:rPr>
          <w:rFonts w:ascii="Sakkal Majalla" w:eastAsia="Times New Roman" w:hAnsi="Sakkal Majalla"/>
          <w:b/>
          <w:bCs/>
          <w:color w:val="auto"/>
          <w:sz w:val="48"/>
          <w:szCs w:val="36"/>
          <w:lang w:val="en-GB"/>
        </w:rPr>
        <w:t>.</w:t>
      </w:r>
    </w:p>
    <w:p w14:paraId="6B1D368E" w14:textId="77777777" w:rsidR="003D08BA" w:rsidRPr="003D08BA" w:rsidRDefault="003D08BA">
      <w:pPr>
        <w:numPr>
          <w:ilvl w:val="0"/>
          <w:numId w:val="92"/>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عقد اجتماعات تنسيقية دورية</w:t>
      </w:r>
      <w:r w:rsidRPr="003D08BA">
        <w:rPr>
          <w:rFonts w:ascii="Sakkal Majalla" w:eastAsia="Times New Roman" w:hAnsi="Sakkal Majalla"/>
          <w:b/>
          <w:bCs/>
          <w:color w:val="auto"/>
          <w:sz w:val="48"/>
          <w:szCs w:val="36"/>
          <w:lang w:val="en-GB"/>
        </w:rPr>
        <w:t>.</w:t>
      </w:r>
    </w:p>
    <w:p w14:paraId="7E0275A6" w14:textId="11E3A7BB" w:rsidR="003D08BA" w:rsidRPr="003D08BA" w:rsidRDefault="003D08BA">
      <w:pPr>
        <w:numPr>
          <w:ilvl w:val="0"/>
          <w:numId w:val="92"/>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تحديد المسؤوليات بدقة</w:t>
      </w:r>
      <w:r w:rsidRPr="003D08BA">
        <w:rPr>
          <w:rFonts w:ascii="Sakkal Majalla" w:eastAsia="Times New Roman" w:hAnsi="Sakkal Majalla"/>
          <w:b/>
          <w:bCs/>
          <w:color w:val="auto"/>
          <w:sz w:val="48"/>
          <w:szCs w:val="36"/>
          <w:lang w:val="en-GB"/>
        </w:rPr>
        <w:t>.</w:t>
      </w:r>
    </w:p>
    <w:p w14:paraId="3D9D2857" w14:textId="77777777" w:rsidR="003D08BA" w:rsidRDefault="003D08BA" w:rsidP="003D08BA">
      <w:pPr>
        <w:spacing w:after="200"/>
        <w:rPr>
          <w:rFonts w:ascii="Sakkal Majalla" w:eastAsia="Times New Roman" w:hAnsi="Sakkal Majalla"/>
          <w:b/>
          <w:bCs/>
          <w:color w:val="auto"/>
          <w:sz w:val="48"/>
          <w:szCs w:val="36"/>
          <w:rtl/>
        </w:rPr>
      </w:pPr>
    </w:p>
    <w:p w14:paraId="0923F199" w14:textId="77777777" w:rsidR="003D08BA" w:rsidRDefault="003D08BA" w:rsidP="003D08BA">
      <w:pPr>
        <w:spacing w:after="200"/>
        <w:rPr>
          <w:rFonts w:ascii="Sakkal Majalla" w:eastAsia="Times New Roman" w:hAnsi="Sakkal Majalla"/>
          <w:b/>
          <w:bCs/>
          <w:color w:val="auto"/>
          <w:sz w:val="48"/>
          <w:szCs w:val="36"/>
          <w:rtl/>
        </w:rPr>
      </w:pPr>
    </w:p>
    <w:p w14:paraId="493382C8" w14:textId="77777777" w:rsidR="003D08BA" w:rsidRDefault="003D08BA" w:rsidP="003D08BA">
      <w:pPr>
        <w:spacing w:after="200"/>
        <w:rPr>
          <w:rFonts w:ascii="Sakkal Majalla" w:eastAsia="Times New Roman" w:hAnsi="Sakkal Majalla"/>
          <w:b/>
          <w:bCs/>
          <w:color w:val="auto"/>
          <w:sz w:val="48"/>
          <w:szCs w:val="36"/>
          <w:rtl/>
        </w:rPr>
      </w:pPr>
    </w:p>
    <w:p w14:paraId="3F6860D5" w14:textId="42F8431D" w:rsidR="003D08BA" w:rsidRPr="003D08BA" w:rsidRDefault="003D08BA" w:rsidP="003D08BA">
      <w:pPr>
        <w:spacing w:after="200"/>
        <w:jc w:val="center"/>
        <w:rPr>
          <w:rFonts w:ascii="Sakkal Majalla" w:eastAsia="Times New Roman" w:hAnsi="Sakkal Majalla"/>
          <w:b/>
          <w:bCs/>
          <w:color w:val="006666"/>
          <w:sz w:val="56"/>
          <w:szCs w:val="44"/>
          <w:lang w:val="en-GB"/>
        </w:rPr>
      </w:pPr>
      <w:r w:rsidRPr="003D08BA">
        <w:rPr>
          <w:rFonts w:ascii="Sakkal Majalla" w:eastAsia="Times New Roman" w:hAnsi="Sakkal Majalla"/>
          <w:b/>
          <w:bCs/>
          <w:color w:val="006666"/>
          <w:sz w:val="56"/>
          <w:szCs w:val="44"/>
          <w:rtl/>
        </w:rPr>
        <w:lastRenderedPageBreak/>
        <w:t>ثانياً: التواصل مع الموردين والشركاء</w:t>
      </w:r>
    </w:p>
    <w:p w14:paraId="18501CAC"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يمثل الموردون والشركاء عنصرًا أساسيًا في نجاح المؤسسات، خاصة في بيئات العمل الحديثة التي تعتمد على سلاسل الإمداد والشراكات الاستراتيجية. لذلك فإن التواصل الفعّال معهم يُعد عاملًا حاسمًا لضمان استمرارية العمل وجودة الخدمات</w:t>
      </w:r>
      <w:r w:rsidRPr="003D08BA">
        <w:rPr>
          <w:rFonts w:ascii="Sakkal Majalla" w:eastAsia="Times New Roman" w:hAnsi="Sakkal Majalla"/>
          <w:b/>
          <w:bCs/>
          <w:color w:val="auto"/>
          <w:sz w:val="48"/>
          <w:szCs w:val="36"/>
          <w:lang w:val="en-GB"/>
        </w:rPr>
        <w:t>.</w:t>
      </w:r>
    </w:p>
    <w:p w14:paraId="5468B518" w14:textId="77777777" w:rsidR="003D08BA" w:rsidRPr="003D08BA" w:rsidRDefault="003D08BA" w:rsidP="003D08BA">
      <w:pPr>
        <w:spacing w:after="200"/>
        <w:rPr>
          <w:rFonts w:ascii="Sakkal Majalla" w:eastAsia="Times New Roman" w:hAnsi="Sakkal Majalla"/>
          <w:b/>
          <w:bCs/>
          <w:color w:val="C00000"/>
          <w:sz w:val="48"/>
          <w:szCs w:val="36"/>
          <w:lang w:val="en-GB"/>
        </w:rPr>
      </w:pPr>
      <w:r w:rsidRPr="003D08BA">
        <w:rPr>
          <w:rFonts w:ascii="Sakkal Majalla" w:eastAsia="Times New Roman" w:hAnsi="Sakkal Majalla"/>
          <w:b/>
          <w:bCs/>
          <w:color w:val="C00000"/>
          <w:sz w:val="48"/>
          <w:szCs w:val="36"/>
          <w:rtl/>
        </w:rPr>
        <w:t>مفهوم التواصل مع الموردين والشركاء</w:t>
      </w:r>
    </w:p>
    <w:p w14:paraId="4FF845EA"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هو</w:t>
      </w:r>
      <w:r w:rsidRPr="003D08BA">
        <w:rPr>
          <w:rFonts w:ascii="Sakkal Majalla" w:eastAsia="Times New Roman" w:hAnsi="Sakkal Majalla"/>
          <w:b/>
          <w:bCs/>
          <w:color w:val="auto"/>
          <w:sz w:val="48"/>
          <w:szCs w:val="36"/>
          <w:lang w:val="en-GB"/>
        </w:rPr>
        <w:t>:</w:t>
      </w:r>
    </w:p>
    <w:p w14:paraId="029F06F1"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lang w:val="en-GB"/>
        </w:rPr>
        <w:t>"</w:t>
      </w:r>
      <w:r w:rsidRPr="003D08BA">
        <w:rPr>
          <w:rFonts w:ascii="Sakkal Majalla" w:eastAsia="Times New Roman" w:hAnsi="Sakkal Majalla"/>
          <w:b/>
          <w:bCs/>
          <w:color w:val="auto"/>
          <w:sz w:val="48"/>
          <w:szCs w:val="36"/>
          <w:rtl/>
        </w:rPr>
        <w:t>عملية تبادل المعلومات والتنسيق والتفاوض بين المؤسسة والموردين أو الشركاء بهدف ضمان توفير الاحتياجات وتحقيق المصالح المشتركة</w:t>
      </w:r>
      <w:r w:rsidRPr="003D08BA">
        <w:rPr>
          <w:rFonts w:ascii="Sakkal Majalla" w:eastAsia="Times New Roman" w:hAnsi="Sakkal Majalla"/>
          <w:b/>
          <w:bCs/>
          <w:color w:val="auto"/>
          <w:sz w:val="48"/>
          <w:szCs w:val="36"/>
          <w:lang w:val="en-GB"/>
        </w:rPr>
        <w:t>."</w:t>
      </w:r>
    </w:p>
    <w:p w14:paraId="29D9F25E"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أهمية التواصل مع الموردين والشركاء</w:t>
      </w:r>
    </w:p>
    <w:p w14:paraId="2933B713" w14:textId="7ABDCFBF" w:rsidR="003D08BA" w:rsidRPr="003D08BA" w:rsidRDefault="003D08BA"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3D08BA">
        <w:rPr>
          <w:rFonts w:ascii="Sakkal Majalla" w:eastAsia="Times New Roman" w:hAnsi="Sakkal Majalla"/>
          <w:b/>
          <w:bCs/>
          <w:color w:val="auto"/>
          <w:sz w:val="48"/>
          <w:szCs w:val="36"/>
          <w:rtl/>
        </w:rPr>
        <w:t>ضمان استمرارية الإمداد</w:t>
      </w:r>
    </w:p>
    <w:p w14:paraId="400323DA"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توفير المواد والخدمات في الوقت المناسب</w:t>
      </w:r>
      <w:r w:rsidRPr="003D08BA">
        <w:rPr>
          <w:rFonts w:ascii="Sakkal Majalla" w:eastAsia="Times New Roman" w:hAnsi="Sakkal Majalla"/>
          <w:b/>
          <w:bCs/>
          <w:color w:val="auto"/>
          <w:sz w:val="48"/>
          <w:szCs w:val="36"/>
          <w:lang w:val="en-GB"/>
        </w:rPr>
        <w:t>.</w:t>
      </w:r>
    </w:p>
    <w:p w14:paraId="538334C4" w14:textId="2E10EA43" w:rsidR="003D08BA" w:rsidRPr="003D08BA" w:rsidRDefault="003D08BA"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3D08BA">
        <w:rPr>
          <w:rFonts w:ascii="Sakkal Majalla" w:eastAsia="Times New Roman" w:hAnsi="Sakkal Majalla"/>
          <w:b/>
          <w:bCs/>
          <w:color w:val="auto"/>
          <w:sz w:val="48"/>
          <w:szCs w:val="36"/>
          <w:rtl/>
        </w:rPr>
        <w:t>تحسين جودة الخدمات</w:t>
      </w:r>
    </w:p>
    <w:p w14:paraId="6B8C237C"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التواصل الجيد يرفع جودة ما يتم تقديمه</w:t>
      </w:r>
      <w:r w:rsidRPr="003D08BA">
        <w:rPr>
          <w:rFonts w:ascii="Sakkal Majalla" w:eastAsia="Times New Roman" w:hAnsi="Sakkal Majalla"/>
          <w:b/>
          <w:bCs/>
          <w:color w:val="auto"/>
          <w:sz w:val="48"/>
          <w:szCs w:val="36"/>
          <w:lang w:val="en-GB"/>
        </w:rPr>
        <w:t>.</w:t>
      </w:r>
    </w:p>
    <w:p w14:paraId="7A3A358B" w14:textId="2CA009CE" w:rsidR="003D08BA" w:rsidRPr="003D08BA" w:rsidRDefault="003D08BA"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3D08BA">
        <w:rPr>
          <w:rFonts w:ascii="Sakkal Majalla" w:eastAsia="Times New Roman" w:hAnsi="Sakkal Majalla"/>
          <w:b/>
          <w:bCs/>
          <w:color w:val="auto"/>
          <w:sz w:val="48"/>
          <w:szCs w:val="36"/>
          <w:lang w:val="en-GB"/>
        </w:rPr>
        <w:t xml:space="preserve"> </w:t>
      </w:r>
      <w:r w:rsidRPr="003D08BA">
        <w:rPr>
          <w:rFonts w:ascii="Sakkal Majalla" w:eastAsia="Times New Roman" w:hAnsi="Sakkal Majalla"/>
          <w:b/>
          <w:bCs/>
          <w:color w:val="auto"/>
          <w:sz w:val="48"/>
          <w:szCs w:val="36"/>
          <w:rtl/>
        </w:rPr>
        <w:t>تقليل التكاليف</w:t>
      </w:r>
    </w:p>
    <w:p w14:paraId="26250C1C"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من خلال التفاوض الفعّال وبناء علاقات طويلة الأمد</w:t>
      </w:r>
      <w:r w:rsidRPr="003D08BA">
        <w:rPr>
          <w:rFonts w:ascii="Sakkal Majalla" w:eastAsia="Times New Roman" w:hAnsi="Sakkal Majalla"/>
          <w:b/>
          <w:bCs/>
          <w:color w:val="auto"/>
          <w:sz w:val="48"/>
          <w:szCs w:val="36"/>
          <w:lang w:val="en-GB"/>
        </w:rPr>
        <w:t>.</w:t>
      </w:r>
    </w:p>
    <w:p w14:paraId="764E5653" w14:textId="649655B5" w:rsidR="003D08BA" w:rsidRPr="003D08BA" w:rsidRDefault="003D08BA"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3D08BA">
        <w:rPr>
          <w:rFonts w:ascii="Sakkal Majalla" w:eastAsia="Times New Roman" w:hAnsi="Sakkal Majalla"/>
          <w:b/>
          <w:bCs/>
          <w:color w:val="auto"/>
          <w:sz w:val="48"/>
          <w:szCs w:val="36"/>
          <w:lang w:val="en-GB"/>
        </w:rPr>
        <w:t xml:space="preserve"> </w:t>
      </w:r>
      <w:r w:rsidRPr="003D08BA">
        <w:rPr>
          <w:rFonts w:ascii="Sakkal Majalla" w:eastAsia="Times New Roman" w:hAnsi="Sakkal Majalla"/>
          <w:b/>
          <w:bCs/>
          <w:color w:val="auto"/>
          <w:sz w:val="48"/>
          <w:szCs w:val="36"/>
          <w:rtl/>
        </w:rPr>
        <w:t>تعزيز الثقة</w:t>
      </w:r>
    </w:p>
    <w:p w14:paraId="3652AB49"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lastRenderedPageBreak/>
        <w:t>العلاقات الجيدة تؤدي إلى شراكات مستقرة</w:t>
      </w:r>
      <w:r w:rsidRPr="003D08BA">
        <w:rPr>
          <w:rFonts w:ascii="Sakkal Majalla" w:eastAsia="Times New Roman" w:hAnsi="Sakkal Majalla"/>
          <w:b/>
          <w:bCs/>
          <w:color w:val="auto"/>
          <w:sz w:val="48"/>
          <w:szCs w:val="36"/>
          <w:lang w:val="en-GB"/>
        </w:rPr>
        <w:t>.</w:t>
      </w:r>
    </w:p>
    <w:p w14:paraId="1C81D02F" w14:textId="152FD841" w:rsidR="003D08BA" w:rsidRPr="003D08BA" w:rsidRDefault="003D08BA"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5.</w:t>
      </w:r>
      <w:r w:rsidRPr="003D08BA">
        <w:rPr>
          <w:rFonts w:ascii="Sakkal Majalla" w:eastAsia="Times New Roman" w:hAnsi="Sakkal Majalla"/>
          <w:b/>
          <w:bCs/>
          <w:color w:val="auto"/>
          <w:sz w:val="48"/>
          <w:szCs w:val="36"/>
          <w:rtl/>
        </w:rPr>
        <w:t>حل المشكلات بسرعة</w:t>
      </w:r>
    </w:p>
    <w:p w14:paraId="3B1C6B8C"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مثل التأخير أو العيوب أو نقص الموارد</w:t>
      </w:r>
      <w:r w:rsidRPr="003D08BA">
        <w:rPr>
          <w:rFonts w:ascii="Sakkal Majalla" w:eastAsia="Times New Roman" w:hAnsi="Sakkal Majalla"/>
          <w:b/>
          <w:bCs/>
          <w:color w:val="auto"/>
          <w:sz w:val="48"/>
          <w:szCs w:val="36"/>
          <w:lang w:val="en-GB"/>
        </w:rPr>
        <w:t>.</w:t>
      </w:r>
    </w:p>
    <w:p w14:paraId="4C56B6D8"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أساليب التواصل مع الموردين والشركاء</w:t>
      </w:r>
    </w:p>
    <w:p w14:paraId="35B16645" w14:textId="77777777" w:rsidR="003D08BA" w:rsidRPr="003D08BA" w:rsidRDefault="003D08BA">
      <w:pPr>
        <w:numPr>
          <w:ilvl w:val="0"/>
          <w:numId w:val="93"/>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الاجتماعات الرسمية</w:t>
      </w:r>
      <w:r w:rsidRPr="003D08BA">
        <w:rPr>
          <w:rFonts w:ascii="Sakkal Majalla" w:eastAsia="Times New Roman" w:hAnsi="Sakkal Majalla"/>
          <w:b/>
          <w:bCs/>
          <w:color w:val="auto"/>
          <w:sz w:val="48"/>
          <w:szCs w:val="36"/>
          <w:lang w:val="en-GB"/>
        </w:rPr>
        <w:t>.</w:t>
      </w:r>
    </w:p>
    <w:p w14:paraId="71AD2AD2" w14:textId="77777777" w:rsidR="003D08BA" w:rsidRPr="003D08BA" w:rsidRDefault="003D08BA">
      <w:pPr>
        <w:numPr>
          <w:ilvl w:val="0"/>
          <w:numId w:val="93"/>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العقود والاتفاقيات</w:t>
      </w:r>
      <w:r w:rsidRPr="003D08BA">
        <w:rPr>
          <w:rFonts w:ascii="Sakkal Majalla" w:eastAsia="Times New Roman" w:hAnsi="Sakkal Majalla"/>
          <w:b/>
          <w:bCs/>
          <w:color w:val="auto"/>
          <w:sz w:val="48"/>
          <w:szCs w:val="36"/>
          <w:lang w:val="en-GB"/>
        </w:rPr>
        <w:t>.</w:t>
      </w:r>
    </w:p>
    <w:p w14:paraId="1B50BE9D" w14:textId="77777777" w:rsidR="003D08BA" w:rsidRPr="003D08BA" w:rsidRDefault="003D08BA">
      <w:pPr>
        <w:numPr>
          <w:ilvl w:val="0"/>
          <w:numId w:val="93"/>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البريد الإلكتروني الرسمي</w:t>
      </w:r>
      <w:r w:rsidRPr="003D08BA">
        <w:rPr>
          <w:rFonts w:ascii="Sakkal Majalla" w:eastAsia="Times New Roman" w:hAnsi="Sakkal Majalla"/>
          <w:b/>
          <w:bCs/>
          <w:color w:val="auto"/>
          <w:sz w:val="48"/>
          <w:szCs w:val="36"/>
          <w:lang w:val="en-GB"/>
        </w:rPr>
        <w:t>.</w:t>
      </w:r>
    </w:p>
    <w:p w14:paraId="03AD5E7C" w14:textId="77777777" w:rsidR="003D08BA" w:rsidRPr="003D08BA" w:rsidRDefault="003D08BA">
      <w:pPr>
        <w:numPr>
          <w:ilvl w:val="0"/>
          <w:numId w:val="93"/>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المكالمات المهنية</w:t>
      </w:r>
      <w:r w:rsidRPr="003D08BA">
        <w:rPr>
          <w:rFonts w:ascii="Sakkal Majalla" w:eastAsia="Times New Roman" w:hAnsi="Sakkal Majalla"/>
          <w:b/>
          <w:bCs/>
          <w:color w:val="auto"/>
          <w:sz w:val="48"/>
          <w:szCs w:val="36"/>
          <w:lang w:val="en-GB"/>
        </w:rPr>
        <w:t>.</w:t>
      </w:r>
    </w:p>
    <w:p w14:paraId="2D0E7F88" w14:textId="77777777" w:rsidR="003D08BA" w:rsidRPr="003D08BA" w:rsidRDefault="003D08BA">
      <w:pPr>
        <w:numPr>
          <w:ilvl w:val="0"/>
          <w:numId w:val="93"/>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تقارير الأداء</w:t>
      </w:r>
      <w:r w:rsidRPr="003D08BA">
        <w:rPr>
          <w:rFonts w:ascii="Sakkal Majalla" w:eastAsia="Times New Roman" w:hAnsi="Sakkal Majalla"/>
          <w:b/>
          <w:bCs/>
          <w:color w:val="auto"/>
          <w:sz w:val="48"/>
          <w:szCs w:val="36"/>
          <w:lang w:val="en-GB"/>
        </w:rPr>
        <w:t>.</w:t>
      </w:r>
    </w:p>
    <w:p w14:paraId="203F5EFF" w14:textId="77777777" w:rsidR="003D08BA" w:rsidRPr="003D08BA" w:rsidRDefault="003D08BA">
      <w:pPr>
        <w:numPr>
          <w:ilvl w:val="0"/>
          <w:numId w:val="93"/>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أنظمة إدارة الموردين</w:t>
      </w:r>
      <w:r w:rsidRPr="003D08BA">
        <w:rPr>
          <w:rFonts w:ascii="Sakkal Majalla" w:eastAsia="Times New Roman" w:hAnsi="Sakkal Majalla"/>
          <w:b/>
          <w:bCs/>
          <w:color w:val="auto"/>
          <w:sz w:val="48"/>
          <w:szCs w:val="36"/>
          <w:lang w:val="en-GB"/>
        </w:rPr>
        <w:t>.</w:t>
      </w:r>
    </w:p>
    <w:p w14:paraId="3A2C2744"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مهارات التواصل الفعّال</w:t>
      </w:r>
    </w:p>
    <w:p w14:paraId="4AEB323F" w14:textId="77777777" w:rsidR="003D08BA" w:rsidRPr="003D08BA" w:rsidRDefault="003D08BA">
      <w:pPr>
        <w:numPr>
          <w:ilvl w:val="0"/>
          <w:numId w:val="94"/>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الوضوح في الطلبات</w:t>
      </w:r>
      <w:r w:rsidRPr="003D08BA">
        <w:rPr>
          <w:rFonts w:ascii="Sakkal Majalla" w:eastAsia="Times New Roman" w:hAnsi="Sakkal Majalla"/>
          <w:b/>
          <w:bCs/>
          <w:color w:val="auto"/>
          <w:sz w:val="48"/>
          <w:szCs w:val="36"/>
          <w:lang w:val="en-GB"/>
        </w:rPr>
        <w:t>.</w:t>
      </w:r>
    </w:p>
    <w:p w14:paraId="3BF36CDC" w14:textId="77777777" w:rsidR="003D08BA" w:rsidRPr="003D08BA" w:rsidRDefault="003D08BA">
      <w:pPr>
        <w:numPr>
          <w:ilvl w:val="0"/>
          <w:numId w:val="94"/>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الدقة في المواصفات</w:t>
      </w:r>
      <w:r w:rsidRPr="003D08BA">
        <w:rPr>
          <w:rFonts w:ascii="Sakkal Majalla" w:eastAsia="Times New Roman" w:hAnsi="Sakkal Majalla"/>
          <w:b/>
          <w:bCs/>
          <w:color w:val="auto"/>
          <w:sz w:val="48"/>
          <w:szCs w:val="36"/>
          <w:lang w:val="en-GB"/>
        </w:rPr>
        <w:t>.</w:t>
      </w:r>
    </w:p>
    <w:p w14:paraId="04A402D3" w14:textId="77777777" w:rsidR="003D08BA" w:rsidRPr="003D08BA" w:rsidRDefault="003D08BA">
      <w:pPr>
        <w:numPr>
          <w:ilvl w:val="0"/>
          <w:numId w:val="94"/>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الالتزام بالمواعيد</w:t>
      </w:r>
      <w:r w:rsidRPr="003D08BA">
        <w:rPr>
          <w:rFonts w:ascii="Sakkal Majalla" w:eastAsia="Times New Roman" w:hAnsi="Sakkal Majalla"/>
          <w:b/>
          <w:bCs/>
          <w:color w:val="auto"/>
          <w:sz w:val="48"/>
          <w:szCs w:val="36"/>
          <w:lang w:val="en-GB"/>
        </w:rPr>
        <w:t>.</w:t>
      </w:r>
    </w:p>
    <w:p w14:paraId="230D1665" w14:textId="77777777" w:rsidR="003D08BA" w:rsidRPr="003D08BA" w:rsidRDefault="003D08BA">
      <w:pPr>
        <w:numPr>
          <w:ilvl w:val="0"/>
          <w:numId w:val="94"/>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الاحترافية في التفاوض</w:t>
      </w:r>
      <w:r w:rsidRPr="003D08BA">
        <w:rPr>
          <w:rFonts w:ascii="Sakkal Majalla" w:eastAsia="Times New Roman" w:hAnsi="Sakkal Majalla"/>
          <w:b/>
          <w:bCs/>
          <w:color w:val="auto"/>
          <w:sz w:val="48"/>
          <w:szCs w:val="36"/>
          <w:lang w:val="en-GB"/>
        </w:rPr>
        <w:t>.</w:t>
      </w:r>
    </w:p>
    <w:p w14:paraId="4820EDF1" w14:textId="77777777" w:rsidR="003D08BA" w:rsidRPr="003D08BA" w:rsidRDefault="003D08BA">
      <w:pPr>
        <w:numPr>
          <w:ilvl w:val="0"/>
          <w:numId w:val="94"/>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lastRenderedPageBreak/>
        <w:t>توثيق الاتفاقات</w:t>
      </w:r>
      <w:r w:rsidRPr="003D08BA">
        <w:rPr>
          <w:rFonts w:ascii="Sakkal Majalla" w:eastAsia="Times New Roman" w:hAnsi="Sakkal Majalla"/>
          <w:b/>
          <w:bCs/>
          <w:color w:val="auto"/>
          <w:sz w:val="48"/>
          <w:szCs w:val="36"/>
          <w:lang w:val="en-GB"/>
        </w:rPr>
        <w:t>.</w:t>
      </w:r>
    </w:p>
    <w:p w14:paraId="32551ACE"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أخطاء شائعة</w:t>
      </w:r>
    </w:p>
    <w:p w14:paraId="05F22C07" w14:textId="77777777" w:rsidR="003D08BA" w:rsidRPr="003D08BA" w:rsidRDefault="003D08BA">
      <w:pPr>
        <w:numPr>
          <w:ilvl w:val="0"/>
          <w:numId w:val="95"/>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الغموض في الطلبات</w:t>
      </w:r>
      <w:r w:rsidRPr="003D08BA">
        <w:rPr>
          <w:rFonts w:ascii="Sakkal Majalla" w:eastAsia="Times New Roman" w:hAnsi="Sakkal Majalla"/>
          <w:b/>
          <w:bCs/>
          <w:color w:val="auto"/>
          <w:sz w:val="48"/>
          <w:szCs w:val="36"/>
          <w:lang w:val="en-GB"/>
        </w:rPr>
        <w:t>.</w:t>
      </w:r>
    </w:p>
    <w:p w14:paraId="368FBE31" w14:textId="77777777" w:rsidR="003D08BA" w:rsidRPr="003D08BA" w:rsidRDefault="003D08BA">
      <w:pPr>
        <w:numPr>
          <w:ilvl w:val="0"/>
          <w:numId w:val="95"/>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ضعف المتابعة</w:t>
      </w:r>
      <w:r w:rsidRPr="003D08BA">
        <w:rPr>
          <w:rFonts w:ascii="Sakkal Majalla" w:eastAsia="Times New Roman" w:hAnsi="Sakkal Majalla"/>
          <w:b/>
          <w:bCs/>
          <w:color w:val="auto"/>
          <w:sz w:val="48"/>
          <w:szCs w:val="36"/>
          <w:lang w:val="en-GB"/>
        </w:rPr>
        <w:t>.</w:t>
      </w:r>
    </w:p>
    <w:p w14:paraId="438039BD" w14:textId="77777777" w:rsidR="003D08BA" w:rsidRPr="003D08BA" w:rsidRDefault="003D08BA">
      <w:pPr>
        <w:numPr>
          <w:ilvl w:val="0"/>
          <w:numId w:val="95"/>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التأخير في الردود</w:t>
      </w:r>
      <w:r w:rsidRPr="003D08BA">
        <w:rPr>
          <w:rFonts w:ascii="Sakkal Majalla" w:eastAsia="Times New Roman" w:hAnsi="Sakkal Majalla"/>
          <w:b/>
          <w:bCs/>
          <w:color w:val="auto"/>
          <w:sz w:val="48"/>
          <w:szCs w:val="36"/>
          <w:lang w:val="en-GB"/>
        </w:rPr>
        <w:t>.</w:t>
      </w:r>
    </w:p>
    <w:p w14:paraId="45A3E594" w14:textId="76F26453" w:rsidR="003D08BA" w:rsidRPr="003D08BA" w:rsidRDefault="003D08BA">
      <w:pPr>
        <w:numPr>
          <w:ilvl w:val="0"/>
          <w:numId w:val="95"/>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عدم توثيق الاتفاقات</w:t>
      </w:r>
      <w:r w:rsidRPr="003D08BA">
        <w:rPr>
          <w:rFonts w:ascii="Sakkal Majalla" w:eastAsia="Times New Roman" w:hAnsi="Sakkal Majalla"/>
          <w:b/>
          <w:bCs/>
          <w:color w:val="auto"/>
          <w:sz w:val="48"/>
          <w:szCs w:val="36"/>
          <w:lang w:val="en-GB"/>
        </w:rPr>
        <w:t>.</w:t>
      </w:r>
    </w:p>
    <w:p w14:paraId="3BAB377B" w14:textId="77777777" w:rsidR="003D08BA" w:rsidRPr="003D08BA" w:rsidRDefault="003D08BA" w:rsidP="003D08BA">
      <w:pPr>
        <w:spacing w:after="200"/>
        <w:jc w:val="center"/>
        <w:rPr>
          <w:rFonts w:ascii="Sakkal Majalla" w:eastAsia="Times New Roman" w:hAnsi="Sakkal Majalla"/>
          <w:b/>
          <w:bCs/>
          <w:color w:val="006666"/>
          <w:sz w:val="56"/>
          <w:szCs w:val="44"/>
          <w:lang w:val="en-GB"/>
        </w:rPr>
      </w:pPr>
      <w:r w:rsidRPr="003D08BA">
        <w:rPr>
          <w:rFonts w:ascii="Sakkal Majalla" w:eastAsia="Times New Roman" w:hAnsi="Sakkal Majalla"/>
          <w:b/>
          <w:bCs/>
          <w:color w:val="006666"/>
          <w:sz w:val="56"/>
          <w:szCs w:val="44"/>
          <w:rtl/>
        </w:rPr>
        <w:t>ثالثاً: بناء العلاقات المهنية المستدامة</w:t>
      </w:r>
    </w:p>
    <w:p w14:paraId="64933936"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تُعد العلاقات المهنية المستدامة من أهم أصول المؤسسات الناجحة، حيث لا يقتصر النجاح على إنجاز المهام اليومية، بل يعتمد أيضًا على بناء علاقات طويلة الأمد قائمة على الثقة والتعاون والاحترام المتبادل</w:t>
      </w:r>
      <w:r w:rsidRPr="003D08BA">
        <w:rPr>
          <w:rFonts w:ascii="Sakkal Majalla" w:eastAsia="Times New Roman" w:hAnsi="Sakkal Majalla"/>
          <w:b/>
          <w:bCs/>
          <w:color w:val="auto"/>
          <w:sz w:val="48"/>
          <w:szCs w:val="36"/>
          <w:lang w:val="en-GB"/>
        </w:rPr>
        <w:t>.</w:t>
      </w:r>
    </w:p>
    <w:p w14:paraId="7F06BB95" w14:textId="77777777" w:rsidR="003D08BA" w:rsidRPr="003D08BA" w:rsidRDefault="003D08BA" w:rsidP="003D08BA">
      <w:pPr>
        <w:spacing w:after="200"/>
        <w:rPr>
          <w:rFonts w:ascii="Sakkal Majalla" w:eastAsia="Times New Roman" w:hAnsi="Sakkal Majalla"/>
          <w:b/>
          <w:bCs/>
          <w:color w:val="C00000"/>
          <w:sz w:val="48"/>
          <w:szCs w:val="36"/>
          <w:lang w:val="en-GB"/>
        </w:rPr>
      </w:pPr>
      <w:r w:rsidRPr="003D08BA">
        <w:rPr>
          <w:rFonts w:ascii="Sakkal Majalla" w:eastAsia="Times New Roman" w:hAnsi="Sakkal Majalla"/>
          <w:b/>
          <w:bCs/>
          <w:color w:val="C00000"/>
          <w:sz w:val="48"/>
          <w:szCs w:val="36"/>
          <w:rtl/>
        </w:rPr>
        <w:t>مفهوم العلاقات المهنية المستدامة</w:t>
      </w:r>
    </w:p>
    <w:p w14:paraId="405743B5"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هي</w:t>
      </w:r>
      <w:r w:rsidRPr="003D08BA">
        <w:rPr>
          <w:rFonts w:ascii="Sakkal Majalla" w:eastAsia="Times New Roman" w:hAnsi="Sakkal Majalla"/>
          <w:b/>
          <w:bCs/>
          <w:color w:val="auto"/>
          <w:sz w:val="48"/>
          <w:szCs w:val="36"/>
          <w:lang w:val="en-GB"/>
        </w:rPr>
        <w:t>:</w:t>
      </w:r>
    </w:p>
    <w:p w14:paraId="6ECD44E7"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lang w:val="en-GB"/>
        </w:rPr>
        <w:t>"</w:t>
      </w:r>
      <w:r w:rsidRPr="003D08BA">
        <w:rPr>
          <w:rFonts w:ascii="Sakkal Majalla" w:eastAsia="Times New Roman" w:hAnsi="Sakkal Majalla"/>
          <w:b/>
          <w:bCs/>
          <w:color w:val="auto"/>
          <w:sz w:val="48"/>
          <w:szCs w:val="36"/>
          <w:rtl/>
        </w:rPr>
        <w:t>علاقات عمل طويلة الأمد بين الأفراد أو المؤسسات تقوم على الثقة والتعاون والالتزام المتبادل بما يضمن استمرار التعاون وتحقيق المصالح المشتركة</w:t>
      </w:r>
      <w:r w:rsidRPr="003D08BA">
        <w:rPr>
          <w:rFonts w:ascii="Sakkal Majalla" w:eastAsia="Times New Roman" w:hAnsi="Sakkal Majalla"/>
          <w:b/>
          <w:bCs/>
          <w:color w:val="auto"/>
          <w:sz w:val="48"/>
          <w:szCs w:val="36"/>
          <w:lang w:val="en-GB"/>
        </w:rPr>
        <w:t>."</w:t>
      </w:r>
    </w:p>
    <w:p w14:paraId="40464211" w14:textId="77777777" w:rsidR="00151ADD" w:rsidRDefault="00151ADD" w:rsidP="003D08BA">
      <w:pPr>
        <w:spacing w:after="200"/>
        <w:rPr>
          <w:rFonts w:ascii="Sakkal Majalla" w:eastAsia="Times New Roman" w:hAnsi="Sakkal Majalla"/>
          <w:b/>
          <w:bCs/>
          <w:color w:val="auto"/>
          <w:sz w:val="48"/>
          <w:szCs w:val="36"/>
        </w:rPr>
      </w:pPr>
    </w:p>
    <w:p w14:paraId="4B3A7BCF" w14:textId="77777777" w:rsidR="00151ADD" w:rsidRDefault="00151ADD" w:rsidP="003D08BA">
      <w:pPr>
        <w:spacing w:after="200"/>
        <w:rPr>
          <w:rFonts w:ascii="Sakkal Majalla" w:eastAsia="Times New Roman" w:hAnsi="Sakkal Majalla"/>
          <w:b/>
          <w:bCs/>
          <w:color w:val="auto"/>
          <w:sz w:val="48"/>
          <w:szCs w:val="36"/>
        </w:rPr>
      </w:pPr>
    </w:p>
    <w:p w14:paraId="53D93D11" w14:textId="62615659"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lastRenderedPageBreak/>
        <w:t>أهمية العلاقات المهنية المستدامة</w:t>
      </w:r>
    </w:p>
    <w:p w14:paraId="5008856C" w14:textId="1ADA2C4D" w:rsidR="003D08BA" w:rsidRPr="003D08BA" w:rsidRDefault="003D08BA"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3D08BA">
        <w:rPr>
          <w:rFonts w:ascii="Sakkal Majalla" w:eastAsia="Times New Roman" w:hAnsi="Sakkal Majalla"/>
          <w:b/>
          <w:bCs/>
          <w:color w:val="auto"/>
          <w:sz w:val="48"/>
          <w:szCs w:val="36"/>
          <w:lang w:val="en-GB"/>
        </w:rPr>
        <w:t xml:space="preserve"> </w:t>
      </w:r>
      <w:r w:rsidRPr="003D08BA">
        <w:rPr>
          <w:rFonts w:ascii="Sakkal Majalla" w:eastAsia="Times New Roman" w:hAnsi="Sakkal Majalla"/>
          <w:b/>
          <w:bCs/>
          <w:color w:val="auto"/>
          <w:sz w:val="48"/>
          <w:szCs w:val="36"/>
          <w:rtl/>
        </w:rPr>
        <w:t>تعزيز الاستقرار الوظيفي</w:t>
      </w:r>
    </w:p>
    <w:p w14:paraId="71F36EAD"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توفر بيئة عمل مستقرة</w:t>
      </w:r>
      <w:r w:rsidRPr="003D08BA">
        <w:rPr>
          <w:rFonts w:ascii="Sakkal Majalla" w:eastAsia="Times New Roman" w:hAnsi="Sakkal Majalla"/>
          <w:b/>
          <w:bCs/>
          <w:color w:val="auto"/>
          <w:sz w:val="48"/>
          <w:szCs w:val="36"/>
          <w:lang w:val="en-GB"/>
        </w:rPr>
        <w:t>.</w:t>
      </w:r>
    </w:p>
    <w:p w14:paraId="22E9D903" w14:textId="45B66A2F" w:rsidR="003D08BA" w:rsidRPr="003D08BA" w:rsidRDefault="00151ADD" w:rsidP="003D08BA">
      <w:pPr>
        <w:spacing w:after="200"/>
        <w:rPr>
          <w:rFonts w:ascii="Sakkal Majalla" w:eastAsia="Times New Roman" w:hAnsi="Sakkal Majalla"/>
          <w:b/>
          <w:bCs/>
          <w:color w:val="auto"/>
          <w:sz w:val="48"/>
          <w:szCs w:val="36"/>
          <w:lang w:val="en-GB"/>
        </w:rPr>
      </w:pPr>
      <w:r w:rsidRPr="00151ADD">
        <w:rPr>
          <w:rFonts w:ascii="Sakkal Majalla" w:eastAsia="Times New Roman" w:hAnsi="Sakkal Majalla"/>
          <w:b/>
          <w:bCs/>
          <w:color w:val="auto"/>
          <w:sz w:val="40"/>
          <w:szCs w:val="28"/>
          <w:lang w:val="en-GB"/>
        </w:rPr>
        <w:t>2</w:t>
      </w:r>
      <w:r>
        <w:rPr>
          <w:rFonts w:ascii="Sakkal Majalla" w:eastAsia="Times New Roman" w:hAnsi="Sakkal Majalla" w:hint="cs"/>
          <w:b/>
          <w:bCs/>
          <w:color w:val="auto"/>
          <w:sz w:val="48"/>
          <w:szCs w:val="36"/>
          <w:rtl/>
          <w:lang w:val="en-GB" w:bidi="ar-EG"/>
        </w:rPr>
        <w:t>.</w:t>
      </w:r>
      <w:r w:rsidR="003D08BA" w:rsidRPr="003D08BA">
        <w:rPr>
          <w:rFonts w:ascii="Sakkal Majalla" w:eastAsia="Times New Roman" w:hAnsi="Sakkal Majalla"/>
          <w:b/>
          <w:bCs/>
          <w:color w:val="auto"/>
          <w:sz w:val="48"/>
          <w:szCs w:val="36"/>
          <w:lang w:val="en-GB"/>
        </w:rPr>
        <w:t xml:space="preserve"> </w:t>
      </w:r>
      <w:r w:rsidR="003D08BA" w:rsidRPr="003D08BA">
        <w:rPr>
          <w:rFonts w:ascii="Sakkal Majalla" w:eastAsia="Times New Roman" w:hAnsi="Sakkal Majalla"/>
          <w:b/>
          <w:bCs/>
          <w:color w:val="auto"/>
          <w:sz w:val="48"/>
          <w:szCs w:val="36"/>
          <w:rtl/>
        </w:rPr>
        <w:t>دعم النجاح المؤسسي</w:t>
      </w:r>
    </w:p>
    <w:p w14:paraId="00370CCE"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العلاقات القوية تعزز الأداء العام</w:t>
      </w:r>
      <w:r w:rsidRPr="003D08BA">
        <w:rPr>
          <w:rFonts w:ascii="Sakkal Majalla" w:eastAsia="Times New Roman" w:hAnsi="Sakkal Majalla"/>
          <w:b/>
          <w:bCs/>
          <w:color w:val="auto"/>
          <w:sz w:val="48"/>
          <w:szCs w:val="36"/>
          <w:lang w:val="en-GB"/>
        </w:rPr>
        <w:t>.</w:t>
      </w:r>
    </w:p>
    <w:p w14:paraId="5AF2DD9A" w14:textId="19B133CB" w:rsidR="003D08BA" w:rsidRPr="003D08BA" w:rsidRDefault="00430298"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003D08BA" w:rsidRPr="003D08BA">
        <w:rPr>
          <w:rFonts w:ascii="Sakkal Majalla" w:eastAsia="Times New Roman" w:hAnsi="Sakkal Majalla"/>
          <w:b/>
          <w:bCs/>
          <w:color w:val="auto"/>
          <w:sz w:val="48"/>
          <w:szCs w:val="36"/>
          <w:rtl/>
        </w:rPr>
        <w:t>تسهيل التعاون المستقبلي</w:t>
      </w:r>
    </w:p>
    <w:p w14:paraId="322C4194"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تجعل العمل المشترك أكثر سهولة</w:t>
      </w:r>
      <w:r w:rsidRPr="003D08BA">
        <w:rPr>
          <w:rFonts w:ascii="Sakkal Majalla" w:eastAsia="Times New Roman" w:hAnsi="Sakkal Majalla"/>
          <w:b/>
          <w:bCs/>
          <w:color w:val="auto"/>
          <w:sz w:val="48"/>
          <w:szCs w:val="36"/>
          <w:lang w:val="en-GB"/>
        </w:rPr>
        <w:t>.</w:t>
      </w:r>
    </w:p>
    <w:p w14:paraId="66DC8A74" w14:textId="3D381458" w:rsidR="003D08BA" w:rsidRPr="003D08BA" w:rsidRDefault="00430298"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003D08BA" w:rsidRPr="003D08BA">
        <w:rPr>
          <w:rFonts w:ascii="Sakkal Majalla" w:eastAsia="Times New Roman" w:hAnsi="Sakkal Majalla"/>
          <w:b/>
          <w:bCs/>
          <w:color w:val="auto"/>
          <w:sz w:val="48"/>
          <w:szCs w:val="36"/>
          <w:rtl/>
        </w:rPr>
        <w:t>تحسين السمعة المهنية</w:t>
      </w:r>
    </w:p>
    <w:p w14:paraId="35B86D1E"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المؤسسات ذات العلاقات الجيدة تتمتع بسمعة قوية</w:t>
      </w:r>
      <w:r w:rsidRPr="003D08BA">
        <w:rPr>
          <w:rFonts w:ascii="Sakkal Majalla" w:eastAsia="Times New Roman" w:hAnsi="Sakkal Majalla"/>
          <w:b/>
          <w:bCs/>
          <w:color w:val="auto"/>
          <w:sz w:val="48"/>
          <w:szCs w:val="36"/>
          <w:lang w:val="en-GB"/>
        </w:rPr>
        <w:t>.</w:t>
      </w:r>
    </w:p>
    <w:p w14:paraId="7F3EDDBA" w14:textId="2C633AD9" w:rsidR="003D08BA" w:rsidRPr="003D08BA" w:rsidRDefault="00430298"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5.</w:t>
      </w:r>
      <w:r w:rsidR="003D08BA" w:rsidRPr="003D08BA">
        <w:rPr>
          <w:rFonts w:ascii="Sakkal Majalla" w:eastAsia="Times New Roman" w:hAnsi="Sakkal Majalla"/>
          <w:b/>
          <w:bCs/>
          <w:color w:val="auto"/>
          <w:sz w:val="48"/>
          <w:szCs w:val="36"/>
          <w:lang w:val="en-GB"/>
        </w:rPr>
        <w:t xml:space="preserve"> </w:t>
      </w:r>
      <w:r w:rsidR="003D08BA" w:rsidRPr="003D08BA">
        <w:rPr>
          <w:rFonts w:ascii="Sakkal Majalla" w:eastAsia="Times New Roman" w:hAnsi="Sakkal Majalla"/>
          <w:b/>
          <w:bCs/>
          <w:color w:val="auto"/>
          <w:sz w:val="48"/>
          <w:szCs w:val="36"/>
          <w:rtl/>
        </w:rPr>
        <w:t>تقليل النزاعات</w:t>
      </w:r>
    </w:p>
    <w:p w14:paraId="29CD33DD"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الثقة تقلل من سوء الفهم</w:t>
      </w:r>
      <w:r w:rsidRPr="003D08BA">
        <w:rPr>
          <w:rFonts w:ascii="Sakkal Majalla" w:eastAsia="Times New Roman" w:hAnsi="Sakkal Majalla"/>
          <w:b/>
          <w:bCs/>
          <w:color w:val="auto"/>
          <w:sz w:val="48"/>
          <w:szCs w:val="36"/>
          <w:lang w:val="en-GB"/>
        </w:rPr>
        <w:t>.</w:t>
      </w:r>
    </w:p>
    <w:p w14:paraId="404B7289" w14:textId="77777777" w:rsidR="003D08BA" w:rsidRPr="00430298" w:rsidRDefault="003D08BA" w:rsidP="003D08BA">
      <w:pPr>
        <w:spacing w:after="200"/>
        <w:rPr>
          <w:rFonts w:ascii="Sakkal Majalla" w:eastAsia="Times New Roman" w:hAnsi="Sakkal Majalla"/>
          <w:b/>
          <w:bCs/>
          <w:color w:val="C00000"/>
          <w:sz w:val="48"/>
          <w:szCs w:val="36"/>
          <w:lang w:val="en-GB"/>
        </w:rPr>
      </w:pPr>
      <w:r w:rsidRPr="00430298">
        <w:rPr>
          <w:rFonts w:ascii="Sakkal Majalla" w:eastAsia="Times New Roman" w:hAnsi="Sakkal Majalla"/>
          <w:b/>
          <w:bCs/>
          <w:color w:val="C00000"/>
          <w:sz w:val="48"/>
          <w:szCs w:val="36"/>
          <w:rtl/>
        </w:rPr>
        <w:t>أسس بناء العلاقات المستدامة</w:t>
      </w:r>
    </w:p>
    <w:p w14:paraId="2975D606"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الثقة</w:t>
      </w:r>
    </w:p>
    <w:p w14:paraId="28A07F5F"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الأساس الأول لأي علاقة ناجحة</w:t>
      </w:r>
      <w:r w:rsidRPr="003D08BA">
        <w:rPr>
          <w:rFonts w:ascii="Sakkal Majalla" w:eastAsia="Times New Roman" w:hAnsi="Sakkal Majalla"/>
          <w:b/>
          <w:bCs/>
          <w:color w:val="auto"/>
          <w:sz w:val="48"/>
          <w:szCs w:val="36"/>
          <w:lang w:val="en-GB"/>
        </w:rPr>
        <w:t>.</w:t>
      </w:r>
    </w:p>
    <w:p w14:paraId="30431529"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الاحترام</w:t>
      </w:r>
    </w:p>
    <w:p w14:paraId="188FA1D6"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تقدير الآخرين بغض النظر عن الاختلافات</w:t>
      </w:r>
      <w:r w:rsidRPr="003D08BA">
        <w:rPr>
          <w:rFonts w:ascii="Sakkal Majalla" w:eastAsia="Times New Roman" w:hAnsi="Sakkal Majalla"/>
          <w:b/>
          <w:bCs/>
          <w:color w:val="auto"/>
          <w:sz w:val="48"/>
          <w:szCs w:val="36"/>
          <w:lang w:val="en-GB"/>
        </w:rPr>
        <w:t>.</w:t>
      </w:r>
    </w:p>
    <w:p w14:paraId="59403D59"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lastRenderedPageBreak/>
        <w:t>الالتزام</w:t>
      </w:r>
    </w:p>
    <w:p w14:paraId="107E586D"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الوفاء بالوعود والاتفاقات</w:t>
      </w:r>
      <w:r w:rsidRPr="003D08BA">
        <w:rPr>
          <w:rFonts w:ascii="Sakkal Majalla" w:eastAsia="Times New Roman" w:hAnsi="Sakkal Majalla"/>
          <w:b/>
          <w:bCs/>
          <w:color w:val="auto"/>
          <w:sz w:val="48"/>
          <w:szCs w:val="36"/>
          <w:lang w:val="en-GB"/>
        </w:rPr>
        <w:t>.</w:t>
      </w:r>
    </w:p>
    <w:p w14:paraId="5A12FFF3"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التواصل المستمر</w:t>
      </w:r>
    </w:p>
    <w:p w14:paraId="25F1E984"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الحفاظ على قنوات اتصال مفتوحة</w:t>
      </w:r>
      <w:r w:rsidRPr="003D08BA">
        <w:rPr>
          <w:rFonts w:ascii="Sakkal Majalla" w:eastAsia="Times New Roman" w:hAnsi="Sakkal Majalla"/>
          <w:b/>
          <w:bCs/>
          <w:color w:val="auto"/>
          <w:sz w:val="48"/>
          <w:szCs w:val="36"/>
          <w:lang w:val="en-GB"/>
        </w:rPr>
        <w:t>.</w:t>
      </w:r>
    </w:p>
    <w:p w14:paraId="4C98376E"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الشفافية</w:t>
      </w:r>
    </w:p>
    <w:p w14:paraId="069365EF"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الوضوح في التعاملات والمعلومات</w:t>
      </w:r>
      <w:r w:rsidRPr="003D08BA">
        <w:rPr>
          <w:rFonts w:ascii="Sakkal Majalla" w:eastAsia="Times New Roman" w:hAnsi="Sakkal Majalla"/>
          <w:b/>
          <w:bCs/>
          <w:color w:val="auto"/>
          <w:sz w:val="48"/>
          <w:szCs w:val="36"/>
          <w:lang w:val="en-GB"/>
        </w:rPr>
        <w:t>.</w:t>
      </w:r>
    </w:p>
    <w:p w14:paraId="5FBA35AC"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التعاون</w:t>
      </w:r>
    </w:p>
    <w:p w14:paraId="05A9FC00"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العمل بروح الفريق لتحقيق الأهداف المشتركة</w:t>
      </w:r>
      <w:r w:rsidRPr="003D08BA">
        <w:rPr>
          <w:rFonts w:ascii="Sakkal Majalla" w:eastAsia="Times New Roman" w:hAnsi="Sakkal Majalla"/>
          <w:b/>
          <w:bCs/>
          <w:color w:val="auto"/>
          <w:sz w:val="48"/>
          <w:szCs w:val="36"/>
          <w:lang w:val="en-GB"/>
        </w:rPr>
        <w:t>.</w:t>
      </w:r>
    </w:p>
    <w:p w14:paraId="653550C8"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مهارات تعزيز العلاقات</w:t>
      </w:r>
    </w:p>
    <w:p w14:paraId="4968FF1E" w14:textId="77777777" w:rsidR="003D08BA" w:rsidRPr="003D08BA" w:rsidRDefault="003D08BA">
      <w:pPr>
        <w:numPr>
          <w:ilvl w:val="0"/>
          <w:numId w:val="96"/>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الاستماع الجيد</w:t>
      </w:r>
      <w:r w:rsidRPr="003D08BA">
        <w:rPr>
          <w:rFonts w:ascii="Sakkal Majalla" w:eastAsia="Times New Roman" w:hAnsi="Sakkal Majalla"/>
          <w:b/>
          <w:bCs/>
          <w:color w:val="auto"/>
          <w:sz w:val="48"/>
          <w:szCs w:val="36"/>
          <w:lang w:val="en-GB"/>
        </w:rPr>
        <w:t>.</w:t>
      </w:r>
    </w:p>
    <w:p w14:paraId="5C100268" w14:textId="77777777" w:rsidR="003D08BA" w:rsidRPr="003D08BA" w:rsidRDefault="003D08BA">
      <w:pPr>
        <w:numPr>
          <w:ilvl w:val="0"/>
          <w:numId w:val="96"/>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التعاطف</w:t>
      </w:r>
      <w:r w:rsidRPr="003D08BA">
        <w:rPr>
          <w:rFonts w:ascii="Sakkal Majalla" w:eastAsia="Times New Roman" w:hAnsi="Sakkal Majalla"/>
          <w:b/>
          <w:bCs/>
          <w:color w:val="auto"/>
          <w:sz w:val="48"/>
          <w:szCs w:val="36"/>
          <w:lang w:val="en-GB"/>
        </w:rPr>
        <w:t>.</w:t>
      </w:r>
    </w:p>
    <w:p w14:paraId="6D3927D2" w14:textId="77777777" w:rsidR="003D08BA" w:rsidRPr="003D08BA" w:rsidRDefault="003D08BA">
      <w:pPr>
        <w:numPr>
          <w:ilvl w:val="0"/>
          <w:numId w:val="96"/>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حل المشكلات</w:t>
      </w:r>
      <w:r w:rsidRPr="003D08BA">
        <w:rPr>
          <w:rFonts w:ascii="Sakkal Majalla" w:eastAsia="Times New Roman" w:hAnsi="Sakkal Majalla"/>
          <w:b/>
          <w:bCs/>
          <w:color w:val="auto"/>
          <w:sz w:val="48"/>
          <w:szCs w:val="36"/>
          <w:lang w:val="en-GB"/>
        </w:rPr>
        <w:t>.</w:t>
      </w:r>
    </w:p>
    <w:p w14:paraId="44B98D8A" w14:textId="77777777" w:rsidR="003D08BA" w:rsidRPr="003D08BA" w:rsidRDefault="003D08BA">
      <w:pPr>
        <w:numPr>
          <w:ilvl w:val="0"/>
          <w:numId w:val="96"/>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إدارة الخلافات</w:t>
      </w:r>
      <w:r w:rsidRPr="003D08BA">
        <w:rPr>
          <w:rFonts w:ascii="Sakkal Majalla" w:eastAsia="Times New Roman" w:hAnsi="Sakkal Majalla"/>
          <w:b/>
          <w:bCs/>
          <w:color w:val="auto"/>
          <w:sz w:val="48"/>
          <w:szCs w:val="36"/>
          <w:lang w:val="en-GB"/>
        </w:rPr>
        <w:t>.</w:t>
      </w:r>
    </w:p>
    <w:p w14:paraId="1D77B07D" w14:textId="77777777" w:rsidR="003D08BA" w:rsidRPr="003D08BA" w:rsidRDefault="003D08BA">
      <w:pPr>
        <w:numPr>
          <w:ilvl w:val="0"/>
          <w:numId w:val="96"/>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التقدير والاعتراف بالجهود</w:t>
      </w:r>
      <w:r w:rsidRPr="003D08BA">
        <w:rPr>
          <w:rFonts w:ascii="Sakkal Majalla" w:eastAsia="Times New Roman" w:hAnsi="Sakkal Majalla"/>
          <w:b/>
          <w:bCs/>
          <w:color w:val="auto"/>
          <w:sz w:val="48"/>
          <w:szCs w:val="36"/>
          <w:lang w:val="en-GB"/>
        </w:rPr>
        <w:t>.</w:t>
      </w:r>
    </w:p>
    <w:p w14:paraId="13BA7E95"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معوقات العلاقات المستدامة</w:t>
      </w:r>
    </w:p>
    <w:p w14:paraId="7496E56E" w14:textId="77777777" w:rsidR="003D08BA" w:rsidRPr="003D08BA" w:rsidRDefault="003D08BA">
      <w:pPr>
        <w:numPr>
          <w:ilvl w:val="0"/>
          <w:numId w:val="97"/>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lastRenderedPageBreak/>
        <w:t>سوء التواصل</w:t>
      </w:r>
      <w:r w:rsidRPr="003D08BA">
        <w:rPr>
          <w:rFonts w:ascii="Sakkal Majalla" w:eastAsia="Times New Roman" w:hAnsi="Sakkal Majalla"/>
          <w:b/>
          <w:bCs/>
          <w:color w:val="auto"/>
          <w:sz w:val="48"/>
          <w:szCs w:val="36"/>
          <w:lang w:val="en-GB"/>
        </w:rPr>
        <w:t>.</w:t>
      </w:r>
    </w:p>
    <w:p w14:paraId="5BEC9BDA" w14:textId="77777777" w:rsidR="003D08BA" w:rsidRPr="003D08BA" w:rsidRDefault="003D08BA">
      <w:pPr>
        <w:numPr>
          <w:ilvl w:val="0"/>
          <w:numId w:val="97"/>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عدم الثقة</w:t>
      </w:r>
      <w:r w:rsidRPr="003D08BA">
        <w:rPr>
          <w:rFonts w:ascii="Sakkal Majalla" w:eastAsia="Times New Roman" w:hAnsi="Sakkal Majalla"/>
          <w:b/>
          <w:bCs/>
          <w:color w:val="auto"/>
          <w:sz w:val="48"/>
          <w:szCs w:val="36"/>
          <w:lang w:val="en-GB"/>
        </w:rPr>
        <w:t>.</w:t>
      </w:r>
    </w:p>
    <w:p w14:paraId="1F23F3CE" w14:textId="77777777" w:rsidR="003D08BA" w:rsidRPr="003D08BA" w:rsidRDefault="003D08BA">
      <w:pPr>
        <w:numPr>
          <w:ilvl w:val="0"/>
          <w:numId w:val="97"/>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عدم الالتزام</w:t>
      </w:r>
      <w:r w:rsidRPr="003D08BA">
        <w:rPr>
          <w:rFonts w:ascii="Sakkal Majalla" w:eastAsia="Times New Roman" w:hAnsi="Sakkal Majalla"/>
          <w:b/>
          <w:bCs/>
          <w:color w:val="auto"/>
          <w:sz w:val="48"/>
          <w:szCs w:val="36"/>
          <w:lang w:val="en-GB"/>
        </w:rPr>
        <w:t>.</w:t>
      </w:r>
    </w:p>
    <w:p w14:paraId="414CF81C" w14:textId="77777777" w:rsidR="003D08BA" w:rsidRPr="003D08BA" w:rsidRDefault="003D08BA">
      <w:pPr>
        <w:numPr>
          <w:ilvl w:val="0"/>
          <w:numId w:val="97"/>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الأنانية</w:t>
      </w:r>
      <w:r w:rsidRPr="003D08BA">
        <w:rPr>
          <w:rFonts w:ascii="Sakkal Majalla" w:eastAsia="Times New Roman" w:hAnsi="Sakkal Majalla"/>
          <w:b/>
          <w:bCs/>
          <w:color w:val="auto"/>
          <w:sz w:val="48"/>
          <w:szCs w:val="36"/>
          <w:lang w:val="en-GB"/>
        </w:rPr>
        <w:t>.</w:t>
      </w:r>
    </w:p>
    <w:p w14:paraId="15573DC0" w14:textId="111AB4A0" w:rsidR="003D08BA" w:rsidRPr="00430298" w:rsidRDefault="003D08BA">
      <w:pPr>
        <w:numPr>
          <w:ilvl w:val="0"/>
          <w:numId w:val="97"/>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ضعف المتابعة</w:t>
      </w:r>
      <w:r w:rsidRPr="003D08BA">
        <w:rPr>
          <w:rFonts w:ascii="Sakkal Majalla" w:eastAsia="Times New Roman" w:hAnsi="Sakkal Majalla"/>
          <w:b/>
          <w:bCs/>
          <w:color w:val="auto"/>
          <w:sz w:val="48"/>
          <w:szCs w:val="36"/>
          <w:lang w:val="en-GB"/>
        </w:rPr>
        <w:t>.</w:t>
      </w:r>
    </w:p>
    <w:p w14:paraId="51BAADAB" w14:textId="6805D5C2" w:rsidR="003D08BA" w:rsidRPr="00430298" w:rsidRDefault="003D08BA" w:rsidP="00430298">
      <w:pPr>
        <w:spacing w:after="200"/>
        <w:jc w:val="center"/>
        <w:rPr>
          <w:rFonts w:ascii="Sakkal Majalla" w:eastAsia="Times New Roman" w:hAnsi="Sakkal Majalla"/>
          <w:b/>
          <w:bCs/>
          <w:color w:val="006666"/>
          <w:sz w:val="96"/>
          <w:szCs w:val="52"/>
          <w:lang w:val="en-GB"/>
        </w:rPr>
      </w:pPr>
      <w:r w:rsidRPr="00430298">
        <w:rPr>
          <w:rFonts w:ascii="Sakkal Majalla" w:eastAsia="Times New Roman" w:hAnsi="Sakkal Majalla"/>
          <w:b/>
          <w:bCs/>
          <w:color w:val="006666"/>
          <w:sz w:val="96"/>
          <w:szCs w:val="52"/>
          <w:rtl/>
        </w:rPr>
        <w:t>رابعاً: آداب التعامل المهني</w:t>
      </w:r>
    </w:p>
    <w:p w14:paraId="01A54E9E"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تُعد آداب التعامل المهني من القواعد الأساسية التي تنظم سلوك الأفراد داخل بيئة العمل، وتضمن وجود بيئة قائمة على الاحترام والانضباط والاحترافية. فالسلوك المهني لا يقل أهمية عن المهارات الفنية، بل قد يكون هو العامل الحاسم في تقييم أداء الموظف</w:t>
      </w:r>
      <w:r w:rsidRPr="003D08BA">
        <w:rPr>
          <w:rFonts w:ascii="Sakkal Majalla" w:eastAsia="Times New Roman" w:hAnsi="Sakkal Majalla"/>
          <w:b/>
          <w:bCs/>
          <w:color w:val="auto"/>
          <w:sz w:val="48"/>
          <w:szCs w:val="36"/>
          <w:lang w:val="en-GB"/>
        </w:rPr>
        <w:t>.</w:t>
      </w:r>
    </w:p>
    <w:p w14:paraId="3DC5C08A" w14:textId="77777777" w:rsidR="003D08BA" w:rsidRPr="00430298" w:rsidRDefault="003D08BA" w:rsidP="003D08BA">
      <w:pPr>
        <w:spacing w:after="200"/>
        <w:rPr>
          <w:rFonts w:ascii="Sakkal Majalla" w:eastAsia="Times New Roman" w:hAnsi="Sakkal Majalla"/>
          <w:b/>
          <w:bCs/>
          <w:color w:val="C00000"/>
          <w:sz w:val="48"/>
          <w:szCs w:val="36"/>
          <w:lang w:val="en-GB"/>
        </w:rPr>
      </w:pPr>
      <w:r w:rsidRPr="00430298">
        <w:rPr>
          <w:rFonts w:ascii="Sakkal Majalla" w:eastAsia="Times New Roman" w:hAnsi="Sakkal Majalla"/>
          <w:b/>
          <w:bCs/>
          <w:color w:val="C00000"/>
          <w:sz w:val="48"/>
          <w:szCs w:val="36"/>
          <w:rtl/>
        </w:rPr>
        <w:t>مفهوم آداب التعامل المهني</w:t>
      </w:r>
    </w:p>
    <w:p w14:paraId="6678505D"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هي</w:t>
      </w:r>
      <w:r w:rsidRPr="003D08BA">
        <w:rPr>
          <w:rFonts w:ascii="Sakkal Majalla" w:eastAsia="Times New Roman" w:hAnsi="Sakkal Majalla"/>
          <w:b/>
          <w:bCs/>
          <w:color w:val="auto"/>
          <w:sz w:val="48"/>
          <w:szCs w:val="36"/>
          <w:lang w:val="en-GB"/>
        </w:rPr>
        <w:t>:</w:t>
      </w:r>
    </w:p>
    <w:p w14:paraId="30AFEA1C"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lang w:val="en-GB"/>
        </w:rPr>
        <w:t>"</w:t>
      </w:r>
      <w:r w:rsidRPr="003D08BA">
        <w:rPr>
          <w:rFonts w:ascii="Sakkal Majalla" w:eastAsia="Times New Roman" w:hAnsi="Sakkal Majalla"/>
          <w:b/>
          <w:bCs/>
          <w:color w:val="auto"/>
          <w:sz w:val="48"/>
          <w:szCs w:val="36"/>
          <w:rtl/>
        </w:rPr>
        <w:t>مجموعة من السلوكيات والقواعد الأخلاقية والتنظيمية التي تحكم تصرفات الأفراد داخل بيئة العمل لضمان الاحترام والاحترافية في التعامل</w:t>
      </w:r>
      <w:r w:rsidRPr="003D08BA">
        <w:rPr>
          <w:rFonts w:ascii="Sakkal Majalla" w:eastAsia="Times New Roman" w:hAnsi="Sakkal Majalla"/>
          <w:b/>
          <w:bCs/>
          <w:color w:val="auto"/>
          <w:sz w:val="48"/>
          <w:szCs w:val="36"/>
          <w:lang w:val="en-GB"/>
        </w:rPr>
        <w:t>."</w:t>
      </w:r>
    </w:p>
    <w:p w14:paraId="67B50458"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أهمية آداب التعامل المهني</w:t>
      </w:r>
    </w:p>
    <w:p w14:paraId="26748B72" w14:textId="50CF90AB" w:rsidR="003D08BA" w:rsidRPr="003D08BA" w:rsidRDefault="00430298"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003D08BA" w:rsidRPr="003D08BA">
        <w:rPr>
          <w:rFonts w:ascii="Sakkal Majalla" w:eastAsia="Times New Roman" w:hAnsi="Sakkal Majalla"/>
          <w:b/>
          <w:bCs/>
          <w:color w:val="auto"/>
          <w:sz w:val="48"/>
          <w:szCs w:val="36"/>
          <w:rtl/>
        </w:rPr>
        <w:t>تحسين بيئة العمل</w:t>
      </w:r>
    </w:p>
    <w:p w14:paraId="60166855"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تجعل البيئة أكثر احترامًا وتنظيمًا</w:t>
      </w:r>
      <w:r w:rsidRPr="003D08BA">
        <w:rPr>
          <w:rFonts w:ascii="Sakkal Majalla" w:eastAsia="Times New Roman" w:hAnsi="Sakkal Majalla"/>
          <w:b/>
          <w:bCs/>
          <w:color w:val="auto"/>
          <w:sz w:val="48"/>
          <w:szCs w:val="36"/>
          <w:lang w:val="en-GB"/>
        </w:rPr>
        <w:t>.</w:t>
      </w:r>
    </w:p>
    <w:p w14:paraId="56AD6F80" w14:textId="427810D5" w:rsidR="003D08BA" w:rsidRPr="003D08BA" w:rsidRDefault="00430298"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lastRenderedPageBreak/>
        <w:t>2.</w:t>
      </w:r>
      <w:r w:rsidR="003D08BA" w:rsidRPr="003D08BA">
        <w:rPr>
          <w:rFonts w:ascii="Sakkal Majalla" w:eastAsia="Times New Roman" w:hAnsi="Sakkal Majalla"/>
          <w:b/>
          <w:bCs/>
          <w:color w:val="auto"/>
          <w:sz w:val="48"/>
          <w:szCs w:val="36"/>
          <w:rtl/>
        </w:rPr>
        <w:t>تعزيز العلاقات المهنية</w:t>
      </w:r>
    </w:p>
    <w:p w14:paraId="569B6D8C"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تقلل من النزاعات وسوء الفهم</w:t>
      </w:r>
      <w:r w:rsidRPr="003D08BA">
        <w:rPr>
          <w:rFonts w:ascii="Sakkal Majalla" w:eastAsia="Times New Roman" w:hAnsi="Sakkal Majalla"/>
          <w:b/>
          <w:bCs/>
          <w:color w:val="auto"/>
          <w:sz w:val="48"/>
          <w:szCs w:val="36"/>
          <w:lang w:val="en-GB"/>
        </w:rPr>
        <w:t>.</w:t>
      </w:r>
    </w:p>
    <w:p w14:paraId="23C66ADA" w14:textId="6AE05BD9" w:rsidR="003D08BA" w:rsidRPr="003D08BA" w:rsidRDefault="00430298"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003D08BA" w:rsidRPr="003D08BA">
        <w:rPr>
          <w:rFonts w:ascii="Sakkal Majalla" w:eastAsia="Times New Roman" w:hAnsi="Sakkal Majalla"/>
          <w:b/>
          <w:bCs/>
          <w:color w:val="auto"/>
          <w:sz w:val="48"/>
          <w:szCs w:val="36"/>
          <w:rtl/>
        </w:rPr>
        <w:t>رفع الكفاءة</w:t>
      </w:r>
    </w:p>
    <w:p w14:paraId="0DFE029E"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تساعد على إنجاز العمل بسلاسة</w:t>
      </w:r>
      <w:r w:rsidRPr="003D08BA">
        <w:rPr>
          <w:rFonts w:ascii="Sakkal Majalla" w:eastAsia="Times New Roman" w:hAnsi="Sakkal Majalla"/>
          <w:b/>
          <w:bCs/>
          <w:color w:val="auto"/>
          <w:sz w:val="48"/>
          <w:szCs w:val="36"/>
          <w:lang w:val="en-GB"/>
        </w:rPr>
        <w:t>.</w:t>
      </w:r>
    </w:p>
    <w:p w14:paraId="64B71D92" w14:textId="445645D7" w:rsidR="003D08BA" w:rsidRPr="003D08BA" w:rsidRDefault="00430298"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003D08BA" w:rsidRPr="003D08BA">
        <w:rPr>
          <w:rFonts w:ascii="Sakkal Majalla" w:eastAsia="Times New Roman" w:hAnsi="Sakkal Majalla"/>
          <w:b/>
          <w:bCs/>
          <w:color w:val="auto"/>
          <w:sz w:val="48"/>
          <w:szCs w:val="36"/>
          <w:rtl/>
        </w:rPr>
        <w:t>تحسين الصورة المؤسسية</w:t>
      </w:r>
    </w:p>
    <w:p w14:paraId="5FF65064"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تعكس ثقافة المؤسسة</w:t>
      </w:r>
      <w:r w:rsidRPr="003D08BA">
        <w:rPr>
          <w:rFonts w:ascii="Sakkal Majalla" w:eastAsia="Times New Roman" w:hAnsi="Sakkal Majalla"/>
          <w:b/>
          <w:bCs/>
          <w:color w:val="auto"/>
          <w:sz w:val="48"/>
          <w:szCs w:val="36"/>
          <w:lang w:val="en-GB"/>
        </w:rPr>
        <w:t>.</w:t>
      </w:r>
    </w:p>
    <w:p w14:paraId="0776EAD1" w14:textId="2E6A6F03" w:rsidR="003D08BA" w:rsidRPr="003D08BA" w:rsidRDefault="00430298"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5.</w:t>
      </w:r>
      <w:r w:rsidR="003D08BA" w:rsidRPr="003D08BA">
        <w:rPr>
          <w:rFonts w:ascii="Sakkal Majalla" w:eastAsia="Times New Roman" w:hAnsi="Sakkal Majalla"/>
          <w:b/>
          <w:bCs/>
          <w:color w:val="auto"/>
          <w:sz w:val="48"/>
          <w:szCs w:val="36"/>
          <w:lang w:val="en-GB"/>
        </w:rPr>
        <w:t xml:space="preserve"> </w:t>
      </w:r>
      <w:r w:rsidR="003D08BA" w:rsidRPr="003D08BA">
        <w:rPr>
          <w:rFonts w:ascii="Sakkal Majalla" w:eastAsia="Times New Roman" w:hAnsi="Sakkal Majalla"/>
          <w:b/>
          <w:bCs/>
          <w:color w:val="auto"/>
          <w:sz w:val="48"/>
          <w:szCs w:val="36"/>
          <w:rtl/>
        </w:rPr>
        <w:t>تعزيز الانضباط</w:t>
      </w:r>
    </w:p>
    <w:p w14:paraId="781B0946"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تنظم سلوك الأفراد داخل العمل</w:t>
      </w:r>
      <w:r w:rsidRPr="003D08BA">
        <w:rPr>
          <w:rFonts w:ascii="Sakkal Majalla" w:eastAsia="Times New Roman" w:hAnsi="Sakkal Majalla"/>
          <w:b/>
          <w:bCs/>
          <w:color w:val="auto"/>
          <w:sz w:val="48"/>
          <w:szCs w:val="36"/>
          <w:lang w:val="en-GB"/>
        </w:rPr>
        <w:t>.</w:t>
      </w:r>
    </w:p>
    <w:p w14:paraId="403FA8DB" w14:textId="77777777" w:rsidR="003D08BA" w:rsidRPr="00430298" w:rsidRDefault="003D08BA" w:rsidP="003D08BA">
      <w:pPr>
        <w:spacing w:after="200"/>
        <w:rPr>
          <w:rFonts w:ascii="Sakkal Majalla" w:eastAsia="Times New Roman" w:hAnsi="Sakkal Majalla"/>
          <w:b/>
          <w:bCs/>
          <w:color w:val="C00000"/>
          <w:sz w:val="48"/>
          <w:szCs w:val="36"/>
          <w:lang w:val="en-GB"/>
        </w:rPr>
      </w:pPr>
      <w:r w:rsidRPr="00430298">
        <w:rPr>
          <w:rFonts w:ascii="Sakkal Majalla" w:eastAsia="Times New Roman" w:hAnsi="Sakkal Majalla"/>
          <w:b/>
          <w:bCs/>
          <w:color w:val="C00000"/>
          <w:sz w:val="48"/>
          <w:szCs w:val="36"/>
          <w:rtl/>
        </w:rPr>
        <w:t>أهم آداب التعامل المهني</w:t>
      </w:r>
    </w:p>
    <w:p w14:paraId="653DBF16"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احترام الآخرين</w:t>
      </w:r>
    </w:p>
    <w:p w14:paraId="0CD88D8E"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عدم التقليل من الزملاء أو العملاء</w:t>
      </w:r>
      <w:r w:rsidRPr="003D08BA">
        <w:rPr>
          <w:rFonts w:ascii="Sakkal Majalla" w:eastAsia="Times New Roman" w:hAnsi="Sakkal Majalla"/>
          <w:b/>
          <w:bCs/>
          <w:color w:val="auto"/>
          <w:sz w:val="48"/>
          <w:szCs w:val="36"/>
          <w:lang w:val="en-GB"/>
        </w:rPr>
        <w:t>.</w:t>
      </w:r>
    </w:p>
    <w:p w14:paraId="6ABB3CE7"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الالتزام بالمواعيد</w:t>
      </w:r>
    </w:p>
    <w:p w14:paraId="2C1C4C3A"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الانضباط الزمني يعكس الاحترافية</w:t>
      </w:r>
      <w:r w:rsidRPr="003D08BA">
        <w:rPr>
          <w:rFonts w:ascii="Sakkal Majalla" w:eastAsia="Times New Roman" w:hAnsi="Sakkal Majalla"/>
          <w:b/>
          <w:bCs/>
          <w:color w:val="auto"/>
          <w:sz w:val="48"/>
          <w:szCs w:val="36"/>
          <w:lang w:val="en-GB"/>
        </w:rPr>
        <w:t>.</w:t>
      </w:r>
    </w:p>
    <w:p w14:paraId="54A50C89"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استخدام لغة محترمة</w:t>
      </w:r>
    </w:p>
    <w:p w14:paraId="5ADEB7D6"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تجنب الألفاظ السلبية أو العدوانية</w:t>
      </w:r>
      <w:r w:rsidRPr="003D08BA">
        <w:rPr>
          <w:rFonts w:ascii="Sakkal Majalla" w:eastAsia="Times New Roman" w:hAnsi="Sakkal Majalla"/>
          <w:b/>
          <w:bCs/>
          <w:color w:val="auto"/>
          <w:sz w:val="48"/>
          <w:szCs w:val="36"/>
          <w:lang w:val="en-GB"/>
        </w:rPr>
        <w:t>.</w:t>
      </w:r>
    </w:p>
    <w:p w14:paraId="2D3F854E"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الاستماع الجيد</w:t>
      </w:r>
    </w:p>
    <w:p w14:paraId="78E9BEC6"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lastRenderedPageBreak/>
        <w:t>احترام آراء الآخرين دون مقاطعة</w:t>
      </w:r>
      <w:r w:rsidRPr="003D08BA">
        <w:rPr>
          <w:rFonts w:ascii="Sakkal Majalla" w:eastAsia="Times New Roman" w:hAnsi="Sakkal Majalla"/>
          <w:b/>
          <w:bCs/>
          <w:color w:val="auto"/>
          <w:sz w:val="48"/>
          <w:szCs w:val="36"/>
          <w:lang w:val="en-GB"/>
        </w:rPr>
        <w:t>.</w:t>
      </w:r>
    </w:p>
    <w:p w14:paraId="3A48B009"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الحفاظ على السرية</w:t>
      </w:r>
    </w:p>
    <w:p w14:paraId="119617B9"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عدم إفشاء المعلومات المهنية</w:t>
      </w:r>
      <w:r w:rsidRPr="003D08BA">
        <w:rPr>
          <w:rFonts w:ascii="Sakkal Majalla" w:eastAsia="Times New Roman" w:hAnsi="Sakkal Majalla"/>
          <w:b/>
          <w:bCs/>
          <w:color w:val="auto"/>
          <w:sz w:val="48"/>
          <w:szCs w:val="36"/>
          <w:lang w:val="en-GB"/>
        </w:rPr>
        <w:t>.</w:t>
      </w:r>
    </w:p>
    <w:p w14:paraId="4618CE80"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التعاون</w:t>
      </w:r>
    </w:p>
    <w:p w14:paraId="40B6EA7A"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العمل بروح الفريق</w:t>
      </w:r>
      <w:r w:rsidRPr="003D08BA">
        <w:rPr>
          <w:rFonts w:ascii="Sakkal Majalla" w:eastAsia="Times New Roman" w:hAnsi="Sakkal Majalla"/>
          <w:b/>
          <w:bCs/>
          <w:color w:val="auto"/>
          <w:sz w:val="48"/>
          <w:szCs w:val="36"/>
          <w:lang w:val="en-GB"/>
        </w:rPr>
        <w:t>.</w:t>
      </w:r>
    </w:p>
    <w:p w14:paraId="444E2C54"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الالتزام بالقوانين</w:t>
      </w:r>
    </w:p>
    <w:p w14:paraId="06075C79"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اتباع سياسات المؤسسة</w:t>
      </w:r>
      <w:r w:rsidRPr="003D08BA">
        <w:rPr>
          <w:rFonts w:ascii="Sakkal Majalla" w:eastAsia="Times New Roman" w:hAnsi="Sakkal Majalla"/>
          <w:b/>
          <w:bCs/>
          <w:color w:val="auto"/>
          <w:sz w:val="48"/>
          <w:szCs w:val="36"/>
          <w:lang w:val="en-GB"/>
        </w:rPr>
        <w:t>.</w:t>
      </w:r>
    </w:p>
    <w:p w14:paraId="63734C25" w14:textId="77777777" w:rsidR="003D08BA" w:rsidRPr="00430298" w:rsidRDefault="003D08BA" w:rsidP="003D08BA">
      <w:pPr>
        <w:spacing w:after="200"/>
        <w:rPr>
          <w:rFonts w:ascii="Sakkal Majalla" w:eastAsia="Times New Roman" w:hAnsi="Sakkal Majalla"/>
          <w:b/>
          <w:bCs/>
          <w:color w:val="C00000"/>
          <w:sz w:val="48"/>
          <w:szCs w:val="36"/>
          <w:lang w:val="en-GB"/>
        </w:rPr>
      </w:pPr>
      <w:r w:rsidRPr="00430298">
        <w:rPr>
          <w:rFonts w:ascii="Sakkal Majalla" w:eastAsia="Times New Roman" w:hAnsi="Sakkal Majalla"/>
          <w:b/>
          <w:bCs/>
          <w:color w:val="C00000"/>
          <w:sz w:val="48"/>
          <w:szCs w:val="36"/>
          <w:rtl/>
        </w:rPr>
        <w:t>أخطاء في السلوك المهني</w:t>
      </w:r>
    </w:p>
    <w:p w14:paraId="593D1E80" w14:textId="77777777" w:rsidR="003D08BA" w:rsidRPr="003D08BA" w:rsidRDefault="003D08BA">
      <w:pPr>
        <w:numPr>
          <w:ilvl w:val="0"/>
          <w:numId w:val="98"/>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التحدث بحدة</w:t>
      </w:r>
      <w:r w:rsidRPr="003D08BA">
        <w:rPr>
          <w:rFonts w:ascii="Sakkal Majalla" w:eastAsia="Times New Roman" w:hAnsi="Sakkal Majalla"/>
          <w:b/>
          <w:bCs/>
          <w:color w:val="auto"/>
          <w:sz w:val="48"/>
          <w:szCs w:val="36"/>
          <w:lang w:val="en-GB"/>
        </w:rPr>
        <w:t>.</w:t>
      </w:r>
    </w:p>
    <w:p w14:paraId="18C80665" w14:textId="77777777" w:rsidR="003D08BA" w:rsidRPr="003D08BA" w:rsidRDefault="003D08BA">
      <w:pPr>
        <w:numPr>
          <w:ilvl w:val="0"/>
          <w:numId w:val="98"/>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التأخير المستمر</w:t>
      </w:r>
      <w:r w:rsidRPr="003D08BA">
        <w:rPr>
          <w:rFonts w:ascii="Sakkal Majalla" w:eastAsia="Times New Roman" w:hAnsi="Sakkal Majalla"/>
          <w:b/>
          <w:bCs/>
          <w:color w:val="auto"/>
          <w:sz w:val="48"/>
          <w:szCs w:val="36"/>
          <w:lang w:val="en-GB"/>
        </w:rPr>
        <w:t>.</w:t>
      </w:r>
    </w:p>
    <w:p w14:paraId="4CAA07C3" w14:textId="77777777" w:rsidR="003D08BA" w:rsidRPr="003D08BA" w:rsidRDefault="003D08BA">
      <w:pPr>
        <w:numPr>
          <w:ilvl w:val="0"/>
          <w:numId w:val="98"/>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تجاهل الزملاء</w:t>
      </w:r>
      <w:r w:rsidRPr="003D08BA">
        <w:rPr>
          <w:rFonts w:ascii="Sakkal Majalla" w:eastAsia="Times New Roman" w:hAnsi="Sakkal Majalla"/>
          <w:b/>
          <w:bCs/>
          <w:color w:val="auto"/>
          <w:sz w:val="48"/>
          <w:szCs w:val="36"/>
          <w:lang w:val="en-GB"/>
        </w:rPr>
        <w:t>.</w:t>
      </w:r>
    </w:p>
    <w:p w14:paraId="31F8B116" w14:textId="77777777" w:rsidR="003D08BA" w:rsidRPr="003D08BA" w:rsidRDefault="003D08BA">
      <w:pPr>
        <w:numPr>
          <w:ilvl w:val="0"/>
          <w:numId w:val="98"/>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نشر الشائعات</w:t>
      </w:r>
      <w:r w:rsidRPr="003D08BA">
        <w:rPr>
          <w:rFonts w:ascii="Sakkal Majalla" w:eastAsia="Times New Roman" w:hAnsi="Sakkal Majalla"/>
          <w:b/>
          <w:bCs/>
          <w:color w:val="auto"/>
          <w:sz w:val="48"/>
          <w:szCs w:val="36"/>
          <w:lang w:val="en-GB"/>
        </w:rPr>
        <w:t>.</w:t>
      </w:r>
    </w:p>
    <w:p w14:paraId="3A80F22C" w14:textId="39097BE8" w:rsidR="003D08BA" w:rsidRPr="00430298" w:rsidRDefault="003D08BA">
      <w:pPr>
        <w:numPr>
          <w:ilvl w:val="0"/>
          <w:numId w:val="98"/>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عدم احترام النظام</w:t>
      </w:r>
      <w:r w:rsidRPr="003D08BA">
        <w:rPr>
          <w:rFonts w:ascii="Sakkal Majalla" w:eastAsia="Times New Roman" w:hAnsi="Sakkal Majalla"/>
          <w:b/>
          <w:bCs/>
          <w:color w:val="auto"/>
          <w:sz w:val="48"/>
          <w:szCs w:val="36"/>
          <w:lang w:val="en-GB"/>
        </w:rPr>
        <w:t>.</w:t>
      </w:r>
    </w:p>
    <w:p w14:paraId="40137CFF" w14:textId="77777777" w:rsidR="00430298" w:rsidRDefault="00430298" w:rsidP="00430298">
      <w:pPr>
        <w:spacing w:after="200"/>
        <w:jc w:val="center"/>
        <w:rPr>
          <w:rFonts w:ascii="Sakkal Majalla" w:eastAsia="Times New Roman" w:hAnsi="Sakkal Majalla"/>
          <w:b/>
          <w:bCs/>
          <w:color w:val="006666"/>
          <w:sz w:val="56"/>
          <w:szCs w:val="44"/>
          <w:rtl/>
        </w:rPr>
      </w:pPr>
    </w:p>
    <w:p w14:paraId="4873D404" w14:textId="77777777" w:rsidR="00430298" w:rsidRDefault="00430298" w:rsidP="00430298">
      <w:pPr>
        <w:spacing w:after="200"/>
        <w:jc w:val="center"/>
        <w:rPr>
          <w:rFonts w:ascii="Sakkal Majalla" w:eastAsia="Times New Roman" w:hAnsi="Sakkal Majalla"/>
          <w:b/>
          <w:bCs/>
          <w:color w:val="006666"/>
          <w:sz w:val="56"/>
          <w:szCs w:val="44"/>
          <w:rtl/>
        </w:rPr>
      </w:pPr>
    </w:p>
    <w:p w14:paraId="7FD76483" w14:textId="46AF26E4" w:rsidR="003D08BA" w:rsidRPr="00430298" w:rsidRDefault="003D08BA" w:rsidP="00430298">
      <w:pPr>
        <w:spacing w:after="200" w:line="240" w:lineRule="auto"/>
        <w:jc w:val="center"/>
        <w:rPr>
          <w:rFonts w:ascii="Sakkal Majalla" w:eastAsia="Times New Roman" w:hAnsi="Sakkal Majalla"/>
          <w:b/>
          <w:bCs/>
          <w:color w:val="006666"/>
          <w:sz w:val="56"/>
          <w:szCs w:val="44"/>
          <w:lang w:val="en-GB"/>
        </w:rPr>
      </w:pPr>
      <w:r w:rsidRPr="00430298">
        <w:rPr>
          <w:rFonts w:ascii="Sakkal Majalla" w:eastAsia="Times New Roman" w:hAnsi="Sakkal Majalla"/>
          <w:b/>
          <w:bCs/>
          <w:color w:val="006666"/>
          <w:sz w:val="56"/>
          <w:szCs w:val="44"/>
          <w:rtl/>
        </w:rPr>
        <w:lastRenderedPageBreak/>
        <w:t>خامساً: المحافظة على الصورة المؤسسية</w:t>
      </w:r>
    </w:p>
    <w:p w14:paraId="4E0B6802"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تُعد الصورة المؤسسية من أهم الأصول غير المادية لأي مؤسسة، فهي الانطباع العام الذي يتكون لدى العملاء والشركاء والمجتمع حول المؤسسة، وتؤثر بشكل مباشر على ثقة الجمهور ونجاح المؤسسة واستمراريتها</w:t>
      </w:r>
      <w:r w:rsidRPr="003D08BA">
        <w:rPr>
          <w:rFonts w:ascii="Sakkal Majalla" w:eastAsia="Times New Roman" w:hAnsi="Sakkal Majalla"/>
          <w:b/>
          <w:bCs/>
          <w:color w:val="auto"/>
          <w:sz w:val="48"/>
          <w:szCs w:val="36"/>
          <w:lang w:val="en-GB"/>
        </w:rPr>
        <w:t>.</w:t>
      </w:r>
    </w:p>
    <w:p w14:paraId="26A1F5FC" w14:textId="77777777" w:rsidR="003D08BA" w:rsidRPr="00430298" w:rsidRDefault="003D08BA" w:rsidP="00430298">
      <w:pPr>
        <w:spacing w:after="200" w:line="240" w:lineRule="auto"/>
        <w:rPr>
          <w:rFonts w:ascii="Sakkal Majalla" w:eastAsia="Times New Roman" w:hAnsi="Sakkal Majalla"/>
          <w:b/>
          <w:bCs/>
          <w:color w:val="C00000"/>
          <w:sz w:val="48"/>
          <w:szCs w:val="36"/>
          <w:lang w:val="en-GB"/>
        </w:rPr>
      </w:pPr>
      <w:r w:rsidRPr="00430298">
        <w:rPr>
          <w:rFonts w:ascii="Sakkal Majalla" w:eastAsia="Times New Roman" w:hAnsi="Sakkal Majalla"/>
          <w:b/>
          <w:bCs/>
          <w:color w:val="C00000"/>
          <w:sz w:val="48"/>
          <w:szCs w:val="36"/>
          <w:rtl/>
        </w:rPr>
        <w:t>مفهوم الصورة المؤسسية</w:t>
      </w:r>
    </w:p>
    <w:p w14:paraId="2E66958C"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هي</w:t>
      </w:r>
      <w:r w:rsidRPr="003D08BA">
        <w:rPr>
          <w:rFonts w:ascii="Sakkal Majalla" w:eastAsia="Times New Roman" w:hAnsi="Sakkal Majalla"/>
          <w:b/>
          <w:bCs/>
          <w:color w:val="auto"/>
          <w:sz w:val="48"/>
          <w:szCs w:val="36"/>
          <w:lang w:val="en-GB"/>
        </w:rPr>
        <w:t>:</w:t>
      </w:r>
    </w:p>
    <w:p w14:paraId="3083DCE6"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lang w:val="en-GB"/>
        </w:rPr>
        <w:t>"</w:t>
      </w:r>
      <w:r w:rsidRPr="003D08BA">
        <w:rPr>
          <w:rFonts w:ascii="Sakkal Majalla" w:eastAsia="Times New Roman" w:hAnsi="Sakkal Majalla"/>
          <w:b/>
          <w:bCs/>
          <w:color w:val="auto"/>
          <w:sz w:val="48"/>
          <w:szCs w:val="36"/>
          <w:rtl/>
        </w:rPr>
        <w:t>الانطباع الذهني العام الذي يتكون لدى الجمهور الداخلي والخارجي عن المؤسسة بناءً على سلوكها، وخدماتها، وتواصلها، وقيمها</w:t>
      </w:r>
      <w:r w:rsidRPr="003D08BA">
        <w:rPr>
          <w:rFonts w:ascii="Sakkal Majalla" w:eastAsia="Times New Roman" w:hAnsi="Sakkal Majalla"/>
          <w:b/>
          <w:bCs/>
          <w:color w:val="auto"/>
          <w:sz w:val="48"/>
          <w:szCs w:val="36"/>
          <w:lang w:val="en-GB"/>
        </w:rPr>
        <w:t>."</w:t>
      </w:r>
    </w:p>
    <w:p w14:paraId="4DBE3081" w14:textId="77777777" w:rsidR="003D08BA" w:rsidRPr="00430298" w:rsidRDefault="003D08BA" w:rsidP="00430298">
      <w:pPr>
        <w:spacing w:after="200" w:line="240" w:lineRule="auto"/>
        <w:rPr>
          <w:rFonts w:ascii="Sakkal Majalla" w:eastAsia="Times New Roman" w:hAnsi="Sakkal Majalla"/>
          <w:b/>
          <w:bCs/>
          <w:color w:val="C00000"/>
          <w:sz w:val="48"/>
          <w:szCs w:val="36"/>
          <w:lang w:val="en-GB"/>
        </w:rPr>
      </w:pPr>
      <w:r w:rsidRPr="00430298">
        <w:rPr>
          <w:rFonts w:ascii="Sakkal Majalla" w:eastAsia="Times New Roman" w:hAnsi="Sakkal Majalla"/>
          <w:b/>
          <w:bCs/>
          <w:color w:val="C00000"/>
          <w:sz w:val="48"/>
          <w:szCs w:val="36"/>
          <w:rtl/>
        </w:rPr>
        <w:t>أهمية الصورة المؤسسية</w:t>
      </w:r>
    </w:p>
    <w:p w14:paraId="1457B39C" w14:textId="37C8F4B8" w:rsidR="003D08BA" w:rsidRPr="003D08BA" w:rsidRDefault="00430298" w:rsidP="00430298">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003D08BA" w:rsidRPr="003D08BA">
        <w:rPr>
          <w:rFonts w:ascii="Sakkal Majalla" w:eastAsia="Times New Roman" w:hAnsi="Sakkal Majalla"/>
          <w:b/>
          <w:bCs/>
          <w:color w:val="auto"/>
          <w:sz w:val="48"/>
          <w:szCs w:val="36"/>
          <w:rtl/>
        </w:rPr>
        <w:t>تعزيز الثقة</w:t>
      </w:r>
    </w:p>
    <w:p w14:paraId="03922CFC"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الصورة الإيجابية تزيد ثقة العملاء</w:t>
      </w:r>
      <w:r w:rsidRPr="003D08BA">
        <w:rPr>
          <w:rFonts w:ascii="Sakkal Majalla" w:eastAsia="Times New Roman" w:hAnsi="Sakkal Majalla"/>
          <w:b/>
          <w:bCs/>
          <w:color w:val="auto"/>
          <w:sz w:val="48"/>
          <w:szCs w:val="36"/>
          <w:lang w:val="en-GB"/>
        </w:rPr>
        <w:t>.</w:t>
      </w:r>
    </w:p>
    <w:p w14:paraId="19D473B3" w14:textId="3F946BE0" w:rsidR="003D08BA" w:rsidRPr="003D08BA" w:rsidRDefault="00430298" w:rsidP="00430298">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003D08BA" w:rsidRPr="003D08BA">
        <w:rPr>
          <w:rFonts w:ascii="Sakkal Majalla" w:eastAsia="Times New Roman" w:hAnsi="Sakkal Majalla"/>
          <w:b/>
          <w:bCs/>
          <w:color w:val="auto"/>
          <w:sz w:val="48"/>
          <w:szCs w:val="36"/>
          <w:rtl/>
        </w:rPr>
        <w:t>جذب العملاء</w:t>
      </w:r>
    </w:p>
    <w:p w14:paraId="06675DB1"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تساعد على زيادة الإقبال على الخدمات</w:t>
      </w:r>
      <w:r w:rsidRPr="003D08BA">
        <w:rPr>
          <w:rFonts w:ascii="Sakkal Majalla" w:eastAsia="Times New Roman" w:hAnsi="Sakkal Majalla"/>
          <w:b/>
          <w:bCs/>
          <w:color w:val="auto"/>
          <w:sz w:val="48"/>
          <w:szCs w:val="36"/>
          <w:lang w:val="en-GB"/>
        </w:rPr>
        <w:t>.</w:t>
      </w:r>
    </w:p>
    <w:p w14:paraId="4682039A" w14:textId="4EC564F8" w:rsidR="003D08BA" w:rsidRPr="003D08BA" w:rsidRDefault="00430298" w:rsidP="00430298">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003D08BA" w:rsidRPr="003D08BA">
        <w:rPr>
          <w:rFonts w:ascii="Sakkal Majalla" w:eastAsia="Times New Roman" w:hAnsi="Sakkal Majalla"/>
          <w:b/>
          <w:bCs/>
          <w:color w:val="auto"/>
          <w:sz w:val="48"/>
          <w:szCs w:val="36"/>
          <w:rtl/>
        </w:rPr>
        <w:t>دعم المنافسة</w:t>
      </w:r>
    </w:p>
    <w:p w14:paraId="04D0FC8C"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تمنح المؤسسة ميزة تنافسية</w:t>
      </w:r>
      <w:r w:rsidRPr="003D08BA">
        <w:rPr>
          <w:rFonts w:ascii="Sakkal Majalla" w:eastAsia="Times New Roman" w:hAnsi="Sakkal Majalla"/>
          <w:b/>
          <w:bCs/>
          <w:color w:val="auto"/>
          <w:sz w:val="48"/>
          <w:szCs w:val="36"/>
          <w:lang w:val="en-GB"/>
        </w:rPr>
        <w:t>.</w:t>
      </w:r>
    </w:p>
    <w:p w14:paraId="607532EA" w14:textId="51361D18" w:rsidR="003D08BA" w:rsidRPr="003D08BA" w:rsidRDefault="00430298" w:rsidP="00430298">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003D08BA" w:rsidRPr="003D08BA">
        <w:rPr>
          <w:rFonts w:ascii="Sakkal Majalla" w:eastAsia="Times New Roman" w:hAnsi="Sakkal Majalla"/>
          <w:b/>
          <w:bCs/>
          <w:color w:val="auto"/>
          <w:sz w:val="48"/>
          <w:szCs w:val="36"/>
          <w:rtl/>
        </w:rPr>
        <w:t>تحسين العلاقات</w:t>
      </w:r>
    </w:p>
    <w:p w14:paraId="0B2F33B9"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تعزز العلاقة مع الشركاء والموردين</w:t>
      </w:r>
      <w:r w:rsidRPr="003D08BA">
        <w:rPr>
          <w:rFonts w:ascii="Sakkal Majalla" w:eastAsia="Times New Roman" w:hAnsi="Sakkal Majalla"/>
          <w:b/>
          <w:bCs/>
          <w:color w:val="auto"/>
          <w:sz w:val="48"/>
          <w:szCs w:val="36"/>
          <w:lang w:val="en-GB"/>
        </w:rPr>
        <w:t>.</w:t>
      </w:r>
    </w:p>
    <w:p w14:paraId="2CDFE539" w14:textId="15D11AEE" w:rsidR="003D08BA" w:rsidRPr="003D08BA" w:rsidRDefault="00430298" w:rsidP="00430298">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5.</w:t>
      </w:r>
      <w:r w:rsidR="003D08BA" w:rsidRPr="003D08BA">
        <w:rPr>
          <w:rFonts w:ascii="Sakkal Majalla" w:eastAsia="Times New Roman" w:hAnsi="Sakkal Majalla"/>
          <w:b/>
          <w:bCs/>
          <w:color w:val="auto"/>
          <w:sz w:val="48"/>
          <w:szCs w:val="36"/>
          <w:rtl/>
        </w:rPr>
        <w:t>زيادة الولاء</w:t>
      </w:r>
    </w:p>
    <w:p w14:paraId="24698B35"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lastRenderedPageBreak/>
        <w:t>العملاء يفضلون المؤسسات ذات السمعة الجيدة</w:t>
      </w:r>
      <w:r w:rsidRPr="003D08BA">
        <w:rPr>
          <w:rFonts w:ascii="Sakkal Majalla" w:eastAsia="Times New Roman" w:hAnsi="Sakkal Majalla"/>
          <w:b/>
          <w:bCs/>
          <w:color w:val="auto"/>
          <w:sz w:val="48"/>
          <w:szCs w:val="36"/>
          <w:lang w:val="en-GB"/>
        </w:rPr>
        <w:t>.</w:t>
      </w:r>
    </w:p>
    <w:p w14:paraId="000E3F62" w14:textId="77777777" w:rsidR="003D08BA" w:rsidRPr="00430298" w:rsidRDefault="003D08BA" w:rsidP="00430298">
      <w:pPr>
        <w:spacing w:after="200" w:line="240" w:lineRule="auto"/>
        <w:rPr>
          <w:rFonts w:ascii="Sakkal Majalla" w:eastAsia="Times New Roman" w:hAnsi="Sakkal Majalla"/>
          <w:b/>
          <w:bCs/>
          <w:color w:val="C00000"/>
          <w:sz w:val="48"/>
          <w:szCs w:val="36"/>
          <w:lang w:val="en-GB"/>
        </w:rPr>
      </w:pPr>
      <w:r w:rsidRPr="00430298">
        <w:rPr>
          <w:rFonts w:ascii="Sakkal Majalla" w:eastAsia="Times New Roman" w:hAnsi="Sakkal Majalla"/>
          <w:b/>
          <w:bCs/>
          <w:color w:val="C00000"/>
          <w:sz w:val="48"/>
          <w:szCs w:val="36"/>
          <w:rtl/>
        </w:rPr>
        <w:t>عناصر الصورة المؤسسية</w:t>
      </w:r>
    </w:p>
    <w:p w14:paraId="3DA23EE2"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جودة الخدمات</w:t>
      </w:r>
    </w:p>
    <w:p w14:paraId="14534B5B"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مستوى الأداء المقدم</w:t>
      </w:r>
      <w:r w:rsidRPr="003D08BA">
        <w:rPr>
          <w:rFonts w:ascii="Sakkal Majalla" w:eastAsia="Times New Roman" w:hAnsi="Sakkal Majalla"/>
          <w:b/>
          <w:bCs/>
          <w:color w:val="auto"/>
          <w:sz w:val="48"/>
          <w:szCs w:val="36"/>
          <w:lang w:val="en-GB"/>
        </w:rPr>
        <w:t>.</w:t>
      </w:r>
    </w:p>
    <w:p w14:paraId="5A7EAEB5"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سلوك الموظفين</w:t>
      </w:r>
    </w:p>
    <w:p w14:paraId="49014EFD"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طريقة تعاملهم مع العملاء</w:t>
      </w:r>
      <w:r w:rsidRPr="003D08BA">
        <w:rPr>
          <w:rFonts w:ascii="Sakkal Majalla" w:eastAsia="Times New Roman" w:hAnsi="Sakkal Majalla"/>
          <w:b/>
          <w:bCs/>
          <w:color w:val="auto"/>
          <w:sz w:val="48"/>
          <w:szCs w:val="36"/>
          <w:lang w:val="en-GB"/>
        </w:rPr>
        <w:t>.</w:t>
      </w:r>
    </w:p>
    <w:p w14:paraId="524015B4"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التواصل الإعلامي</w:t>
      </w:r>
    </w:p>
    <w:p w14:paraId="7F8D7367"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الرسائل الصادرة عن المؤسسة</w:t>
      </w:r>
      <w:r w:rsidRPr="003D08BA">
        <w:rPr>
          <w:rFonts w:ascii="Sakkal Majalla" w:eastAsia="Times New Roman" w:hAnsi="Sakkal Majalla"/>
          <w:b/>
          <w:bCs/>
          <w:color w:val="auto"/>
          <w:sz w:val="48"/>
          <w:szCs w:val="36"/>
          <w:lang w:val="en-GB"/>
        </w:rPr>
        <w:t>.</w:t>
      </w:r>
    </w:p>
    <w:p w14:paraId="70912E86"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الهوية البصرية</w:t>
      </w:r>
    </w:p>
    <w:p w14:paraId="0CB2D17B"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الشعار والألوان والتصميم</w:t>
      </w:r>
      <w:r w:rsidRPr="003D08BA">
        <w:rPr>
          <w:rFonts w:ascii="Sakkal Majalla" w:eastAsia="Times New Roman" w:hAnsi="Sakkal Majalla"/>
          <w:b/>
          <w:bCs/>
          <w:color w:val="auto"/>
          <w:sz w:val="48"/>
          <w:szCs w:val="36"/>
          <w:lang w:val="en-GB"/>
        </w:rPr>
        <w:t>.</w:t>
      </w:r>
    </w:p>
    <w:p w14:paraId="431B0678"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الالتزام بالقيم</w:t>
      </w:r>
    </w:p>
    <w:p w14:paraId="7E8FB98D" w14:textId="22E08F0B" w:rsidR="00430298" w:rsidRPr="00430298" w:rsidRDefault="003D08BA" w:rsidP="00430298">
      <w:pPr>
        <w:spacing w:after="200" w:line="240" w:lineRule="auto"/>
        <w:rPr>
          <w:rFonts w:ascii="Sakkal Majalla" w:eastAsia="Times New Roman" w:hAnsi="Sakkal Majalla"/>
          <w:b/>
          <w:bCs/>
          <w:color w:val="auto"/>
          <w:sz w:val="48"/>
          <w:szCs w:val="36"/>
          <w:rtl/>
          <w:lang w:val="en-GB"/>
        </w:rPr>
      </w:pPr>
      <w:r w:rsidRPr="003D08BA">
        <w:rPr>
          <w:rFonts w:ascii="Sakkal Majalla" w:eastAsia="Times New Roman" w:hAnsi="Sakkal Majalla"/>
          <w:b/>
          <w:bCs/>
          <w:color w:val="auto"/>
          <w:sz w:val="48"/>
          <w:szCs w:val="36"/>
          <w:rtl/>
        </w:rPr>
        <w:t>الشفافية والأمانة والمصداقية</w:t>
      </w:r>
      <w:r w:rsidRPr="003D08BA">
        <w:rPr>
          <w:rFonts w:ascii="Sakkal Majalla" w:eastAsia="Times New Roman" w:hAnsi="Sakkal Majalla"/>
          <w:b/>
          <w:bCs/>
          <w:color w:val="auto"/>
          <w:sz w:val="48"/>
          <w:szCs w:val="36"/>
          <w:lang w:val="en-GB"/>
        </w:rPr>
        <w:t>.</w:t>
      </w:r>
    </w:p>
    <w:p w14:paraId="24F3BDC0" w14:textId="27C9AA1C" w:rsidR="003D08BA" w:rsidRPr="00430298" w:rsidRDefault="003D08BA" w:rsidP="00430298">
      <w:pPr>
        <w:spacing w:after="200" w:line="240" w:lineRule="auto"/>
        <w:rPr>
          <w:rFonts w:ascii="Sakkal Majalla" w:eastAsia="Times New Roman" w:hAnsi="Sakkal Majalla"/>
          <w:b/>
          <w:bCs/>
          <w:color w:val="C00000"/>
          <w:sz w:val="48"/>
          <w:szCs w:val="36"/>
          <w:lang w:val="en-GB"/>
        </w:rPr>
      </w:pPr>
      <w:r w:rsidRPr="00430298">
        <w:rPr>
          <w:rFonts w:ascii="Sakkal Majalla" w:eastAsia="Times New Roman" w:hAnsi="Sakkal Majalla"/>
          <w:b/>
          <w:bCs/>
          <w:color w:val="C00000"/>
          <w:sz w:val="48"/>
          <w:szCs w:val="36"/>
          <w:rtl/>
        </w:rPr>
        <w:t>طرق الحفاظ على الصورة المؤسسية</w:t>
      </w:r>
    </w:p>
    <w:p w14:paraId="35C337F5"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أولاً: تقديم خدمة عالية الجودة</w:t>
      </w:r>
    </w:p>
    <w:p w14:paraId="1D46773D"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الجودة أساس الصورة الإيجابية</w:t>
      </w:r>
      <w:r w:rsidRPr="003D08BA">
        <w:rPr>
          <w:rFonts w:ascii="Sakkal Majalla" w:eastAsia="Times New Roman" w:hAnsi="Sakkal Majalla"/>
          <w:b/>
          <w:bCs/>
          <w:color w:val="auto"/>
          <w:sz w:val="48"/>
          <w:szCs w:val="36"/>
          <w:lang w:val="en-GB"/>
        </w:rPr>
        <w:t>.</w:t>
      </w:r>
    </w:p>
    <w:p w14:paraId="335932B5"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ثانياً: تدريب الموظفين</w:t>
      </w:r>
    </w:p>
    <w:p w14:paraId="7FFB1188"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رفع مستوى الاحترافية</w:t>
      </w:r>
      <w:r w:rsidRPr="003D08BA">
        <w:rPr>
          <w:rFonts w:ascii="Sakkal Majalla" w:eastAsia="Times New Roman" w:hAnsi="Sakkal Majalla"/>
          <w:b/>
          <w:bCs/>
          <w:color w:val="auto"/>
          <w:sz w:val="48"/>
          <w:szCs w:val="36"/>
          <w:lang w:val="en-GB"/>
        </w:rPr>
        <w:t>.</w:t>
      </w:r>
    </w:p>
    <w:p w14:paraId="5DDC8F0E"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ثالثاً: التواصل الفعّال</w:t>
      </w:r>
    </w:p>
    <w:p w14:paraId="716907A4"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lastRenderedPageBreak/>
        <w:t>استخدام لغة واضحة واحترافية</w:t>
      </w:r>
      <w:r w:rsidRPr="003D08BA">
        <w:rPr>
          <w:rFonts w:ascii="Sakkal Majalla" w:eastAsia="Times New Roman" w:hAnsi="Sakkal Majalla"/>
          <w:b/>
          <w:bCs/>
          <w:color w:val="auto"/>
          <w:sz w:val="48"/>
          <w:szCs w:val="36"/>
          <w:lang w:val="en-GB"/>
        </w:rPr>
        <w:t>.</w:t>
      </w:r>
    </w:p>
    <w:p w14:paraId="65570C92"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رابعاً: التعامل السريع مع المشكلات</w:t>
      </w:r>
    </w:p>
    <w:p w14:paraId="578A2FC1"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حل الشكاوى بسرعة</w:t>
      </w:r>
      <w:r w:rsidRPr="003D08BA">
        <w:rPr>
          <w:rFonts w:ascii="Sakkal Majalla" w:eastAsia="Times New Roman" w:hAnsi="Sakkal Majalla"/>
          <w:b/>
          <w:bCs/>
          <w:color w:val="auto"/>
          <w:sz w:val="48"/>
          <w:szCs w:val="36"/>
          <w:lang w:val="en-GB"/>
        </w:rPr>
        <w:t>.</w:t>
      </w:r>
    </w:p>
    <w:p w14:paraId="6B56DC79"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خامساً: الالتزام بالوعود</w:t>
      </w:r>
    </w:p>
    <w:p w14:paraId="7E54F43B"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عدم تقديم وعود غير قابلة للتنفيذ</w:t>
      </w:r>
      <w:r w:rsidRPr="003D08BA">
        <w:rPr>
          <w:rFonts w:ascii="Sakkal Majalla" w:eastAsia="Times New Roman" w:hAnsi="Sakkal Majalla"/>
          <w:b/>
          <w:bCs/>
          <w:color w:val="auto"/>
          <w:sz w:val="48"/>
          <w:szCs w:val="36"/>
          <w:lang w:val="en-GB"/>
        </w:rPr>
        <w:t>.</w:t>
      </w:r>
    </w:p>
    <w:p w14:paraId="1C2A7964"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أخطاء تهدد الصورة المؤسسية</w:t>
      </w:r>
    </w:p>
    <w:p w14:paraId="247FB1D8" w14:textId="77777777" w:rsidR="003D08BA" w:rsidRPr="003D08BA" w:rsidRDefault="003D08BA">
      <w:pPr>
        <w:numPr>
          <w:ilvl w:val="0"/>
          <w:numId w:val="99"/>
        </w:num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سوء التعامل مع العملاء</w:t>
      </w:r>
      <w:r w:rsidRPr="003D08BA">
        <w:rPr>
          <w:rFonts w:ascii="Sakkal Majalla" w:eastAsia="Times New Roman" w:hAnsi="Sakkal Majalla"/>
          <w:b/>
          <w:bCs/>
          <w:color w:val="auto"/>
          <w:sz w:val="48"/>
          <w:szCs w:val="36"/>
          <w:lang w:val="en-GB"/>
        </w:rPr>
        <w:t>.</w:t>
      </w:r>
    </w:p>
    <w:p w14:paraId="51D66E01" w14:textId="77777777" w:rsidR="003D08BA" w:rsidRPr="003D08BA" w:rsidRDefault="003D08BA">
      <w:pPr>
        <w:numPr>
          <w:ilvl w:val="0"/>
          <w:numId w:val="99"/>
        </w:num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التأخير في الاستجابة</w:t>
      </w:r>
      <w:r w:rsidRPr="003D08BA">
        <w:rPr>
          <w:rFonts w:ascii="Sakkal Majalla" w:eastAsia="Times New Roman" w:hAnsi="Sakkal Majalla"/>
          <w:b/>
          <w:bCs/>
          <w:color w:val="auto"/>
          <w:sz w:val="48"/>
          <w:szCs w:val="36"/>
          <w:lang w:val="en-GB"/>
        </w:rPr>
        <w:t>.</w:t>
      </w:r>
    </w:p>
    <w:p w14:paraId="2A470198" w14:textId="77777777" w:rsidR="003D08BA" w:rsidRPr="003D08BA" w:rsidRDefault="003D08BA">
      <w:pPr>
        <w:numPr>
          <w:ilvl w:val="0"/>
          <w:numId w:val="99"/>
        </w:num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ضعف الجودة</w:t>
      </w:r>
      <w:r w:rsidRPr="003D08BA">
        <w:rPr>
          <w:rFonts w:ascii="Sakkal Majalla" w:eastAsia="Times New Roman" w:hAnsi="Sakkal Majalla"/>
          <w:b/>
          <w:bCs/>
          <w:color w:val="auto"/>
          <w:sz w:val="48"/>
          <w:szCs w:val="36"/>
          <w:lang w:val="en-GB"/>
        </w:rPr>
        <w:t>.</w:t>
      </w:r>
    </w:p>
    <w:p w14:paraId="0114E6E9" w14:textId="77777777" w:rsidR="003D08BA" w:rsidRPr="003D08BA" w:rsidRDefault="003D08BA">
      <w:pPr>
        <w:numPr>
          <w:ilvl w:val="0"/>
          <w:numId w:val="99"/>
        </w:num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غياب الشفافية</w:t>
      </w:r>
      <w:r w:rsidRPr="003D08BA">
        <w:rPr>
          <w:rFonts w:ascii="Sakkal Majalla" w:eastAsia="Times New Roman" w:hAnsi="Sakkal Majalla"/>
          <w:b/>
          <w:bCs/>
          <w:color w:val="auto"/>
          <w:sz w:val="48"/>
          <w:szCs w:val="36"/>
          <w:lang w:val="en-GB"/>
        </w:rPr>
        <w:t>.</w:t>
      </w:r>
    </w:p>
    <w:p w14:paraId="19EB1F16" w14:textId="77777777" w:rsidR="003D08BA" w:rsidRPr="003D08BA" w:rsidRDefault="003D08BA">
      <w:pPr>
        <w:numPr>
          <w:ilvl w:val="0"/>
          <w:numId w:val="99"/>
        </w:num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عدم الاحترافية</w:t>
      </w:r>
      <w:r w:rsidRPr="003D08BA">
        <w:rPr>
          <w:rFonts w:ascii="Sakkal Majalla" w:eastAsia="Times New Roman" w:hAnsi="Sakkal Majalla"/>
          <w:b/>
          <w:bCs/>
          <w:color w:val="auto"/>
          <w:sz w:val="48"/>
          <w:szCs w:val="36"/>
          <w:lang w:val="en-GB"/>
        </w:rPr>
        <w:t>.</w:t>
      </w:r>
    </w:p>
    <w:p w14:paraId="000FD192" w14:textId="77777777" w:rsidR="00146577" w:rsidRDefault="00146577" w:rsidP="00430298">
      <w:pPr>
        <w:spacing w:after="200" w:line="240" w:lineRule="auto"/>
        <w:rPr>
          <w:rFonts w:ascii="Sakkal Majalla" w:eastAsia="Times New Roman" w:hAnsi="Sakkal Majalla"/>
          <w:b/>
          <w:bCs/>
          <w:color w:val="auto"/>
          <w:sz w:val="48"/>
          <w:szCs w:val="36"/>
          <w:rtl/>
        </w:rPr>
      </w:pPr>
    </w:p>
    <w:p w14:paraId="3DADC0EC" w14:textId="77777777" w:rsidR="003D08BA" w:rsidRDefault="003D08BA" w:rsidP="00430298">
      <w:pPr>
        <w:spacing w:after="200" w:line="240" w:lineRule="auto"/>
        <w:rPr>
          <w:rFonts w:ascii="Sakkal Majalla" w:eastAsia="Times New Roman" w:hAnsi="Sakkal Majalla"/>
          <w:b/>
          <w:bCs/>
          <w:color w:val="auto"/>
          <w:sz w:val="48"/>
          <w:szCs w:val="36"/>
          <w:rtl/>
        </w:rPr>
      </w:pPr>
    </w:p>
    <w:p w14:paraId="16674650" w14:textId="77777777" w:rsidR="003D08BA" w:rsidRDefault="003D08BA" w:rsidP="00E32711">
      <w:pPr>
        <w:spacing w:after="200"/>
        <w:rPr>
          <w:rFonts w:ascii="Sakkal Majalla" w:eastAsia="Times New Roman" w:hAnsi="Sakkal Majalla"/>
          <w:b/>
          <w:bCs/>
          <w:color w:val="auto"/>
          <w:sz w:val="48"/>
          <w:szCs w:val="36"/>
          <w:rtl/>
        </w:rPr>
      </w:pPr>
    </w:p>
    <w:p w14:paraId="2DC3BCE2" w14:textId="77777777" w:rsidR="003D08BA" w:rsidRDefault="003D08BA" w:rsidP="00E32711">
      <w:pPr>
        <w:spacing w:after="200"/>
        <w:rPr>
          <w:rFonts w:ascii="Sakkal Majalla" w:eastAsia="Times New Roman" w:hAnsi="Sakkal Majalla"/>
          <w:b/>
          <w:bCs/>
          <w:color w:val="auto"/>
          <w:sz w:val="48"/>
          <w:szCs w:val="36"/>
          <w:rtl/>
        </w:rPr>
      </w:pPr>
    </w:p>
    <w:p w14:paraId="1C5E424A" w14:textId="77777777" w:rsidR="003D08BA" w:rsidRDefault="003D08BA" w:rsidP="00E32711">
      <w:pPr>
        <w:spacing w:after="200"/>
        <w:rPr>
          <w:rFonts w:ascii="Sakkal Majalla" w:eastAsia="Times New Roman" w:hAnsi="Sakkal Majalla"/>
          <w:b/>
          <w:bCs/>
          <w:color w:val="auto"/>
          <w:sz w:val="48"/>
          <w:szCs w:val="36"/>
          <w:rtl/>
        </w:rPr>
      </w:pPr>
    </w:p>
    <w:p w14:paraId="172E9B4F" w14:textId="77777777" w:rsidR="003D08BA" w:rsidRDefault="003D08BA" w:rsidP="00E32711">
      <w:pPr>
        <w:spacing w:after="200"/>
        <w:rPr>
          <w:rFonts w:ascii="Sakkal Majalla" w:eastAsia="Times New Roman" w:hAnsi="Sakkal Majalla"/>
          <w:b/>
          <w:bCs/>
          <w:color w:val="auto"/>
          <w:sz w:val="48"/>
          <w:szCs w:val="36"/>
          <w:rtl/>
        </w:rPr>
      </w:pPr>
    </w:p>
    <w:p w14:paraId="5BADE06B" w14:textId="09C07107" w:rsidR="003D08BA" w:rsidRDefault="005C1A82" w:rsidP="00E32711">
      <w:pPr>
        <w:spacing w:after="200"/>
        <w:rPr>
          <w:rFonts w:ascii="Sakkal Majalla" w:eastAsia="Times New Roman" w:hAnsi="Sakkal Majalla"/>
          <w:b/>
          <w:bCs/>
          <w:color w:val="auto"/>
          <w:sz w:val="48"/>
          <w:szCs w:val="36"/>
        </w:rPr>
      </w:pPr>
      <w:r w:rsidRPr="005C1A82">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28032" behindDoc="0" locked="0" layoutInCell="1" allowOverlap="1" wp14:anchorId="36BCE153" wp14:editId="1EFA2A49">
                <wp:simplePos x="0" y="0"/>
                <wp:positionH relativeFrom="page">
                  <wp:posOffset>0</wp:posOffset>
                </wp:positionH>
                <wp:positionV relativeFrom="paragraph">
                  <wp:posOffset>0</wp:posOffset>
                </wp:positionV>
                <wp:extent cx="7564120" cy="9724208"/>
                <wp:effectExtent l="0" t="0" r="0" b="0"/>
                <wp:wrapNone/>
                <wp:docPr id="867468438" name="Group 522"/>
                <wp:cNvGraphicFramePr/>
                <a:graphic xmlns:a="http://schemas.openxmlformats.org/drawingml/2006/main">
                  <a:graphicData uri="http://schemas.microsoft.com/office/word/2010/wordprocessingGroup">
                    <wpg:wgp>
                      <wpg:cNvGrpSpPr/>
                      <wpg:grpSpPr>
                        <a:xfrm>
                          <a:off x="0" y="0"/>
                          <a:ext cx="7564120" cy="9724208"/>
                          <a:chOff x="-992330" y="-65858"/>
                          <a:chExt cx="7564120" cy="9724208"/>
                        </a:xfrm>
                      </wpg:grpSpPr>
                      <wpg:grpSp>
                        <wpg:cNvPr id="487133602" name="Group 487133602"/>
                        <wpg:cNvGrpSpPr/>
                        <wpg:grpSpPr>
                          <a:xfrm>
                            <a:off x="-992330" y="-65858"/>
                            <a:ext cx="7564120" cy="9724208"/>
                            <a:chOff x="-1401921" y="-370658"/>
                            <a:chExt cx="7564243" cy="9724208"/>
                          </a:xfrm>
                        </wpg:grpSpPr>
                        <wpg:grpSp>
                          <wpg:cNvPr id="1959886890" name="Group 1959886890"/>
                          <wpg:cNvGrpSpPr/>
                          <wpg:grpSpPr>
                            <a:xfrm>
                              <a:off x="-1401921" y="2571750"/>
                              <a:ext cx="7097971" cy="6781800"/>
                              <a:chOff x="-1563869" y="0"/>
                              <a:chExt cx="7098065" cy="6782280"/>
                            </a:xfrm>
                          </wpg:grpSpPr>
                          <wpg:grpSp>
                            <wpg:cNvPr id="631069570" name="Group 25"/>
                            <wpg:cNvGrpSpPr/>
                            <wpg:grpSpPr>
                              <a:xfrm>
                                <a:off x="3129969" y="0"/>
                                <a:ext cx="2262400" cy="515506"/>
                                <a:chOff x="3849595" y="0"/>
                                <a:chExt cx="2262400" cy="515506"/>
                              </a:xfrm>
                            </wpg:grpSpPr>
                            <wpg:grpSp>
                              <wpg:cNvPr id="1902592181" name="Group 1902592181"/>
                              <wpg:cNvGrpSpPr/>
                              <wpg:grpSpPr>
                                <a:xfrm>
                                  <a:off x="5606227" y="0"/>
                                  <a:ext cx="505768" cy="515506"/>
                                  <a:chOff x="5606227" y="0"/>
                                  <a:chExt cx="505768" cy="515506"/>
                                </a:xfrm>
                              </wpg:grpSpPr>
                              <wps:wsp>
                                <wps:cNvPr id="287767315" name="Oval 287767315"/>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066265208" name="Picture 1066265208" descr="Target "/>
                                  <pic:cNvPicPr>
                                    <a:picLocks noChangeAspect="1" noChangeArrowheads="1"/>
                                  </pic:cNvPicPr>
                                </pic:nvPicPr>
                                <pic:blipFill>
                                  <a:blip r:embed="rId1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637448648" name="TextBox 34"/>
                              <wps:cNvSpPr txBox="1"/>
                              <wps:spPr>
                                <a:xfrm>
                                  <a:off x="3849595" y="69514"/>
                                  <a:ext cx="1755192" cy="441357"/>
                                </a:xfrm>
                                <a:prstGeom prst="rect">
                                  <a:avLst/>
                                </a:prstGeom>
                                <a:noFill/>
                              </wps:spPr>
                              <wps:txbx>
                                <w:txbxContent>
                                  <w:p w14:paraId="5FE98D9F" w14:textId="77777777" w:rsidR="005C1A82" w:rsidRPr="00BC6FB1" w:rsidRDefault="005C1A82" w:rsidP="005C1A8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399302897" name="Group 26"/>
                            <wpg:cNvGrpSpPr/>
                            <wpg:grpSpPr>
                              <a:xfrm>
                                <a:off x="-27" y="9939"/>
                                <a:ext cx="2261262" cy="514985"/>
                                <a:chOff x="-27" y="0"/>
                                <a:chExt cx="2261570" cy="515506"/>
                              </a:xfrm>
                            </wpg:grpSpPr>
                            <wps:wsp>
                              <wps:cNvPr id="784021875" name="Oval 784021875"/>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756102227" name="TextBox 34"/>
                              <wps:cNvSpPr txBox="1"/>
                              <wps:spPr>
                                <a:xfrm>
                                  <a:off x="-27" y="69511"/>
                                  <a:ext cx="1756066" cy="441803"/>
                                </a:xfrm>
                                <a:prstGeom prst="rect">
                                  <a:avLst/>
                                </a:prstGeom>
                                <a:noFill/>
                              </wps:spPr>
                              <wps:txbx>
                                <w:txbxContent>
                                  <w:p w14:paraId="1DEAF909" w14:textId="77777777" w:rsidR="005C1A82" w:rsidRPr="00BC6FB1" w:rsidRDefault="005C1A82" w:rsidP="005C1A8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760417235" name="Picture 760417235" descr="Note "/>
                                <pic:cNvPicPr>
                                  <a:picLocks noChangeAspect="1" noChangeArrowheads="1"/>
                                </pic:cNvPicPr>
                              </pic:nvPicPr>
                              <pic:blipFill>
                                <a:blip r:embed="rId1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2120631780" name="Text Box 2120631780"/>
                            <wps:cNvSpPr txBox="1"/>
                            <wps:spPr>
                              <a:xfrm>
                                <a:off x="2720955" y="874272"/>
                                <a:ext cx="2813241" cy="5908008"/>
                              </a:xfrm>
                              <a:prstGeom prst="rect">
                                <a:avLst/>
                              </a:prstGeom>
                              <a:noFill/>
                              <a:ln w="6350">
                                <a:noFill/>
                              </a:ln>
                            </wps:spPr>
                            <wps:txbx>
                              <w:txbxContent>
                                <w:p w14:paraId="5A6093CD" w14:textId="77777777" w:rsidR="005C1A82" w:rsidRPr="00DE31C3" w:rsidRDefault="005C1A82" w:rsidP="005C1A82">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46130EE4" w14:textId="77777777" w:rsidR="005C1A82" w:rsidRPr="00387074" w:rsidRDefault="005C1A82" w:rsidP="005C1A82">
                                  <w:pPr>
                                    <w:pStyle w:val="a5"/>
                                    <w:spacing w:line="240" w:lineRule="auto"/>
                                    <w:ind w:left="576"/>
                                    <w:rPr>
                                      <w:rFonts w:ascii="Sakkal Majalla" w:eastAsia="GE Dinar One" w:hAnsi="Sakkal Majalla" w:cs="Sakkal Majalla"/>
                                      <w:kern w:val="24"/>
                                      <w:sz w:val="40"/>
                                      <w:szCs w:val="40"/>
                                    </w:rPr>
                                  </w:pPr>
                                  <w:r w:rsidRPr="00387074">
                                    <w:rPr>
                                      <w:rFonts w:ascii="Sakkal Majalla" w:eastAsia="GE Dinar One" w:hAnsi="Sakkal Majalla" w:cs="Sakkal Majalla" w:hint="cs"/>
                                      <w:kern w:val="24"/>
                                      <w:sz w:val="40"/>
                                      <w:szCs w:val="40"/>
                                      <w:rtl/>
                                    </w:rPr>
                                    <w:t xml:space="preserve">فهم </w:t>
                                  </w:r>
                                  <w:r w:rsidRPr="008D5AD8">
                                    <w:rPr>
                                      <w:rFonts w:ascii="Sakkal Majalla" w:eastAsia="GE Dinar One" w:hAnsi="Sakkal Majalla" w:cs="Sakkal Majalla"/>
                                      <w:kern w:val="24"/>
                                      <w:sz w:val="40"/>
                                      <w:szCs w:val="40"/>
                                      <w:rtl/>
                                    </w:rPr>
                                    <w:t>مهارات الإلقاء والتقديم.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31120077" name="Text Box 1831120077"/>
                            <wps:cNvSpPr txBox="1"/>
                            <wps:spPr>
                              <a:xfrm>
                                <a:off x="-1563869" y="712056"/>
                                <a:ext cx="3810113" cy="5203047"/>
                              </a:xfrm>
                              <a:prstGeom prst="rect">
                                <a:avLst/>
                              </a:prstGeom>
                              <a:noFill/>
                              <a:ln w="6350">
                                <a:noFill/>
                              </a:ln>
                            </wps:spPr>
                            <wps:txbx>
                              <w:txbxContent>
                                <w:p w14:paraId="642F1E7D" w14:textId="77777777" w:rsidR="005C1A82" w:rsidRPr="008D5AD8" w:rsidRDefault="005C1A82">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إعداد العروض المهنية.</w:t>
                                  </w:r>
                                </w:p>
                                <w:p w14:paraId="7EB17D32" w14:textId="77777777" w:rsidR="005C1A82" w:rsidRPr="008D5AD8" w:rsidRDefault="005C1A82">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تنظيم المحتوى بفعالية.</w:t>
                                  </w:r>
                                </w:p>
                                <w:p w14:paraId="7A1CD48E" w14:textId="77777777" w:rsidR="005C1A82" w:rsidRPr="008D5AD8" w:rsidRDefault="005C1A82">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مهارات الإلقاء والتقديم.</w:t>
                                  </w:r>
                                </w:p>
                                <w:p w14:paraId="3F135348" w14:textId="77777777" w:rsidR="005C1A82" w:rsidRPr="008D5AD8" w:rsidRDefault="005C1A82">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التعامل مع الجمهور.</w:t>
                                  </w:r>
                                </w:p>
                                <w:p w14:paraId="636EC932" w14:textId="77777777" w:rsidR="005C1A82" w:rsidRPr="00902E99" w:rsidRDefault="005C1A82">
                                  <w:pPr>
                                    <w:pStyle w:val="a5"/>
                                    <w:numPr>
                                      <w:ilvl w:val="0"/>
                                      <w:numId w:val="17"/>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إدارة الأسئلة والمداخلات.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591611461" name="Group 1591611461"/>
                          <wpg:cNvGrpSpPr/>
                          <wpg:grpSpPr>
                            <a:xfrm>
                              <a:off x="-463701" y="-370658"/>
                              <a:ext cx="6626023" cy="1946090"/>
                              <a:chOff x="-463701" y="-370658"/>
                              <a:chExt cx="6626023" cy="1946090"/>
                            </a:xfrm>
                          </wpg:grpSpPr>
                          <pic:pic xmlns:pic="http://schemas.openxmlformats.org/drawingml/2006/picture">
                            <pic:nvPicPr>
                              <pic:cNvPr id="1367984414" name="Picture 1367984414" descr="Calendar "/>
                              <pic:cNvPicPr>
                                <a:picLocks noChangeAspect="1"/>
                              </pic:cNvPicPr>
                            </pic:nvPicPr>
                            <pic:blipFill>
                              <a:blip r:embed="rId18"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142898853" name="TextBox 34"/>
                            <wps:cNvSpPr txBox="1"/>
                            <wps:spPr>
                              <a:xfrm>
                                <a:off x="5009778" y="709292"/>
                                <a:ext cx="1152544" cy="866140"/>
                              </a:xfrm>
                              <a:prstGeom prst="rect">
                                <a:avLst/>
                              </a:prstGeom>
                              <a:noFill/>
                            </wps:spPr>
                            <wps:txbx>
                              <w:txbxContent>
                                <w:p w14:paraId="2C296D6A" w14:textId="77777777" w:rsidR="005C1A82" w:rsidRPr="005C1A82" w:rsidRDefault="005C1A82" w:rsidP="005C1A82">
                                  <w:pPr>
                                    <w:spacing w:line="240" w:lineRule="auto"/>
                                    <w:jc w:val="center"/>
                                    <w:rPr>
                                      <w:rFonts w:ascii="Adobe Arabic" w:eastAsia="GE Dinar One" w:hAnsi="Adobe Arabic" w:cs="Adobe Arabic"/>
                                      <w:b/>
                                      <w:bCs/>
                                      <w:color w:val="C00000"/>
                                      <w:kern w:val="24"/>
                                      <w:sz w:val="56"/>
                                      <w:szCs w:val="56"/>
                                      <w:lang w:bidi="ar-SY"/>
                                    </w:rPr>
                                  </w:pPr>
                                  <w:r w:rsidRPr="005C1A82">
                                    <w:rPr>
                                      <w:rFonts w:ascii="Adobe Arabic" w:eastAsia="GE Dinar One" w:hAnsi="Adobe Arabic" w:cs="Adobe Arabic" w:hint="cs"/>
                                      <w:b/>
                                      <w:bCs/>
                                      <w:color w:val="C00000"/>
                                      <w:kern w:val="24"/>
                                      <w:sz w:val="56"/>
                                      <w:szCs w:val="56"/>
                                      <w:rtl/>
                                      <w:lang w:bidi="ar-SY"/>
                                    </w:rPr>
                                    <w:t xml:space="preserve">اليوم الرابع </w:t>
                                  </w:r>
                                </w:p>
                              </w:txbxContent>
                            </wps:txbx>
                            <wps:bodyPr wrap="square" rtlCol="0">
                              <a:spAutoFit/>
                            </wps:bodyPr>
                          </wps:wsp>
                          <wps:wsp>
                            <wps:cNvPr id="1158964865" name="TextBox 34"/>
                            <wps:cNvSpPr txBox="1"/>
                            <wps:spPr>
                              <a:xfrm>
                                <a:off x="2485049" y="-370658"/>
                                <a:ext cx="2430185" cy="662305"/>
                              </a:xfrm>
                              <a:prstGeom prst="rect">
                                <a:avLst/>
                              </a:prstGeom>
                              <a:noFill/>
                            </wps:spPr>
                            <wps:txbx>
                              <w:txbxContent>
                                <w:p w14:paraId="4C5744B6" w14:textId="77777777" w:rsidR="005C1A82" w:rsidRPr="00CA7C57" w:rsidRDefault="005C1A82" w:rsidP="005C1A82">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الثالثة</w:t>
                                  </w:r>
                                </w:p>
                              </w:txbxContent>
                            </wps:txbx>
                            <wps:bodyPr wrap="square" rtlCol="0">
                              <a:spAutoFit/>
                            </wps:bodyPr>
                          </wps:wsp>
                          <wps:wsp>
                            <wps:cNvPr id="51907239" name="TextBox 34"/>
                            <wps:cNvSpPr txBox="1"/>
                            <wps:spPr>
                              <a:xfrm>
                                <a:off x="-463701" y="719015"/>
                                <a:ext cx="5447754" cy="554990"/>
                              </a:xfrm>
                              <a:prstGeom prst="rect">
                                <a:avLst/>
                              </a:prstGeom>
                              <a:noFill/>
                            </wps:spPr>
                            <wps:txbx>
                              <w:txbxContent>
                                <w:p w14:paraId="4AF3E5B7" w14:textId="77777777" w:rsidR="005C1A82" w:rsidRPr="0075673C" w:rsidRDefault="005C1A82" w:rsidP="005C1A82">
                                  <w:pPr>
                                    <w:jc w:val="center"/>
                                    <w:rPr>
                                      <w:rFonts w:asciiTheme="majorHAnsi" w:eastAsia="GE Dinar One" w:hAnsiTheme="majorHAnsi" w:cstheme="majorHAnsi"/>
                                      <w:b/>
                                      <w:bCs/>
                                      <w:kern w:val="24"/>
                                      <w:sz w:val="52"/>
                                      <w:szCs w:val="52"/>
                                      <w:lang w:bidi="ar-SY"/>
                                    </w:rPr>
                                  </w:pPr>
                                  <w:r w:rsidRPr="008D5AD8">
                                    <w:rPr>
                                      <w:rFonts w:asciiTheme="majorHAnsi" w:eastAsia="GE Dinar One" w:hAnsiTheme="majorHAnsi" w:cs="Calibri Light"/>
                                      <w:b/>
                                      <w:bCs/>
                                      <w:kern w:val="24"/>
                                      <w:sz w:val="52"/>
                                      <w:szCs w:val="52"/>
                                      <w:rtl/>
                                      <w:lang w:bidi="ar-SY"/>
                                    </w:rPr>
                                    <w:t>مهارات العرض والتقديم</w:t>
                                  </w:r>
                                </w:p>
                              </w:txbxContent>
                            </wps:txbx>
                            <wps:bodyPr wrap="square" rtlCol="0">
                              <a:spAutoFit/>
                            </wps:bodyPr>
                          </wps:wsp>
                        </wpg:grpSp>
                      </wpg:grpSp>
                      <pic:pic xmlns:pic="http://schemas.openxmlformats.org/drawingml/2006/picture">
                        <pic:nvPicPr>
                          <pic:cNvPr id="469238949" name="Picture 9"/>
                          <pic:cNvPicPr>
                            <a:picLocks noChangeAspect="1"/>
                          </pic:cNvPicPr>
                        </pic:nvPicPr>
                        <pic:blipFill rotWithShape="1">
                          <a:blip r:embed="rId22">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6BCE153" id="_x0000_s1262" style="position:absolute;left:0;text-align:left;margin-left:0;margin-top:0;width:595.6pt;height:765.7pt;z-index:253228032;mso-position-horizontal-relative:page;mso-width-relative:margin;mso-height-relative:margin" coordorigin="-9923,-658" coordsize="75641,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">
                <v:group id="Group 487133602" o:spid="_x0000_s1263" style="position:absolute;left:-9923;top:-658;width:75640;height:97241" coordorigin="-14019,-3706" coordsize="75642,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">
                  <v:group id="Group 1959886890" o:spid="_x0000_s1264" style="position:absolute;left:-14019;top:25717;width:70979;height:67818" coordorigin="-15638" coordsize="70980,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">
                    <v:group id="Group 25" o:spid="_x0000_s1265" style="position:absolute;left:31299;width:22624;height:5155" coordorigin="38495" coordsize="22624,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">
                      <v:group id="Group 1902592181" o:spid="_x0000_s126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">
                        <v:oval id="Oval 287767315" o:spid="_x0000_s126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" fillcolor="#168489" stroked="f" strokeweight="1pt">
                          <v:fill opacity="49087f"/>
                          <v:stroke joinstyle="miter"/>
                        </v:oval>
                        <v:shape id="Picture 1066265208" o:spid="_x0000_s126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">
                          <v:imagedata r:id="rId19" o:title="Target " gain="19661f" blacklevel="22938f"/>
                        </v:shape>
                      </v:group>
                      <v:shape id="TextBox 34" o:spid="_x0000_s1269" type="#_x0000_t202" style="position:absolute;left:38495;top:695;width:17552;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" filled="f" stroked="f">
                        <v:textbox style="mso-fit-shape-to-text:t">
                          <w:txbxContent>
                            <w:p w14:paraId="5FE98D9F" w14:textId="77777777" w:rsidR="005C1A82" w:rsidRPr="00BC6FB1" w:rsidRDefault="005C1A82" w:rsidP="005C1A8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70"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">
                      <v:oval id="Oval 784021875" o:spid="_x0000_s127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" fillcolor="#168489" stroked="f" strokeweight="1pt">
                        <v:fill opacity="49087f"/>
                        <v:stroke joinstyle="miter"/>
                      </v:oval>
                      <v:shape id="TextBox 34" o:spid="_x0000_s1272" type="#_x0000_t202" style="position:absolute;top:695;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" filled="f" stroked="f">
                        <v:textbox style="mso-fit-shape-to-text:t">
                          <w:txbxContent>
                            <w:p w14:paraId="1DEAF909" w14:textId="77777777" w:rsidR="005C1A82" w:rsidRPr="00BC6FB1" w:rsidRDefault="005C1A82" w:rsidP="005C1A8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760417235" o:spid="_x0000_s127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">
                        <v:imagedata r:id="rId20" o:title="Note " gain="19661f" blacklevel="22938f"/>
                      </v:shape>
                    </v:group>
                    <v:shape id="Text Box 2120631780" o:spid="_x0000_s1274"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" filled="f" stroked="f" strokeweight=".5pt">
                      <v:textbox>
                        <w:txbxContent>
                          <w:p w14:paraId="5A6093CD" w14:textId="77777777" w:rsidR="005C1A82" w:rsidRPr="00DE31C3" w:rsidRDefault="005C1A82" w:rsidP="005C1A82">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46130EE4" w14:textId="77777777" w:rsidR="005C1A82" w:rsidRPr="00387074" w:rsidRDefault="005C1A82" w:rsidP="005C1A82">
                            <w:pPr>
                              <w:pStyle w:val="a5"/>
                              <w:spacing w:line="240" w:lineRule="auto"/>
                              <w:ind w:left="576"/>
                              <w:rPr>
                                <w:rFonts w:ascii="Sakkal Majalla" w:eastAsia="GE Dinar One" w:hAnsi="Sakkal Majalla" w:cs="Sakkal Majalla"/>
                                <w:kern w:val="24"/>
                                <w:sz w:val="40"/>
                                <w:szCs w:val="40"/>
                              </w:rPr>
                            </w:pPr>
                            <w:r w:rsidRPr="00387074">
                              <w:rPr>
                                <w:rFonts w:ascii="Sakkal Majalla" w:eastAsia="GE Dinar One" w:hAnsi="Sakkal Majalla" w:cs="Sakkal Majalla" w:hint="cs"/>
                                <w:kern w:val="24"/>
                                <w:sz w:val="40"/>
                                <w:szCs w:val="40"/>
                                <w:rtl/>
                              </w:rPr>
                              <w:t xml:space="preserve">فهم </w:t>
                            </w:r>
                            <w:r w:rsidRPr="008D5AD8">
                              <w:rPr>
                                <w:rFonts w:ascii="Sakkal Majalla" w:eastAsia="GE Dinar One" w:hAnsi="Sakkal Majalla" w:cs="Sakkal Majalla"/>
                                <w:kern w:val="24"/>
                                <w:sz w:val="40"/>
                                <w:szCs w:val="40"/>
                                <w:rtl/>
                              </w:rPr>
                              <w:t>مهارات الإلقاء والتقديم.</w:t>
                            </w:r>
                          </w:p>
                        </w:txbxContent>
                      </v:textbox>
                    </v:shape>
                    <v:shape id="Text Box 1831120077" o:spid="_x0000_s1275" type="#_x0000_t202" style="position:absolute;left:-15638;top:7120;width:38100;height:5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" filled="f" stroked="f" strokeweight=".5pt">
                      <v:textbox>
                        <w:txbxContent>
                          <w:p w14:paraId="642F1E7D" w14:textId="77777777" w:rsidR="005C1A82" w:rsidRPr="008D5AD8" w:rsidRDefault="005C1A82">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إعداد العروض المهنية.</w:t>
                            </w:r>
                          </w:p>
                          <w:p w14:paraId="7EB17D32" w14:textId="77777777" w:rsidR="005C1A82" w:rsidRPr="008D5AD8" w:rsidRDefault="005C1A82">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تنظيم المحتوى بفعالية.</w:t>
                            </w:r>
                          </w:p>
                          <w:p w14:paraId="7A1CD48E" w14:textId="77777777" w:rsidR="005C1A82" w:rsidRPr="008D5AD8" w:rsidRDefault="005C1A82">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مهارات الإلقاء والتقديم.</w:t>
                            </w:r>
                          </w:p>
                          <w:p w14:paraId="3F135348" w14:textId="77777777" w:rsidR="005C1A82" w:rsidRPr="008D5AD8" w:rsidRDefault="005C1A82">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التعامل مع الجمهور.</w:t>
                            </w:r>
                          </w:p>
                          <w:p w14:paraId="636EC932" w14:textId="77777777" w:rsidR="005C1A82" w:rsidRPr="00902E99" w:rsidRDefault="005C1A82">
                            <w:pPr>
                              <w:pStyle w:val="a5"/>
                              <w:numPr>
                                <w:ilvl w:val="0"/>
                                <w:numId w:val="17"/>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إدارة الأسئلة والمداخلات.</w:t>
                            </w:r>
                          </w:p>
                        </w:txbxContent>
                      </v:textbox>
                    </v:shape>
                  </v:group>
                  <v:group id="Group 1591611461" o:spid="_x0000_s1276" style="position:absolute;left:-4637;top:-3706;width:66260;height:19460" coordorigin="-4637,-3706" coordsize="66260,1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">
                    <v:shape id="Picture 1367984414" o:spid="_x0000_s1277"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">
                      <v:imagedata r:id="rId21" o:title="Calendar " recolortarget="black"/>
                    </v:shape>
                    <v:shape id="TextBox 34" o:spid="_x0000_s1278" type="#_x0000_t202" style="position:absolute;left:50097;top:7092;width:11526;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" filled="f" stroked="f">
                      <v:textbox style="mso-fit-shape-to-text:t">
                        <w:txbxContent>
                          <w:p w14:paraId="2C296D6A" w14:textId="77777777" w:rsidR="005C1A82" w:rsidRPr="005C1A82" w:rsidRDefault="005C1A82" w:rsidP="005C1A82">
                            <w:pPr>
                              <w:spacing w:line="240" w:lineRule="auto"/>
                              <w:jc w:val="center"/>
                              <w:rPr>
                                <w:rFonts w:ascii="Adobe Arabic" w:eastAsia="GE Dinar One" w:hAnsi="Adobe Arabic" w:cs="Adobe Arabic"/>
                                <w:b/>
                                <w:bCs/>
                                <w:color w:val="C00000"/>
                                <w:kern w:val="24"/>
                                <w:sz w:val="56"/>
                                <w:szCs w:val="56"/>
                                <w:lang w:bidi="ar-SY"/>
                              </w:rPr>
                            </w:pPr>
                            <w:r w:rsidRPr="005C1A82">
                              <w:rPr>
                                <w:rFonts w:ascii="Adobe Arabic" w:eastAsia="GE Dinar One" w:hAnsi="Adobe Arabic" w:cs="Adobe Arabic" w:hint="cs"/>
                                <w:b/>
                                <w:bCs/>
                                <w:color w:val="C00000"/>
                                <w:kern w:val="24"/>
                                <w:sz w:val="56"/>
                                <w:szCs w:val="56"/>
                                <w:rtl/>
                                <w:lang w:bidi="ar-SY"/>
                              </w:rPr>
                              <w:t xml:space="preserve">اليوم الرابع </w:t>
                            </w:r>
                          </w:p>
                        </w:txbxContent>
                      </v:textbox>
                    </v:shape>
                    <v:shape id="TextBox 34" o:spid="_x0000_s1279" type="#_x0000_t202" style="position:absolute;left:24850;top:-3706;width:24302;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" filled="f" stroked="f">
                      <v:textbox style="mso-fit-shape-to-text:t">
                        <w:txbxContent>
                          <w:p w14:paraId="4C5744B6" w14:textId="77777777" w:rsidR="005C1A82" w:rsidRPr="00CA7C57" w:rsidRDefault="005C1A82" w:rsidP="005C1A82">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الثالثة</w:t>
                            </w:r>
                          </w:p>
                        </w:txbxContent>
                      </v:textbox>
                    </v:shape>
                    <v:shape id="TextBox 34" o:spid="_x0000_s1280" type="#_x0000_t202" style="position:absolute;left:-4637;top:7190;width:54477;height:5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" filled="f" stroked="f">
                      <v:textbox style="mso-fit-shape-to-text:t">
                        <w:txbxContent>
                          <w:p w14:paraId="4AF3E5B7" w14:textId="77777777" w:rsidR="005C1A82" w:rsidRPr="0075673C" w:rsidRDefault="005C1A82" w:rsidP="005C1A82">
                            <w:pPr>
                              <w:jc w:val="center"/>
                              <w:rPr>
                                <w:rFonts w:asciiTheme="majorHAnsi" w:eastAsia="GE Dinar One" w:hAnsiTheme="majorHAnsi" w:cstheme="majorHAnsi"/>
                                <w:b/>
                                <w:bCs/>
                                <w:kern w:val="24"/>
                                <w:sz w:val="52"/>
                                <w:szCs w:val="52"/>
                                <w:lang w:bidi="ar-SY"/>
                              </w:rPr>
                            </w:pPr>
                            <w:r w:rsidRPr="008D5AD8">
                              <w:rPr>
                                <w:rFonts w:asciiTheme="majorHAnsi" w:eastAsia="GE Dinar One" w:hAnsiTheme="majorHAnsi" w:cs="Calibri Light"/>
                                <w:b/>
                                <w:bCs/>
                                <w:kern w:val="24"/>
                                <w:sz w:val="52"/>
                                <w:szCs w:val="52"/>
                                <w:rtl/>
                                <w:lang w:bidi="ar-SY"/>
                              </w:rPr>
                              <w:t>مهارات العرض والتقديم</w:t>
                            </w:r>
                          </w:p>
                        </w:txbxContent>
                      </v:textbox>
                    </v:shape>
                  </v:group>
                </v:group>
                <v:shape id="Picture 9" o:spid="_x0000_s1281"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">
                  <v:imagedata r:id="rId28" o:title="" croptop="8759f" cropbottom="38800f" cropleft=".5" cropright="5314f" chromakey="#ebe9ec"/>
                </v:shape>
                <w10:wrap anchorx="page"/>
              </v:group>
            </w:pict>
          </mc:Fallback>
        </mc:AlternateContent>
      </w:r>
    </w:p>
    <w:p w14:paraId="3B7B2ABC" w14:textId="77777777" w:rsidR="003D08BA" w:rsidRDefault="003D08BA" w:rsidP="00E32711">
      <w:pPr>
        <w:spacing w:after="200"/>
        <w:rPr>
          <w:rFonts w:ascii="Sakkal Majalla" w:eastAsia="Times New Roman" w:hAnsi="Sakkal Majalla"/>
          <w:b/>
          <w:bCs/>
          <w:color w:val="auto"/>
          <w:sz w:val="48"/>
          <w:szCs w:val="36"/>
          <w:rtl/>
        </w:rPr>
      </w:pPr>
    </w:p>
    <w:p w14:paraId="04F85665" w14:textId="77777777" w:rsidR="003D08BA" w:rsidRDefault="003D08BA" w:rsidP="00E32711">
      <w:pPr>
        <w:spacing w:after="200"/>
        <w:rPr>
          <w:rFonts w:ascii="Sakkal Majalla" w:eastAsia="Times New Roman" w:hAnsi="Sakkal Majalla"/>
          <w:b/>
          <w:bCs/>
          <w:color w:val="auto"/>
          <w:sz w:val="48"/>
          <w:szCs w:val="36"/>
          <w:rtl/>
        </w:rPr>
      </w:pPr>
    </w:p>
    <w:p w14:paraId="7DEF0CFB" w14:textId="77777777" w:rsidR="003D08BA" w:rsidRDefault="003D08BA" w:rsidP="00E32711">
      <w:pPr>
        <w:spacing w:after="200"/>
        <w:rPr>
          <w:rFonts w:ascii="Sakkal Majalla" w:eastAsia="Times New Roman" w:hAnsi="Sakkal Majalla"/>
          <w:b/>
          <w:bCs/>
          <w:color w:val="auto"/>
          <w:sz w:val="48"/>
          <w:szCs w:val="36"/>
          <w:rtl/>
        </w:rPr>
      </w:pPr>
    </w:p>
    <w:p w14:paraId="4EB56F98" w14:textId="77777777" w:rsidR="003D08BA" w:rsidRDefault="003D08BA" w:rsidP="00E32711">
      <w:pPr>
        <w:spacing w:after="200"/>
        <w:rPr>
          <w:rFonts w:ascii="Sakkal Majalla" w:eastAsia="Times New Roman" w:hAnsi="Sakkal Majalla"/>
          <w:b/>
          <w:bCs/>
          <w:color w:val="auto"/>
          <w:sz w:val="48"/>
          <w:szCs w:val="36"/>
          <w:rtl/>
        </w:rPr>
      </w:pPr>
    </w:p>
    <w:p w14:paraId="50761ED2" w14:textId="77777777" w:rsidR="003D08BA" w:rsidRDefault="003D08BA" w:rsidP="00E32711">
      <w:pPr>
        <w:spacing w:after="200"/>
        <w:rPr>
          <w:rFonts w:ascii="Sakkal Majalla" w:eastAsia="Times New Roman" w:hAnsi="Sakkal Majalla"/>
          <w:b/>
          <w:bCs/>
          <w:color w:val="auto"/>
          <w:sz w:val="48"/>
          <w:szCs w:val="36"/>
          <w:rtl/>
        </w:rPr>
      </w:pPr>
    </w:p>
    <w:p w14:paraId="517D38AF" w14:textId="77777777" w:rsidR="003D08BA" w:rsidRDefault="003D08BA" w:rsidP="00E32711">
      <w:pPr>
        <w:spacing w:after="200"/>
        <w:rPr>
          <w:rFonts w:ascii="Sakkal Majalla" w:eastAsia="Times New Roman" w:hAnsi="Sakkal Majalla"/>
          <w:b/>
          <w:bCs/>
          <w:color w:val="auto"/>
          <w:sz w:val="48"/>
          <w:szCs w:val="36"/>
          <w:rtl/>
        </w:rPr>
      </w:pPr>
    </w:p>
    <w:p w14:paraId="7DC350E8" w14:textId="77777777" w:rsidR="003D08BA" w:rsidRDefault="003D08BA" w:rsidP="00E32711">
      <w:pPr>
        <w:spacing w:after="200"/>
        <w:rPr>
          <w:rFonts w:ascii="Sakkal Majalla" w:eastAsia="Times New Roman" w:hAnsi="Sakkal Majalla"/>
          <w:b/>
          <w:bCs/>
          <w:color w:val="auto"/>
          <w:sz w:val="48"/>
          <w:szCs w:val="36"/>
          <w:rtl/>
        </w:rPr>
      </w:pPr>
    </w:p>
    <w:p w14:paraId="303B2A8E" w14:textId="77777777" w:rsidR="003D08BA" w:rsidRDefault="003D08BA" w:rsidP="00E32711">
      <w:pPr>
        <w:spacing w:after="200"/>
        <w:rPr>
          <w:rFonts w:ascii="Sakkal Majalla" w:eastAsia="Times New Roman" w:hAnsi="Sakkal Majalla"/>
          <w:b/>
          <w:bCs/>
          <w:color w:val="auto"/>
          <w:sz w:val="48"/>
          <w:szCs w:val="36"/>
          <w:rtl/>
        </w:rPr>
      </w:pPr>
    </w:p>
    <w:p w14:paraId="67F95420" w14:textId="77777777" w:rsidR="003D08BA" w:rsidRDefault="003D08BA" w:rsidP="00E32711">
      <w:pPr>
        <w:spacing w:after="200"/>
        <w:rPr>
          <w:rFonts w:ascii="Sakkal Majalla" w:eastAsia="Times New Roman" w:hAnsi="Sakkal Majalla"/>
          <w:b/>
          <w:bCs/>
          <w:color w:val="auto"/>
          <w:sz w:val="48"/>
          <w:szCs w:val="36"/>
          <w:rtl/>
        </w:rPr>
      </w:pPr>
    </w:p>
    <w:p w14:paraId="719E6275" w14:textId="77777777" w:rsidR="003D08BA" w:rsidRDefault="003D08BA" w:rsidP="00E32711">
      <w:pPr>
        <w:spacing w:after="200"/>
        <w:rPr>
          <w:rFonts w:ascii="Sakkal Majalla" w:eastAsia="Times New Roman" w:hAnsi="Sakkal Majalla"/>
          <w:b/>
          <w:bCs/>
          <w:color w:val="auto"/>
          <w:sz w:val="48"/>
          <w:szCs w:val="36"/>
          <w:rtl/>
        </w:rPr>
      </w:pPr>
    </w:p>
    <w:p w14:paraId="3FFBE1E0" w14:textId="77777777" w:rsidR="003D08BA" w:rsidRDefault="003D08BA" w:rsidP="00E32711">
      <w:pPr>
        <w:spacing w:after="200"/>
        <w:rPr>
          <w:rFonts w:ascii="Sakkal Majalla" w:eastAsia="Times New Roman" w:hAnsi="Sakkal Majalla"/>
          <w:b/>
          <w:bCs/>
          <w:color w:val="auto"/>
          <w:sz w:val="48"/>
          <w:szCs w:val="36"/>
          <w:rtl/>
        </w:rPr>
      </w:pPr>
    </w:p>
    <w:p w14:paraId="7166A41F" w14:textId="77777777" w:rsidR="003D08BA" w:rsidRDefault="003D08BA" w:rsidP="00E32711">
      <w:pPr>
        <w:spacing w:after="200"/>
        <w:rPr>
          <w:rFonts w:ascii="Sakkal Majalla" w:eastAsia="Times New Roman" w:hAnsi="Sakkal Majalla"/>
          <w:b/>
          <w:bCs/>
          <w:color w:val="auto"/>
          <w:sz w:val="48"/>
          <w:szCs w:val="36"/>
          <w:rtl/>
        </w:rPr>
      </w:pPr>
    </w:p>
    <w:p w14:paraId="3A5A4B4B" w14:textId="77777777" w:rsidR="003D08BA" w:rsidRDefault="003D08BA" w:rsidP="00E32711">
      <w:pPr>
        <w:spacing w:after="200"/>
        <w:rPr>
          <w:rFonts w:ascii="Sakkal Majalla" w:eastAsia="Times New Roman" w:hAnsi="Sakkal Majalla"/>
          <w:b/>
          <w:bCs/>
          <w:color w:val="auto"/>
          <w:sz w:val="48"/>
          <w:szCs w:val="36"/>
          <w:rtl/>
        </w:rPr>
      </w:pPr>
    </w:p>
    <w:p w14:paraId="742E0ACB" w14:textId="77777777" w:rsidR="003D08BA" w:rsidRDefault="003D08BA" w:rsidP="00E32711">
      <w:pPr>
        <w:spacing w:after="200"/>
        <w:rPr>
          <w:rFonts w:ascii="Sakkal Majalla" w:eastAsia="Times New Roman" w:hAnsi="Sakkal Majalla"/>
          <w:b/>
          <w:bCs/>
          <w:color w:val="auto"/>
          <w:sz w:val="48"/>
          <w:szCs w:val="36"/>
          <w:rtl/>
        </w:rPr>
      </w:pPr>
    </w:p>
    <w:p w14:paraId="14D4724F" w14:textId="77777777" w:rsidR="003D08BA" w:rsidRDefault="003D08BA" w:rsidP="00E32711">
      <w:pPr>
        <w:spacing w:after="200"/>
        <w:rPr>
          <w:rFonts w:ascii="Sakkal Majalla" w:eastAsia="Times New Roman" w:hAnsi="Sakkal Majalla"/>
          <w:b/>
          <w:bCs/>
          <w:color w:val="auto"/>
          <w:sz w:val="48"/>
          <w:szCs w:val="36"/>
          <w:rtl/>
        </w:rPr>
      </w:pPr>
    </w:p>
    <w:p w14:paraId="5A963B51" w14:textId="77777777" w:rsidR="003D08BA" w:rsidRDefault="003D08BA" w:rsidP="00E32711">
      <w:pPr>
        <w:spacing w:after="200"/>
        <w:rPr>
          <w:rFonts w:ascii="Sakkal Majalla" w:eastAsia="Times New Roman" w:hAnsi="Sakkal Majalla"/>
          <w:b/>
          <w:bCs/>
          <w:color w:val="auto"/>
          <w:sz w:val="48"/>
          <w:szCs w:val="36"/>
          <w:rtl/>
        </w:rPr>
      </w:pPr>
    </w:p>
    <w:p w14:paraId="39F0FF35" w14:textId="77777777" w:rsidR="003D08BA" w:rsidRDefault="003D08BA" w:rsidP="00E32711">
      <w:pPr>
        <w:spacing w:after="200"/>
        <w:rPr>
          <w:rFonts w:ascii="Sakkal Majalla" w:eastAsia="Times New Roman" w:hAnsi="Sakkal Majalla"/>
          <w:b/>
          <w:bCs/>
          <w:color w:val="auto"/>
          <w:sz w:val="48"/>
          <w:szCs w:val="36"/>
          <w:rtl/>
        </w:rPr>
      </w:pPr>
    </w:p>
    <w:p w14:paraId="0A0271C7" w14:textId="77777777" w:rsidR="00616AF0" w:rsidRPr="00616AF0" w:rsidRDefault="00616AF0" w:rsidP="00616AF0">
      <w:pPr>
        <w:spacing w:after="200" w:line="240" w:lineRule="auto"/>
        <w:jc w:val="center"/>
        <w:rPr>
          <w:rFonts w:ascii="Sakkal Majalla" w:eastAsia="Times New Roman" w:hAnsi="Sakkal Majalla"/>
          <w:b/>
          <w:bCs/>
          <w:color w:val="006666"/>
          <w:sz w:val="72"/>
          <w:szCs w:val="48"/>
          <w:lang w:val="en-GB"/>
        </w:rPr>
      </w:pPr>
      <w:r w:rsidRPr="00616AF0">
        <w:rPr>
          <w:rFonts w:ascii="Sakkal Majalla" w:eastAsia="Times New Roman" w:hAnsi="Sakkal Majalla"/>
          <w:b/>
          <w:bCs/>
          <w:color w:val="006666"/>
          <w:sz w:val="72"/>
          <w:szCs w:val="48"/>
          <w:rtl/>
        </w:rPr>
        <w:lastRenderedPageBreak/>
        <w:t>أولاً: إعداد العروض المهنية</w:t>
      </w:r>
    </w:p>
    <w:p w14:paraId="1AD3904C"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مقدمة</w:t>
      </w:r>
    </w:p>
    <w:p w14:paraId="41538582"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تُعد العروض المهنية من أهم وسائل التواصل المستخدمة في بيئات العمل الحديثة، حيث تعتمد المؤسسات على العروض التقديمية لنقل المعلومات، وعرض الخطط والمشروعات، وتقديم النتائج والتقارير، وعقد الاجتماعات، والتدريب، والتسويق، والتفاوض، والتواصل مع العملاء والشركاء</w:t>
      </w:r>
      <w:r w:rsidRPr="00616AF0">
        <w:rPr>
          <w:rFonts w:ascii="Sakkal Majalla" w:eastAsia="Times New Roman" w:hAnsi="Sakkal Majalla"/>
          <w:b/>
          <w:bCs/>
          <w:color w:val="auto"/>
          <w:sz w:val="48"/>
          <w:szCs w:val="36"/>
          <w:lang w:val="en-GB"/>
        </w:rPr>
        <w:t>.</w:t>
      </w:r>
    </w:p>
    <w:p w14:paraId="3C359429"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ولا يقتصر نجاح العرض المهني على امتلاك المعلومات فقط، بل يعتمد بدرجة كبيرة على طريقة إعداد العرض وتنظيمه وتقديمه بأسلوب احترافي يساعد على جذب انتباه الجمهور وتحقيق أهداف العرض</w:t>
      </w:r>
      <w:r w:rsidRPr="00616AF0">
        <w:rPr>
          <w:rFonts w:ascii="Sakkal Majalla" w:eastAsia="Times New Roman" w:hAnsi="Sakkal Majalla"/>
          <w:b/>
          <w:bCs/>
          <w:color w:val="auto"/>
          <w:sz w:val="48"/>
          <w:szCs w:val="36"/>
          <w:lang w:val="en-GB"/>
        </w:rPr>
        <w:t>.</w:t>
      </w:r>
    </w:p>
    <w:p w14:paraId="6E81AAC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فالعرض المهني الناجح هو الذي يستطيع إيصال الرسالة بوضوح وإقناع الحضور وتحفيزهم على التفاعل واتخاذ الإجراءات المطلوبة</w:t>
      </w:r>
      <w:r w:rsidRPr="00616AF0">
        <w:rPr>
          <w:rFonts w:ascii="Sakkal Majalla" w:eastAsia="Times New Roman" w:hAnsi="Sakkal Majalla"/>
          <w:b/>
          <w:bCs/>
          <w:color w:val="auto"/>
          <w:sz w:val="48"/>
          <w:szCs w:val="36"/>
          <w:lang w:val="en-GB"/>
        </w:rPr>
        <w:t>.</w:t>
      </w:r>
    </w:p>
    <w:p w14:paraId="7F80A159" w14:textId="77777777" w:rsidR="00616AF0" w:rsidRPr="00616AF0" w:rsidRDefault="00616AF0" w:rsidP="00616AF0">
      <w:pPr>
        <w:spacing w:after="200" w:line="240" w:lineRule="auto"/>
        <w:rPr>
          <w:rFonts w:ascii="Sakkal Majalla" w:eastAsia="Times New Roman" w:hAnsi="Sakkal Majalla"/>
          <w:b/>
          <w:bCs/>
          <w:color w:val="C00000"/>
          <w:sz w:val="48"/>
          <w:szCs w:val="36"/>
          <w:lang w:val="en-GB"/>
        </w:rPr>
      </w:pPr>
      <w:r w:rsidRPr="00616AF0">
        <w:rPr>
          <w:rFonts w:ascii="Sakkal Majalla" w:eastAsia="Times New Roman" w:hAnsi="Sakkal Majalla"/>
          <w:b/>
          <w:bCs/>
          <w:color w:val="C00000"/>
          <w:sz w:val="48"/>
          <w:szCs w:val="36"/>
          <w:rtl/>
        </w:rPr>
        <w:t>مفهوم العروض المهنية</w:t>
      </w:r>
    </w:p>
    <w:p w14:paraId="04BAE1A0"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العرض المهني هو</w:t>
      </w:r>
      <w:r w:rsidRPr="00616AF0">
        <w:rPr>
          <w:rFonts w:ascii="Sakkal Majalla" w:eastAsia="Times New Roman" w:hAnsi="Sakkal Majalla"/>
          <w:b/>
          <w:bCs/>
          <w:color w:val="auto"/>
          <w:sz w:val="48"/>
          <w:szCs w:val="36"/>
          <w:lang w:val="en-GB"/>
        </w:rPr>
        <w:t>:</w:t>
      </w:r>
    </w:p>
    <w:p w14:paraId="106E6835"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lang w:val="en-GB"/>
        </w:rPr>
        <w:t>"</w:t>
      </w:r>
      <w:r w:rsidRPr="00616AF0">
        <w:rPr>
          <w:rFonts w:ascii="Sakkal Majalla" w:eastAsia="Times New Roman" w:hAnsi="Sakkal Majalla"/>
          <w:b/>
          <w:bCs/>
          <w:color w:val="auto"/>
          <w:sz w:val="48"/>
          <w:szCs w:val="36"/>
          <w:rtl/>
        </w:rPr>
        <w:t>عملية تقديم معلومات أو أفكار أو نتائج أو مقترحات إلى مجموعة من الأشخاص باستخدام أساليب تواصل منظمة ووسائل عرض مناسبة بهدف الإقناع أو التوضيح أو اتخاذ القرار</w:t>
      </w:r>
      <w:r w:rsidRPr="00616AF0">
        <w:rPr>
          <w:rFonts w:ascii="Sakkal Majalla" w:eastAsia="Times New Roman" w:hAnsi="Sakkal Majalla"/>
          <w:b/>
          <w:bCs/>
          <w:color w:val="auto"/>
          <w:sz w:val="48"/>
          <w:szCs w:val="36"/>
          <w:lang w:val="en-GB"/>
        </w:rPr>
        <w:t>."</w:t>
      </w:r>
    </w:p>
    <w:p w14:paraId="76A06BC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أهمية العروض المهنية</w:t>
      </w:r>
    </w:p>
    <w:p w14:paraId="0352B54A" w14:textId="2CBFCB6F"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616AF0">
        <w:rPr>
          <w:rFonts w:ascii="Sakkal Majalla" w:eastAsia="Times New Roman" w:hAnsi="Sakkal Majalla"/>
          <w:b/>
          <w:bCs/>
          <w:color w:val="auto"/>
          <w:sz w:val="48"/>
          <w:szCs w:val="36"/>
          <w:rtl/>
        </w:rPr>
        <w:t>نقل المعلومات بوضوح</w:t>
      </w:r>
    </w:p>
    <w:p w14:paraId="17019A32"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تساعد العروض على شرح المعلومات المعقدة بصورة مبسطة</w:t>
      </w:r>
      <w:r w:rsidRPr="00616AF0">
        <w:rPr>
          <w:rFonts w:ascii="Sakkal Majalla" w:eastAsia="Times New Roman" w:hAnsi="Sakkal Majalla"/>
          <w:b/>
          <w:bCs/>
          <w:color w:val="auto"/>
          <w:sz w:val="48"/>
          <w:szCs w:val="36"/>
          <w:lang w:val="en-GB"/>
        </w:rPr>
        <w:t>.</w:t>
      </w:r>
    </w:p>
    <w:p w14:paraId="3385407E" w14:textId="525A1C8D"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دعم اتخاذ القرار</w:t>
      </w:r>
    </w:p>
    <w:p w14:paraId="1A07E17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lastRenderedPageBreak/>
        <w:t>توفر البيانات والتحليلات اللازمة لاتخاذ القرارات</w:t>
      </w:r>
      <w:r w:rsidRPr="00616AF0">
        <w:rPr>
          <w:rFonts w:ascii="Sakkal Majalla" w:eastAsia="Times New Roman" w:hAnsi="Sakkal Majalla"/>
          <w:b/>
          <w:bCs/>
          <w:color w:val="auto"/>
          <w:sz w:val="48"/>
          <w:szCs w:val="36"/>
          <w:lang w:val="en-GB"/>
        </w:rPr>
        <w:t>.</w:t>
      </w:r>
    </w:p>
    <w:p w14:paraId="3B6154D8" w14:textId="22CC2036"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تعزيز الإقناع والتأثير</w:t>
      </w:r>
    </w:p>
    <w:p w14:paraId="2000A84E"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تمكن المتحدث من عرض أفكاره بطريقة مقنعة</w:t>
      </w:r>
      <w:r w:rsidRPr="00616AF0">
        <w:rPr>
          <w:rFonts w:ascii="Sakkal Majalla" w:eastAsia="Times New Roman" w:hAnsi="Sakkal Majalla"/>
          <w:b/>
          <w:bCs/>
          <w:color w:val="auto"/>
          <w:sz w:val="48"/>
          <w:szCs w:val="36"/>
          <w:lang w:val="en-GB"/>
        </w:rPr>
        <w:t>.</w:t>
      </w:r>
    </w:p>
    <w:p w14:paraId="544576E6" w14:textId="7E92E9CC"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تحسين التواصل المؤسسي</w:t>
      </w:r>
    </w:p>
    <w:p w14:paraId="07EF4919"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تساهم في توحيد الفهم بين العاملين والإدارات</w:t>
      </w:r>
      <w:r w:rsidRPr="00616AF0">
        <w:rPr>
          <w:rFonts w:ascii="Sakkal Majalla" w:eastAsia="Times New Roman" w:hAnsi="Sakkal Majalla"/>
          <w:b/>
          <w:bCs/>
          <w:color w:val="auto"/>
          <w:sz w:val="48"/>
          <w:szCs w:val="36"/>
          <w:lang w:val="en-GB"/>
        </w:rPr>
        <w:t>.</w:t>
      </w:r>
    </w:p>
    <w:p w14:paraId="01D3FB02" w14:textId="00ABA4B2"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5.</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إبراز الاحترافية</w:t>
      </w:r>
    </w:p>
    <w:p w14:paraId="3C5134AC"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تعكس مستوى كفاءة وخبرة مقدم العرض</w:t>
      </w:r>
      <w:r w:rsidRPr="00616AF0">
        <w:rPr>
          <w:rFonts w:ascii="Sakkal Majalla" w:eastAsia="Times New Roman" w:hAnsi="Sakkal Majalla"/>
          <w:b/>
          <w:bCs/>
          <w:color w:val="auto"/>
          <w:sz w:val="48"/>
          <w:szCs w:val="36"/>
          <w:lang w:val="en-GB"/>
        </w:rPr>
        <w:t>.</w:t>
      </w:r>
    </w:p>
    <w:p w14:paraId="125E8621" w14:textId="77777777" w:rsidR="00616AF0" w:rsidRPr="00616AF0" w:rsidRDefault="00616AF0" w:rsidP="00616AF0">
      <w:pPr>
        <w:spacing w:after="200" w:line="240" w:lineRule="auto"/>
        <w:rPr>
          <w:rFonts w:ascii="Sakkal Majalla" w:eastAsia="Times New Roman" w:hAnsi="Sakkal Majalla"/>
          <w:b/>
          <w:bCs/>
          <w:color w:val="C00000"/>
          <w:sz w:val="48"/>
          <w:szCs w:val="36"/>
          <w:lang w:val="en-GB"/>
        </w:rPr>
      </w:pPr>
      <w:r w:rsidRPr="00616AF0">
        <w:rPr>
          <w:rFonts w:ascii="Sakkal Majalla" w:eastAsia="Times New Roman" w:hAnsi="Sakkal Majalla"/>
          <w:b/>
          <w:bCs/>
          <w:color w:val="C00000"/>
          <w:sz w:val="48"/>
          <w:szCs w:val="36"/>
          <w:rtl/>
        </w:rPr>
        <w:t>أنواع العروض المهنية</w:t>
      </w:r>
    </w:p>
    <w:p w14:paraId="4F4C49B9"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العروض التعريفية</w:t>
      </w:r>
    </w:p>
    <w:p w14:paraId="3CB51EB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تهدف إلى تقديم معلومات عامة عن مؤسسة أو مشروع أو منتج</w:t>
      </w:r>
      <w:r w:rsidRPr="00616AF0">
        <w:rPr>
          <w:rFonts w:ascii="Sakkal Majalla" w:eastAsia="Times New Roman" w:hAnsi="Sakkal Majalla"/>
          <w:b/>
          <w:bCs/>
          <w:color w:val="auto"/>
          <w:sz w:val="48"/>
          <w:szCs w:val="36"/>
          <w:lang w:val="en-GB"/>
        </w:rPr>
        <w:t>.</w:t>
      </w:r>
    </w:p>
    <w:p w14:paraId="0B682A86"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العروض التدريبية</w:t>
      </w:r>
    </w:p>
    <w:p w14:paraId="36341A9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تُستخدم لنقل المعرفة وتنمية المهارات</w:t>
      </w:r>
      <w:r w:rsidRPr="00616AF0">
        <w:rPr>
          <w:rFonts w:ascii="Sakkal Majalla" w:eastAsia="Times New Roman" w:hAnsi="Sakkal Majalla"/>
          <w:b/>
          <w:bCs/>
          <w:color w:val="auto"/>
          <w:sz w:val="48"/>
          <w:szCs w:val="36"/>
          <w:lang w:val="en-GB"/>
        </w:rPr>
        <w:t>.</w:t>
      </w:r>
    </w:p>
    <w:p w14:paraId="07EBF5E2"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العروض الإقناعية</w:t>
      </w:r>
    </w:p>
    <w:p w14:paraId="0244A45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تركز على التأثير في الحضور ودفعهم لاتخاذ قرار معين</w:t>
      </w:r>
      <w:r w:rsidRPr="00616AF0">
        <w:rPr>
          <w:rFonts w:ascii="Sakkal Majalla" w:eastAsia="Times New Roman" w:hAnsi="Sakkal Majalla"/>
          <w:b/>
          <w:bCs/>
          <w:color w:val="auto"/>
          <w:sz w:val="48"/>
          <w:szCs w:val="36"/>
          <w:lang w:val="en-GB"/>
        </w:rPr>
        <w:t>.</w:t>
      </w:r>
    </w:p>
    <w:p w14:paraId="1E614ACA"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العروض التحليلية</w:t>
      </w:r>
    </w:p>
    <w:p w14:paraId="157EEF2B"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تعرض نتائج الدراسات والتقارير والتحليلات</w:t>
      </w:r>
      <w:r w:rsidRPr="00616AF0">
        <w:rPr>
          <w:rFonts w:ascii="Sakkal Majalla" w:eastAsia="Times New Roman" w:hAnsi="Sakkal Majalla"/>
          <w:b/>
          <w:bCs/>
          <w:color w:val="auto"/>
          <w:sz w:val="48"/>
          <w:szCs w:val="36"/>
          <w:lang w:val="en-GB"/>
        </w:rPr>
        <w:t>.</w:t>
      </w:r>
    </w:p>
    <w:p w14:paraId="41AA0F8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العروض التسويقية</w:t>
      </w:r>
    </w:p>
    <w:p w14:paraId="3423604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تُستخدم للترويج للمنتجات والخدمات</w:t>
      </w:r>
      <w:r w:rsidRPr="00616AF0">
        <w:rPr>
          <w:rFonts w:ascii="Sakkal Majalla" w:eastAsia="Times New Roman" w:hAnsi="Sakkal Majalla"/>
          <w:b/>
          <w:bCs/>
          <w:color w:val="auto"/>
          <w:sz w:val="48"/>
          <w:szCs w:val="36"/>
          <w:lang w:val="en-GB"/>
        </w:rPr>
        <w:t>.</w:t>
      </w:r>
    </w:p>
    <w:p w14:paraId="4C31454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lastRenderedPageBreak/>
        <w:t>مراحل إعداد العرض المهني</w:t>
      </w:r>
    </w:p>
    <w:p w14:paraId="193BAB8F"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المرحلة الأولى: تحديد الهدف</w:t>
      </w:r>
    </w:p>
    <w:p w14:paraId="21313C9B"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قبل إعداد العرض يجب الإجابة عن الأسئلة التالية</w:t>
      </w:r>
      <w:r w:rsidRPr="00616AF0">
        <w:rPr>
          <w:rFonts w:ascii="Sakkal Majalla" w:eastAsia="Times New Roman" w:hAnsi="Sakkal Majalla"/>
          <w:b/>
          <w:bCs/>
          <w:color w:val="auto"/>
          <w:sz w:val="48"/>
          <w:szCs w:val="36"/>
          <w:lang w:val="en-GB"/>
        </w:rPr>
        <w:t>:</w:t>
      </w:r>
    </w:p>
    <w:p w14:paraId="78EECDDD" w14:textId="77777777" w:rsidR="00616AF0" w:rsidRPr="00616AF0" w:rsidRDefault="00616AF0">
      <w:pPr>
        <w:numPr>
          <w:ilvl w:val="0"/>
          <w:numId w:val="100"/>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ما الهدف من العرض؟</w:t>
      </w:r>
    </w:p>
    <w:p w14:paraId="7C5C8307" w14:textId="77777777" w:rsidR="00616AF0" w:rsidRPr="00616AF0" w:rsidRDefault="00616AF0">
      <w:pPr>
        <w:numPr>
          <w:ilvl w:val="0"/>
          <w:numId w:val="100"/>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ما الرسالة الأساسية؟</w:t>
      </w:r>
    </w:p>
    <w:p w14:paraId="041BAB8B" w14:textId="77777777" w:rsidR="00616AF0" w:rsidRPr="00616AF0" w:rsidRDefault="00616AF0">
      <w:pPr>
        <w:numPr>
          <w:ilvl w:val="0"/>
          <w:numId w:val="100"/>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ما النتيجة المطلوبة؟</w:t>
      </w:r>
    </w:p>
    <w:p w14:paraId="34909AAF"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المرحلة الثانية: معرفة الجمهور</w:t>
      </w:r>
    </w:p>
    <w:p w14:paraId="2A8B055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يجب التعرف على</w:t>
      </w:r>
      <w:r w:rsidRPr="00616AF0">
        <w:rPr>
          <w:rFonts w:ascii="Sakkal Majalla" w:eastAsia="Times New Roman" w:hAnsi="Sakkal Majalla"/>
          <w:b/>
          <w:bCs/>
          <w:color w:val="auto"/>
          <w:sz w:val="48"/>
          <w:szCs w:val="36"/>
          <w:lang w:val="en-GB"/>
        </w:rPr>
        <w:t>:</w:t>
      </w:r>
    </w:p>
    <w:p w14:paraId="3258A54F" w14:textId="77777777" w:rsidR="00616AF0" w:rsidRPr="00616AF0" w:rsidRDefault="00616AF0">
      <w:pPr>
        <w:numPr>
          <w:ilvl w:val="0"/>
          <w:numId w:val="101"/>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خلفية الحضور</w:t>
      </w:r>
      <w:r w:rsidRPr="00616AF0">
        <w:rPr>
          <w:rFonts w:ascii="Sakkal Majalla" w:eastAsia="Times New Roman" w:hAnsi="Sakkal Majalla"/>
          <w:b/>
          <w:bCs/>
          <w:color w:val="auto"/>
          <w:sz w:val="48"/>
          <w:szCs w:val="36"/>
          <w:lang w:val="en-GB"/>
        </w:rPr>
        <w:t>.</w:t>
      </w:r>
    </w:p>
    <w:p w14:paraId="0DCAA537" w14:textId="77777777" w:rsidR="00616AF0" w:rsidRPr="00616AF0" w:rsidRDefault="00616AF0">
      <w:pPr>
        <w:numPr>
          <w:ilvl w:val="0"/>
          <w:numId w:val="101"/>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احتياجاتهم</w:t>
      </w:r>
      <w:r w:rsidRPr="00616AF0">
        <w:rPr>
          <w:rFonts w:ascii="Sakkal Majalla" w:eastAsia="Times New Roman" w:hAnsi="Sakkal Majalla"/>
          <w:b/>
          <w:bCs/>
          <w:color w:val="auto"/>
          <w:sz w:val="48"/>
          <w:szCs w:val="36"/>
          <w:lang w:val="en-GB"/>
        </w:rPr>
        <w:t>.</w:t>
      </w:r>
    </w:p>
    <w:p w14:paraId="3230D678" w14:textId="77777777" w:rsidR="00616AF0" w:rsidRPr="00616AF0" w:rsidRDefault="00616AF0">
      <w:pPr>
        <w:numPr>
          <w:ilvl w:val="0"/>
          <w:numId w:val="101"/>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اهتماماتهم</w:t>
      </w:r>
      <w:r w:rsidRPr="00616AF0">
        <w:rPr>
          <w:rFonts w:ascii="Sakkal Majalla" w:eastAsia="Times New Roman" w:hAnsi="Sakkal Majalla"/>
          <w:b/>
          <w:bCs/>
          <w:color w:val="auto"/>
          <w:sz w:val="48"/>
          <w:szCs w:val="36"/>
          <w:lang w:val="en-GB"/>
        </w:rPr>
        <w:t>.</w:t>
      </w:r>
    </w:p>
    <w:p w14:paraId="16A088DF" w14:textId="77777777" w:rsidR="00616AF0" w:rsidRPr="00616AF0" w:rsidRDefault="00616AF0">
      <w:pPr>
        <w:numPr>
          <w:ilvl w:val="0"/>
          <w:numId w:val="101"/>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مستوى معرفتهم بالموضوع</w:t>
      </w:r>
      <w:r w:rsidRPr="00616AF0">
        <w:rPr>
          <w:rFonts w:ascii="Sakkal Majalla" w:eastAsia="Times New Roman" w:hAnsi="Sakkal Majalla"/>
          <w:b/>
          <w:bCs/>
          <w:color w:val="auto"/>
          <w:sz w:val="48"/>
          <w:szCs w:val="36"/>
          <w:lang w:val="en-GB"/>
        </w:rPr>
        <w:t>.</w:t>
      </w:r>
    </w:p>
    <w:p w14:paraId="27AF8D3C"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المرحلة الثالثة: جمع المعلومات</w:t>
      </w:r>
    </w:p>
    <w:p w14:paraId="14C9EF72"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يشمل ذلك</w:t>
      </w:r>
      <w:r w:rsidRPr="00616AF0">
        <w:rPr>
          <w:rFonts w:ascii="Sakkal Majalla" w:eastAsia="Times New Roman" w:hAnsi="Sakkal Majalla"/>
          <w:b/>
          <w:bCs/>
          <w:color w:val="auto"/>
          <w:sz w:val="48"/>
          <w:szCs w:val="36"/>
          <w:lang w:val="en-GB"/>
        </w:rPr>
        <w:t>:</w:t>
      </w:r>
    </w:p>
    <w:p w14:paraId="21F3A82E" w14:textId="77777777" w:rsidR="00616AF0" w:rsidRPr="00616AF0" w:rsidRDefault="00616AF0">
      <w:pPr>
        <w:numPr>
          <w:ilvl w:val="0"/>
          <w:numId w:val="10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البيانات</w:t>
      </w:r>
      <w:r w:rsidRPr="00616AF0">
        <w:rPr>
          <w:rFonts w:ascii="Sakkal Majalla" w:eastAsia="Times New Roman" w:hAnsi="Sakkal Majalla"/>
          <w:b/>
          <w:bCs/>
          <w:color w:val="auto"/>
          <w:sz w:val="48"/>
          <w:szCs w:val="36"/>
          <w:lang w:val="en-GB"/>
        </w:rPr>
        <w:t>.</w:t>
      </w:r>
    </w:p>
    <w:p w14:paraId="1B87B64B" w14:textId="77777777" w:rsidR="00616AF0" w:rsidRPr="00616AF0" w:rsidRDefault="00616AF0">
      <w:pPr>
        <w:numPr>
          <w:ilvl w:val="0"/>
          <w:numId w:val="10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الإحصاءات</w:t>
      </w:r>
      <w:r w:rsidRPr="00616AF0">
        <w:rPr>
          <w:rFonts w:ascii="Sakkal Majalla" w:eastAsia="Times New Roman" w:hAnsi="Sakkal Majalla"/>
          <w:b/>
          <w:bCs/>
          <w:color w:val="auto"/>
          <w:sz w:val="48"/>
          <w:szCs w:val="36"/>
          <w:lang w:val="en-GB"/>
        </w:rPr>
        <w:t>.</w:t>
      </w:r>
    </w:p>
    <w:p w14:paraId="40691CF5" w14:textId="77777777" w:rsidR="00616AF0" w:rsidRPr="00616AF0" w:rsidRDefault="00616AF0">
      <w:pPr>
        <w:numPr>
          <w:ilvl w:val="0"/>
          <w:numId w:val="10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الدراسات</w:t>
      </w:r>
      <w:r w:rsidRPr="00616AF0">
        <w:rPr>
          <w:rFonts w:ascii="Sakkal Majalla" w:eastAsia="Times New Roman" w:hAnsi="Sakkal Majalla"/>
          <w:b/>
          <w:bCs/>
          <w:color w:val="auto"/>
          <w:sz w:val="48"/>
          <w:szCs w:val="36"/>
          <w:lang w:val="en-GB"/>
        </w:rPr>
        <w:t>.</w:t>
      </w:r>
    </w:p>
    <w:p w14:paraId="1B88C84F" w14:textId="77777777" w:rsidR="00616AF0" w:rsidRPr="00616AF0" w:rsidRDefault="00616AF0">
      <w:pPr>
        <w:numPr>
          <w:ilvl w:val="0"/>
          <w:numId w:val="10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lastRenderedPageBreak/>
        <w:t>الأمثلة</w:t>
      </w:r>
      <w:r w:rsidRPr="00616AF0">
        <w:rPr>
          <w:rFonts w:ascii="Sakkal Majalla" w:eastAsia="Times New Roman" w:hAnsi="Sakkal Majalla"/>
          <w:b/>
          <w:bCs/>
          <w:color w:val="auto"/>
          <w:sz w:val="48"/>
          <w:szCs w:val="36"/>
          <w:lang w:val="en-GB"/>
        </w:rPr>
        <w:t>.</w:t>
      </w:r>
    </w:p>
    <w:p w14:paraId="6979485A" w14:textId="77777777" w:rsidR="00616AF0" w:rsidRPr="00616AF0" w:rsidRDefault="00616AF0">
      <w:pPr>
        <w:numPr>
          <w:ilvl w:val="0"/>
          <w:numId w:val="10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النماذج التطبيقية</w:t>
      </w:r>
      <w:r w:rsidRPr="00616AF0">
        <w:rPr>
          <w:rFonts w:ascii="Sakkal Majalla" w:eastAsia="Times New Roman" w:hAnsi="Sakkal Majalla"/>
          <w:b/>
          <w:bCs/>
          <w:color w:val="auto"/>
          <w:sz w:val="48"/>
          <w:szCs w:val="36"/>
          <w:lang w:val="en-GB"/>
        </w:rPr>
        <w:t>.</w:t>
      </w:r>
    </w:p>
    <w:p w14:paraId="6CD993B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المرحلة الرابعة: تنظيم المحتوى</w:t>
      </w:r>
    </w:p>
    <w:p w14:paraId="72059AD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ترتيب المعلومات بصورة منطقية ومتسلسلة</w:t>
      </w:r>
      <w:r w:rsidRPr="00616AF0">
        <w:rPr>
          <w:rFonts w:ascii="Sakkal Majalla" w:eastAsia="Times New Roman" w:hAnsi="Sakkal Majalla"/>
          <w:b/>
          <w:bCs/>
          <w:color w:val="auto"/>
          <w:sz w:val="48"/>
          <w:szCs w:val="36"/>
          <w:lang w:val="en-GB"/>
        </w:rPr>
        <w:t>.</w:t>
      </w:r>
    </w:p>
    <w:p w14:paraId="5C121A92"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المرحلة الخامسة: تصميم الوسائل المساندة</w:t>
      </w:r>
    </w:p>
    <w:p w14:paraId="3D92459B"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مثل</w:t>
      </w:r>
      <w:r w:rsidRPr="00616AF0">
        <w:rPr>
          <w:rFonts w:ascii="Sakkal Majalla" w:eastAsia="Times New Roman" w:hAnsi="Sakkal Majalla"/>
          <w:b/>
          <w:bCs/>
          <w:color w:val="auto"/>
          <w:sz w:val="48"/>
          <w:szCs w:val="36"/>
          <w:lang w:val="en-GB"/>
        </w:rPr>
        <w:t>:</w:t>
      </w:r>
    </w:p>
    <w:p w14:paraId="2F851ABC" w14:textId="77777777" w:rsidR="00616AF0" w:rsidRPr="00616AF0" w:rsidRDefault="00616AF0">
      <w:pPr>
        <w:numPr>
          <w:ilvl w:val="0"/>
          <w:numId w:val="103"/>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الشرائح التقديمية</w:t>
      </w:r>
      <w:r w:rsidRPr="00616AF0">
        <w:rPr>
          <w:rFonts w:ascii="Sakkal Majalla" w:eastAsia="Times New Roman" w:hAnsi="Sakkal Majalla"/>
          <w:b/>
          <w:bCs/>
          <w:color w:val="auto"/>
          <w:sz w:val="48"/>
          <w:szCs w:val="36"/>
          <w:lang w:val="en-GB"/>
        </w:rPr>
        <w:t>.</w:t>
      </w:r>
    </w:p>
    <w:p w14:paraId="205F6675" w14:textId="77777777" w:rsidR="00616AF0" w:rsidRPr="00616AF0" w:rsidRDefault="00616AF0">
      <w:pPr>
        <w:numPr>
          <w:ilvl w:val="0"/>
          <w:numId w:val="103"/>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الرسوم البيانية</w:t>
      </w:r>
      <w:r w:rsidRPr="00616AF0">
        <w:rPr>
          <w:rFonts w:ascii="Sakkal Majalla" w:eastAsia="Times New Roman" w:hAnsi="Sakkal Majalla"/>
          <w:b/>
          <w:bCs/>
          <w:color w:val="auto"/>
          <w:sz w:val="48"/>
          <w:szCs w:val="36"/>
          <w:lang w:val="en-GB"/>
        </w:rPr>
        <w:t>.</w:t>
      </w:r>
    </w:p>
    <w:p w14:paraId="06EA46E9" w14:textId="77777777" w:rsidR="00616AF0" w:rsidRPr="00616AF0" w:rsidRDefault="00616AF0">
      <w:pPr>
        <w:numPr>
          <w:ilvl w:val="0"/>
          <w:numId w:val="103"/>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الصور</w:t>
      </w:r>
      <w:r w:rsidRPr="00616AF0">
        <w:rPr>
          <w:rFonts w:ascii="Sakkal Majalla" w:eastAsia="Times New Roman" w:hAnsi="Sakkal Majalla"/>
          <w:b/>
          <w:bCs/>
          <w:color w:val="auto"/>
          <w:sz w:val="48"/>
          <w:szCs w:val="36"/>
          <w:lang w:val="en-GB"/>
        </w:rPr>
        <w:t>.</w:t>
      </w:r>
    </w:p>
    <w:p w14:paraId="64AF1928" w14:textId="77777777" w:rsidR="00616AF0" w:rsidRPr="00616AF0" w:rsidRDefault="00616AF0">
      <w:pPr>
        <w:numPr>
          <w:ilvl w:val="0"/>
          <w:numId w:val="103"/>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مقاطع الفيديو</w:t>
      </w:r>
      <w:r w:rsidRPr="00616AF0">
        <w:rPr>
          <w:rFonts w:ascii="Sakkal Majalla" w:eastAsia="Times New Roman" w:hAnsi="Sakkal Majalla"/>
          <w:b/>
          <w:bCs/>
          <w:color w:val="auto"/>
          <w:sz w:val="48"/>
          <w:szCs w:val="36"/>
          <w:lang w:val="en-GB"/>
        </w:rPr>
        <w:t>.</w:t>
      </w:r>
    </w:p>
    <w:p w14:paraId="2C64FC6F"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المرحلة السادسة: المراجعة والتجربة</w:t>
      </w:r>
    </w:p>
    <w:p w14:paraId="3934ED3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التأكد من</w:t>
      </w:r>
      <w:r w:rsidRPr="00616AF0">
        <w:rPr>
          <w:rFonts w:ascii="Sakkal Majalla" w:eastAsia="Times New Roman" w:hAnsi="Sakkal Majalla"/>
          <w:b/>
          <w:bCs/>
          <w:color w:val="auto"/>
          <w:sz w:val="48"/>
          <w:szCs w:val="36"/>
          <w:lang w:val="en-GB"/>
        </w:rPr>
        <w:t>:</w:t>
      </w:r>
    </w:p>
    <w:p w14:paraId="3E7C337D" w14:textId="77777777" w:rsidR="00616AF0" w:rsidRPr="00616AF0" w:rsidRDefault="00616AF0">
      <w:pPr>
        <w:numPr>
          <w:ilvl w:val="0"/>
          <w:numId w:val="104"/>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سلامة المحتوى</w:t>
      </w:r>
      <w:r w:rsidRPr="00616AF0">
        <w:rPr>
          <w:rFonts w:ascii="Sakkal Majalla" w:eastAsia="Times New Roman" w:hAnsi="Sakkal Majalla"/>
          <w:b/>
          <w:bCs/>
          <w:color w:val="auto"/>
          <w:sz w:val="48"/>
          <w:szCs w:val="36"/>
          <w:lang w:val="en-GB"/>
        </w:rPr>
        <w:t>.</w:t>
      </w:r>
    </w:p>
    <w:p w14:paraId="3DD00F36" w14:textId="77777777" w:rsidR="00616AF0" w:rsidRPr="00616AF0" w:rsidRDefault="00616AF0">
      <w:pPr>
        <w:numPr>
          <w:ilvl w:val="0"/>
          <w:numId w:val="104"/>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وضوح الرسالة</w:t>
      </w:r>
      <w:r w:rsidRPr="00616AF0">
        <w:rPr>
          <w:rFonts w:ascii="Sakkal Majalla" w:eastAsia="Times New Roman" w:hAnsi="Sakkal Majalla"/>
          <w:b/>
          <w:bCs/>
          <w:color w:val="auto"/>
          <w:sz w:val="48"/>
          <w:szCs w:val="36"/>
          <w:lang w:val="en-GB"/>
        </w:rPr>
        <w:t>.</w:t>
      </w:r>
    </w:p>
    <w:p w14:paraId="71E46B6C" w14:textId="77777777" w:rsidR="00616AF0" w:rsidRPr="00616AF0" w:rsidRDefault="00616AF0">
      <w:pPr>
        <w:numPr>
          <w:ilvl w:val="0"/>
          <w:numId w:val="104"/>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جاهزية الوسائل المستخدمة</w:t>
      </w:r>
      <w:r w:rsidRPr="00616AF0">
        <w:rPr>
          <w:rFonts w:ascii="Sakkal Majalla" w:eastAsia="Times New Roman" w:hAnsi="Sakkal Majalla"/>
          <w:b/>
          <w:bCs/>
          <w:color w:val="auto"/>
          <w:sz w:val="48"/>
          <w:szCs w:val="36"/>
          <w:lang w:val="en-GB"/>
        </w:rPr>
        <w:t>.</w:t>
      </w:r>
    </w:p>
    <w:p w14:paraId="62FA0226" w14:textId="53D9E29B" w:rsidR="00616AF0" w:rsidRDefault="00616AF0" w:rsidP="00616AF0">
      <w:pPr>
        <w:spacing w:after="200" w:line="240" w:lineRule="auto"/>
        <w:rPr>
          <w:rFonts w:ascii="Sakkal Majalla" w:eastAsia="Times New Roman" w:hAnsi="Sakkal Majalla"/>
          <w:b/>
          <w:bCs/>
          <w:color w:val="auto"/>
          <w:sz w:val="48"/>
          <w:szCs w:val="36"/>
          <w:rtl/>
          <w:lang w:val="en-GB"/>
        </w:rPr>
      </w:pPr>
    </w:p>
    <w:p w14:paraId="23B3123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p>
    <w:p w14:paraId="2C3145A5" w14:textId="77777777" w:rsidR="00616AF0" w:rsidRPr="00616AF0" w:rsidRDefault="00616AF0" w:rsidP="00616AF0">
      <w:pPr>
        <w:spacing w:after="200" w:line="240" w:lineRule="auto"/>
        <w:jc w:val="center"/>
        <w:rPr>
          <w:rFonts w:ascii="Sakkal Majalla" w:eastAsia="Times New Roman" w:hAnsi="Sakkal Majalla"/>
          <w:b/>
          <w:bCs/>
          <w:color w:val="006666"/>
          <w:sz w:val="72"/>
          <w:szCs w:val="48"/>
          <w:lang w:val="en-GB"/>
        </w:rPr>
      </w:pPr>
      <w:r w:rsidRPr="00616AF0">
        <w:rPr>
          <w:rFonts w:ascii="Sakkal Majalla" w:eastAsia="Times New Roman" w:hAnsi="Sakkal Majalla"/>
          <w:b/>
          <w:bCs/>
          <w:color w:val="006666"/>
          <w:sz w:val="72"/>
          <w:szCs w:val="48"/>
          <w:rtl/>
        </w:rPr>
        <w:lastRenderedPageBreak/>
        <w:t>ثانياً: تنظيم المحتوى بفعالية</w:t>
      </w:r>
    </w:p>
    <w:p w14:paraId="79499C9C"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مقدمة</w:t>
      </w:r>
    </w:p>
    <w:p w14:paraId="180A0C6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يُعتبر تنظيم المحتوى من أهم عوامل نجاح العرض المهني، لأن المعلومات مهما كانت قيمتها قد تفقد تأثيرها إذا قُدمت بصورة عشوائية أو غير مترابطة</w:t>
      </w:r>
      <w:r w:rsidRPr="00616AF0">
        <w:rPr>
          <w:rFonts w:ascii="Sakkal Majalla" w:eastAsia="Times New Roman" w:hAnsi="Sakkal Majalla"/>
          <w:b/>
          <w:bCs/>
          <w:color w:val="auto"/>
          <w:sz w:val="48"/>
          <w:szCs w:val="36"/>
          <w:lang w:val="en-GB"/>
        </w:rPr>
        <w:t>.</w:t>
      </w:r>
    </w:p>
    <w:p w14:paraId="548B7FE6"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فالتنظيم الجيد يساعد الجمهور على فهم الأفكار واستيعابها وتذكرها بسهولة</w:t>
      </w:r>
      <w:r w:rsidRPr="00616AF0">
        <w:rPr>
          <w:rFonts w:ascii="Sakkal Majalla" w:eastAsia="Times New Roman" w:hAnsi="Sakkal Majalla"/>
          <w:b/>
          <w:bCs/>
          <w:color w:val="auto"/>
          <w:sz w:val="48"/>
          <w:szCs w:val="36"/>
          <w:lang w:val="en-GB"/>
        </w:rPr>
        <w:t>.</w:t>
      </w:r>
    </w:p>
    <w:p w14:paraId="06B66D4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مفهوم تنظيم المحتوى</w:t>
      </w:r>
    </w:p>
    <w:p w14:paraId="1F8B04A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هو</w:t>
      </w:r>
      <w:r w:rsidRPr="00616AF0">
        <w:rPr>
          <w:rFonts w:ascii="Sakkal Majalla" w:eastAsia="Times New Roman" w:hAnsi="Sakkal Majalla"/>
          <w:b/>
          <w:bCs/>
          <w:color w:val="auto"/>
          <w:sz w:val="48"/>
          <w:szCs w:val="36"/>
          <w:lang w:val="en-GB"/>
        </w:rPr>
        <w:t>:</w:t>
      </w:r>
    </w:p>
    <w:p w14:paraId="333E3590"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lang w:val="en-GB"/>
        </w:rPr>
        <w:t>"</w:t>
      </w:r>
      <w:r w:rsidRPr="00616AF0">
        <w:rPr>
          <w:rFonts w:ascii="Sakkal Majalla" w:eastAsia="Times New Roman" w:hAnsi="Sakkal Majalla"/>
          <w:b/>
          <w:bCs/>
          <w:color w:val="auto"/>
          <w:sz w:val="48"/>
          <w:szCs w:val="36"/>
          <w:rtl/>
        </w:rPr>
        <w:t>ترتيب المعلومات والأفكار بطريقة منطقية ومتسلسلة تساعد على تحقيق أهداف العرض وإيصال الرسالة بوضوح</w:t>
      </w:r>
      <w:r w:rsidRPr="00616AF0">
        <w:rPr>
          <w:rFonts w:ascii="Sakkal Majalla" w:eastAsia="Times New Roman" w:hAnsi="Sakkal Majalla"/>
          <w:b/>
          <w:bCs/>
          <w:color w:val="auto"/>
          <w:sz w:val="48"/>
          <w:szCs w:val="36"/>
          <w:lang w:val="en-GB"/>
        </w:rPr>
        <w:t>."</w:t>
      </w:r>
    </w:p>
    <w:p w14:paraId="7499A64F" w14:textId="77777777" w:rsidR="00616AF0" w:rsidRPr="00616AF0" w:rsidRDefault="00616AF0" w:rsidP="00616AF0">
      <w:pPr>
        <w:spacing w:after="200" w:line="240" w:lineRule="auto"/>
        <w:rPr>
          <w:rFonts w:ascii="Sakkal Majalla" w:eastAsia="Times New Roman" w:hAnsi="Sakkal Majalla"/>
          <w:b/>
          <w:bCs/>
          <w:color w:val="C00000"/>
          <w:sz w:val="48"/>
          <w:szCs w:val="36"/>
          <w:lang w:val="en-GB"/>
        </w:rPr>
      </w:pPr>
      <w:r w:rsidRPr="00616AF0">
        <w:rPr>
          <w:rFonts w:ascii="Sakkal Majalla" w:eastAsia="Times New Roman" w:hAnsi="Sakkal Majalla"/>
          <w:b/>
          <w:bCs/>
          <w:color w:val="C00000"/>
          <w:sz w:val="48"/>
          <w:szCs w:val="36"/>
          <w:rtl/>
        </w:rPr>
        <w:t>أهمية تنظيم المحتوى</w:t>
      </w:r>
    </w:p>
    <w:p w14:paraId="458E0C1A" w14:textId="45A7B9D5"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تسهيل الفهم</w:t>
      </w:r>
    </w:p>
    <w:p w14:paraId="75730E65"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يساعد الحضور على متابعة الأفكار بسهولة</w:t>
      </w:r>
      <w:r w:rsidRPr="00616AF0">
        <w:rPr>
          <w:rFonts w:ascii="Sakkal Majalla" w:eastAsia="Times New Roman" w:hAnsi="Sakkal Majalla"/>
          <w:b/>
          <w:bCs/>
          <w:color w:val="auto"/>
          <w:sz w:val="48"/>
          <w:szCs w:val="36"/>
          <w:lang w:val="en-GB"/>
        </w:rPr>
        <w:t>.</w:t>
      </w:r>
    </w:p>
    <w:p w14:paraId="59FC276F" w14:textId="4047A549"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616AF0">
        <w:rPr>
          <w:rFonts w:ascii="Sakkal Majalla" w:eastAsia="Times New Roman" w:hAnsi="Sakkal Majalla"/>
          <w:b/>
          <w:bCs/>
          <w:color w:val="auto"/>
          <w:sz w:val="48"/>
          <w:szCs w:val="36"/>
          <w:rtl/>
        </w:rPr>
        <w:t>زيادة التركيز</w:t>
      </w:r>
    </w:p>
    <w:p w14:paraId="3981B926"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يمنع التشتت وفقدان الانتباه</w:t>
      </w:r>
      <w:r w:rsidRPr="00616AF0">
        <w:rPr>
          <w:rFonts w:ascii="Sakkal Majalla" w:eastAsia="Times New Roman" w:hAnsi="Sakkal Majalla"/>
          <w:b/>
          <w:bCs/>
          <w:color w:val="auto"/>
          <w:sz w:val="48"/>
          <w:szCs w:val="36"/>
          <w:lang w:val="en-GB"/>
        </w:rPr>
        <w:t>.</w:t>
      </w:r>
    </w:p>
    <w:p w14:paraId="40A8A8E4" w14:textId="0C224982"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تعزيز الإقناع</w:t>
      </w:r>
    </w:p>
    <w:p w14:paraId="2164149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الأفكار المنظمة أكثر تأثيرًا</w:t>
      </w:r>
      <w:r w:rsidRPr="00616AF0">
        <w:rPr>
          <w:rFonts w:ascii="Sakkal Majalla" w:eastAsia="Times New Roman" w:hAnsi="Sakkal Majalla"/>
          <w:b/>
          <w:bCs/>
          <w:color w:val="auto"/>
          <w:sz w:val="48"/>
          <w:szCs w:val="36"/>
          <w:lang w:val="en-GB"/>
        </w:rPr>
        <w:t>.</w:t>
      </w:r>
    </w:p>
    <w:p w14:paraId="17778016" w14:textId="65506512"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تحسين التذكر</w:t>
      </w:r>
    </w:p>
    <w:p w14:paraId="5E79968B"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يسهل استرجاع المعلومات لاحقًا</w:t>
      </w:r>
      <w:r w:rsidRPr="00616AF0">
        <w:rPr>
          <w:rFonts w:ascii="Sakkal Majalla" w:eastAsia="Times New Roman" w:hAnsi="Sakkal Majalla"/>
          <w:b/>
          <w:bCs/>
          <w:color w:val="auto"/>
          <w:sz w:val="48"/>
          <w:szCs w:val="36"/>
          <w:lang w:val="en-GB"/>
        </w:rPr>
        <w:t>.</w:t>
      </w:r>
    </w:p>
    <w:p w14:paraId="7991486E" w14:textId="77777777" w:rsidR="00616AF0" w:rsidRPr="00616AF0" w:rsidRDefault="00616AF0" w:rsidP="00616AF0">
      <w:pPr>
        <w:spacing w:after="200" w:line="240" w:lineRule="auto"/>
        <w:rPr>
          <w:rFonts w:ascii="Sakkal Majalla" w:eastAsia="Times New Roman" w:hAnsi="Sakkal Majalla"/>
          <w:b/>
          <w:bCs/>
          <w:color w:val="C00000"/>
          <w:sz w:val="48"/>
          <w:szCs w:val="36"/>
          <w:lang w:val="en-GB"/>
        </w:rPr>
      </w:pPr>
      <w:r w:rsidRPr="00616AF0">
        <w:rPr>
          <w:rFonts w:ascii="Sakkal Majalla" w:eastAsia="Times New Roman" w:hAnsi="Sakkal Majalla"/>
          <w:b/>
          <w:bCs/>
          <w:color w:val="C00000"/>
          <w:sz w:val="48"/>
          <w:szCs w:val="36"/>
          <w:rtl/>
        </w:rPr>
        <w:lastRenderedPageBreak/>
        <w:t>مكونات المحتوى الفعال</w:t>
      </w:r>
    </w:p>
    <w:p w14:paraId="5594A06A"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أولاً: المقدمة</w:t>
      </w:r>
    </w:p>
    <w:p w14:paraId="41DAF779"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تمثل المدخل الرئيسي للعرض</w:t>
      </w:r>
      <w:r w:rsidRPr="00616AF0">
        <w:rPr>
          <w:rFonts w:ascii="Sakkal Majalla" w:eastAsia="Times New Roman" w:hAnsi="Sakkal Majalla"/>
          <w:b/>
          <w:bCs/>
          <w:color w:val="auto"/>
          <w:sz w:val="48"/>
          <w:szCs w:val="36"/>
          <w:lang w:val="en-GB"/>
        </w:rPr>
        <w:t>.</w:t>
      </w:r>
    </w:p>
    <w:p w14:paraId="0854A53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ويجب أن تتضمن</w:t>
      </w:r>
      <w:r w:rsidRPr="00616AF0">
        <w:rPr>
          <w:rFonts w:ascii="Sakkal Majalla" w:eastAsia="Times New Roman" w:hAnsi="Sakkal Majalla"/>
          <w:b/>
          <w:bCs/>
          <w:color w:val="auto"/>
          <w:sz w:val="48"/>
          <w:szCs w:val="36"/>
          <w:lang w:val="en-GB"/>
        </w:rPr>
        <w:t>:</w:t>
      </w:r>
    </w:p>
    <w:p w14:paraId="3252002D" w14:textId="77777777" w:rsidR="00616AF0" w:rsidRPr="00616AF0" w:rsidRDefault="00616AF0">
      <w:pPr>
        <w:numPr>
          <w:ilvl w:val="0"/>
          <w:numId w:val="105"/>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الترحيب بالحضور</w:t>
      </w:r>
      <w:r w:rsidRPr="00616AF0">
        <w:rPr>
          <w:rFonts w:ascii="Sakkal Majalla" w:eastAsia="Times New Roman" w:hAnsi="Sakkal Majalla"/>
          <w:b/>
          <w:bCs/>
          <w:color w:val="auto"/>
          <w:sz w:val="48"/>
          <w:szCs w:val="36"/>
          <w:lang w:val="en-GB"/>
        </w:rPr>
        <w:t>.</w:t>
      </w:r>
    </w:p>
    <w:p w14:paraId="0EDD7ABE" w14:textId="77777777" w:rsidR="00616AF0" w:rsidRPr="00616AF0" w:rsidRDefault="00616AF0">
      <w:pPr>
        <w:numPr>
          <w:ilvl w:val="0"/>
          <w:numId w:val="105"/>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التعريف بالموضوع</w:t>
      </w:r>
      <w:r w:rsidRPr="00616AF0">
        <w:rPr>
          <w:rFonts w:ascii="Sakkal Majalla" w:eastAsia="Times New Roman" w:hAnsi="Sakkal Majalla"/>
          <w:b/>
          <w:bCs/>
          <w:color w:val="auto"/>
          <w:sz w:val="48"/>
          <w:szCs w:val="36"/>
          <w:lang w:val="en-GB"/>
        </w:rPr>
        <w:t>.</w:t>
      </w:r>
    </w:p>
    <w:p w14:paraId="61BA8DEF" w14:textId="77777777" w:rsidR="00616AF0" w:rsidRPr="00616AF0" w:rsidRDefault="00616AF0">
      <w:pPr>
        <w:numPr>
          <w:ilvl w:val="0"/>
          <w:numId w:val="105"/>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توضيح الهدف</w:t>
      </w:r>
      <w:r w:rsidRPr="00616AF0">
        <w:rPr>
          <w:rFonts w:ascii="Sakkal Majalla" w:eastAsia="Times New Roman" w:hAnsi="Sakkal Majalla"/>
          <w:b/>
          <w:bCs/>
          <w:color w:val="auto"/>
          <w:sz w:val="48"/>
          <w:szCs w:val="36"/>
          <w:lang w:val="en-GB"/>
        </w:rPr>
        <w:t>.</w:t>
      </w:r>
    </w:p>
    <w:p w14:paraId="4CE3EB88" w14:textId="77777777" w:rsidR="00616AF0" w:rsidRPr="00616AF0" w:rsidRDefault="00616AF0">
      <w:pPr>
        <w:numPr>
          <w:ilvl w:val="0"/>
          <w:numId w:val="105"/>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عرض المحاور الرئيسية</w:t>
      </w:r>
      <w:r w:rsidRPr="00616AF0">
        <w:rPr>
          <w:rFonts w:ascii="Sakkal Majalla" w:eastAsia="Times New Roman" w:hAnsi="Sakkal Majalla"/>
          <w:b/>
          <w:bCs/>
          <w:color w:val="auto"/>
          <w:sz w:val="48"/>
          <w:szCs w:val="36"/>
          <w:lang w:val="en-GB"/>
        </w:rPr>
        <w:t>.</w:t>
      </w:r>
    </w:p>
    <w:p w14:paraId="5ECF94D9"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ثانياً: صلب العرض</w:t>
      </w:r>
    </w:p>
    <w:p w14:paraId="5C8E3DDE"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يحتوي على المعلومات الأساسية</w:t>
      </w:r>
      <w:r w:rsidRPr="00616AF0">
        <w:rPr>
          <w:rFonts w:ascii="Sakkal Majalla" w:eastAsia="Times New Roman" w:hAnsi="Sakkal Majalla"/>
          <w:b/>
          <w:bCs/>
          <w:color w:val="auto"/>
          <w:sz w:val="48"/>
          <w:szCs w:val="36"/>
          <w:lang w:val="en-GB"/>
        </w:rPr>
        <w:t>.</w:t>
      </w:r>
    </w:p>
    <w:p w14:paraId="57E86336"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ويجب أن يتميز بـ</w:t>
      </w:r>
      <w:r w:rsidRPr="00616AF0">
        <w:rPr>
          <w:rFonts w:ascii="Sakkal Majalla" w:eastAsia="Times New Roman" w:hAnsi="Sakkal Majalla"/>
          <w:b/>
          <w:bCs/>
          <w:color w:val="auto"/>
          <w:sz w:val="48"/>
          <w:szCs w:val="36"/>
          <w:lang w:val="en-GB"/>
        </w:rPr>
        <w:t>:</w:t>
      </w:r>
    </w:p>
    <w:p w14:paraId="0932E83C" w14:textId="77777777" w:rsidR="00616AF0" w:rsidRPr="00616AF0" w:rsidRDefault="00616AF0">
      <w:pPr>
        <w:numPr>
          <w:ilvl w:val="0"/>
          <w:numId w:val="106"/>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التسلسل المنطقي</w:t>
      </w:r>
      <w:r w:rsidRPr="00616AF0">
        <w:rPr>
          <w:rFonts w:ascii="Sakkal Majalla" w:eastAsia="Times New Roman" w:hAnsi="Sakkal Majalla"/>
          <w:b/>
          <w:bCs/>
          <w:color w:val="auto"/>
          <w:sz w:val="48"/>
          <w:szCs w:val="36"/>
          <w:lang w:val="en-GB"/>
        </w:rPr>
        <w:t>.</w:t>
      </w:r>
    </w:p>
    <w:p w14:paraId="01040291" w14:textId="77777777" w:rsidR="00616AF0" w:rsidRPr="00616AF0" w:rsidRDefault="00616AF0">
      <w:pPr>
        <w:numPr>
          <w:ilvl w:val="0"/>
          <w:numId w:val="106"/>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الوضوح</w:t>
      </w:r>
      <w:r w:rsidRPr="00616AF0">
        <w:rPr>
          <w:rFonts w:ascii="Sakkal Majalla" w:eastAsia="Times New Roman" w:hAnsi="Sakkal Majalla"/>
          <w:b/>
          <w:bCs/>
          <w:color w:val="auto"/>
          <w:sz w:val="48"/>
          <w:szCs w:val="36"/>
          <w:lang w:val="en-GB"/>
        </w:rPr>
        <w:t>.</w:t>
      </w:r>
    </w:p>
    <w:p w14:paraId="11E33411" w14:textId="77777777" w:rsidR="00616AF0" w:rsidRPr="00616AF0" w:rsidRDefault="00616AF0">
      <w:pPr>
        <w:numPr>
          <w:ilvl w:val="0"/>
          <w:numId w:val="106"/>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الترابط</w:t>
      </w:r>
      <w:r w:rsidRPr="00616AF0">
        <w:rPr>
          <w:rFonts w:ascii="Sakkal Majalla" w:eastAsia="Times New Roman" w:hAnsi="Sakkal Majalla"/>
          <w:b/>
          <w:bCs/>
          <w:color w:val="auto"/>
          <w:sz w:val="48"/>
          <w:szCs w:val="36"/>
          <w:lang w:val="en-GB"/>
        </w:rPr>
        <w:t>.</w:t>
      </w:r>
    </w:p>
    <w:p w14:paraId="54513D47" w14:textId="77777777" w:rsidR="00616AF0" w:rsidRPr="00616AF0" w:rsidRDefault="00616AF0">
      <w:pPr>
        <w:numPr>
          <w:ilvl w:val="0"/>
          <w:numId w:val="106"/>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التركيز على النقاط المهمة</w:t>
      </w:r>
      <w:r w:rsidRPr="00616AF0">
        <w:rPr>
          <w:rFonts w:ascii="Sakkal Majalla" w:eastAsia="Times New Roman" w:hAnsi="Sakkal Majalla"/>
          <w:b/>
          <w:bCs/>
          <w:color w:val="auto"/>
          <w:sz w:val="48"/>
          <w:szCs w:val="36"/>
          <w:lang w:val="en-GB"/>
        </w:rPr>
        <w:t>.</w:t>
      </w:r>
    </w:p>
    <w:p w14:paraId="006781D8" w14:textId="77777777" w:rsidR="00616AF0" w:rsidRDefault="00616AF0" w:rsidP="00616AF0">
      <w:pPr>
        <w:spacing w:after="200" w:line="240" w:lineRule="auto"/>
        <w:rPr>
          <w:rFonts w:ascii="Sakkal Majalla" w:eastAsia="Times New Roman" w:hAnsi="Sakkal Majalla"/>
          <w:b/>
          <w:bCs/>
          <w:color w:val="auto"/>
          <w:sz w:val="48"/>
          <w:szCs w:val="36"/>
          <w:rtl/>
        </w:rPr>
      </w:pPr>
    </w:p>
    <w:p w14:paraId="272439BE" w14:textId="77777777" w:rsidR="00616AF0" w:rsidRDefault="00616AF0" w:rsidP="00616AF0">
      <w:pPr>
        <w:spacing w:after="200" w:line="240" w:lineRule="auto"/>
        <w:rPr>
          <w:rFonts w:ascii="Sakkal Majalla" w:eastAsia="Times New Roman" w:hAnsi="Sakkal Majalla"/>
          <w:b/>
          <w:bCs/>
          <w:color w:val="auto"/>
          <w:sz w:val="48"/>
          <w:szCs w:val="36"/>
          <w:rtl/>
        </w:rPr>
      </w:pPr>
    </w:p>
    <w:p w14:paraId="4BA8AE9D" w14:textId="1DECF949"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lastRenderedPageBreak/>
        <w:t>ثالثاً: الخاتمة</w:t>
      </w:r>
    </w:p>
    <w:p w14:paraId="213F88B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تشمل</w:t>
      </w:r>
      <w:r w:rsidRPr="00616AF0">
        <w:rPr>
          <w:rFonts w:ascii="Sakkal Majalla" w:eastAsia="Times New Roman" w:hAnsi="Sakkal Majalla"/>
          <w:b/>
          <w:bCs/>
          <w:color w:val="auto"/>
          <w:sz w:val="48"/>
          <w:szCs w:val="36"/>
          <w:lang w:val="en-GB"/>
        </w:rPr>
        <w:t>:</w:t>
      </w:r>
    </w:p>
    <w:p w14:paraId="1D6C997E" w14:textId="77777777" w:rsidR="00616AF0" w:rsidRPr="00616AF0" w:rsidRDefault="00616AF0">
      <w:pPr>
        <w:numPr>
          <w:ilvl w:val="0"/>
          <w:numId w:val="107"/>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تلخيص النقاط الرئيسية</w:t>
      </w:r>
      <w:r w:rsidRPr="00616AF0">
        <w:rPr>
          <w:rFonts w:ascii="Sakkal Majalla" w:eastAsia="Times New Roman" w:hAnsi="Sakkal Majalla"/>
          <w:b/>
          <w:bCs/>
          <w:color w:val="auto"/>
          <w:sz w:val="48"/>
          <w:szCs w:val="36"/>
          <w:lang w:val="en-GB"/>
        </w:rPr>
        <w:t>.</w:t>
      </w:r>
    </w:p>
    <w:p w14:paraId="6A493569" w14:textId="77777777" w:rsidR="00616AF0" w:rsidRPr="00616AF0" w:rsidRDefault="00616AF0">
      <w:pPr>
        <w:numPr>
          <w:ilvl w:val="0"/>
          <w:numId w:val="107"/>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إعادة التأكيد على الرسالة الأساسية</w:t>
      </w:r>
      <w:r w:rsidRPr="00616AF0">
        <w:rPr>
          <w:rFonts w:ascii="Sakkal Majalla" w:eastAsia="Times New Roman" w:hAnsi="Sakkal Majalla"/>
          <w:b/>
          <w:bCs/>
          <w:color w:val="auto"/>
          <w:sz w:val="48"/>
          <w:szCs w:val="36"/>
          <w:lang w:val="en-GB"/>
        </w:rPr>
        <w:t>.</w:t>
      </w:r>
    </w:p>
    <w:p w14:paraId="1592F7A8" w14:textId="77777777" w:rsidR="00616AF0" w:rsidRPr="00616AF0" w:rsidRDefault="00616AF0">
      <w:pPr>
        <w:numPr>
          <w:ilvl w:val="0"/>
          <w:numId w:val="107"/>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تقديم التوصيات أو الإجراءات المطلوبة</w:t>
      </w:r>
      <w:r w:rsidRPr="00616AF0">
        <w:rPr>
          <w:rFonts w:ascii="Sakkal Majalla" w:eastAsia="Times New Roman" w:hAnsi="Sakkal Majalla"/>
          <w:b/>
          <w:bCs/>
          <w:color w:val="auto"/>
          <w:sz w:val="48"/>
          <w:szCs w:val="36"/>
          <w:lang w:val="en-GB"/>
        </w:rPr>
        <w:t>.</w:t>
      </w:r>
    </w:p>
    <w:p w14:paraId="42339AD5" w14:textId="77777777" w:rsidR="00616AF0" w:rsidRPr="00616AF0" w:rsidRDefault="00616AF0" w:rsidP="00616AF0">
      <w:pPr>
        <w:spacing w:after="200" w:line="240" w:lineRule="auto"/>
        <w:rPr>
          <w:rFonts w:ascii="Sakkal Majalla" w:eastAsia="Times New Roman" w:hAnsi="Sakkal Majalla"/>
          <w:b/>
          <w:bCs/>
          <w:color w:val="C00000"/>
          <w:sz w:val="48"/>
          <w:szCs w:val="36"/>
          <w:lang w:val="en-GB"/>
        </w:rPr>
      </w:pPr>
      <w:r w:rsidRPr="00616AF0">
        <w:rPr>
          <w:rFonts w:ascii="Sakkal Majalla" w:eastAsia="Times New Roman" w:hAnsi="Sakkal Majalla"/>
          <w:b/>
          <w:bCs/>
          <w:color w:val="C00000"/>
          <w:sz w:val="48"/>
          <w:szCs w:val="36"/>
          <w:rtl/>
        </w:rPr>
        <w:t>قواعد تنظيم المحتوى</w:t>
      </w:r>
    </w:p>
    <w:p w14:paraId="50C7BD10"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التدرج المنطقي</w:t>
      </w:r>
    </w:p>
    <w:p w14:paraId="19ACE6EE"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الانتقال من العام إلى الخاص أو من البسيط إلى المعقد</w:t>
      </w:r>
      <w:r w:rsidRPr="00616AF0">
        <w:rPr>
          <w:rFonts w:ascii="Sakkal Majalla" w:eastAsia="Times New Roman" w:hAnsi="Sakkal Majalla"/>
          <w:b/>
          <w:bCs/>
          <w:color w:val="auto"/>
          <w:sz w:val="48"/>
          <w:szCs w:val="36"/>
          <w:lang w:val="en-GB"/>
        </w:rPr>
        <w:t>.</w:t>
      </w:r>
    </w:p>
    <w:p w14:paraId="1924035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تقسيم المعلومات</w:t>
      </w:r>
    </w:p>
    <w:p w14:paraId="159FFF83"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تقسيم المحتوى إلى محاور وعناوين فرعية</w:t>
      </w:r>
      <w:r w:rsidRPr="00616AF0">
        <w:rPr>
          <w:rFonts w:ascii="Sakkal Majalla" w:eastAsia="Times New Roman" w:hAnsi="Sakkal Majalla"/>
          <w:b/>
          <w:bCs/>
          <w:color w:val="auto"/>
          <w:sz w:val="48"/>
          <w:szCs w:val="36"/>
          <w:lang w:val="en-GB"/>
        </w:rPr>
        <w:t>.</w:t>
      </w:r>
    </w:p>
    <w:p w14:paraId="361A0A33"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استخدام الأمثلة</w:t>
      </w:r>
    </w:p>
    <w:p w14:paraId="2006168E"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لزيادة الوضوح والفهم</w:t>
      </w:r>
      <w:r w:rsidRPr="00616AF0">
        <w:rPr>
          <w:rFonts w:ascii="Sakkal Majalla" w:eastAsia="Times New Roman" w:hAnsi="Sakkal Majalla"/>
          <w:b/>
          <w:bCs/>
          <w:color w:val="auto"/>
          <w:sz w:val="48"/>
          <w:szCs w:val="36"/>
          <w:lang w:val="en-GB"/>
        </w:rPr>
        <w:t>.</w:t>
      </w:r>
    </w:p>
    <w:p w14:paraId="249BF8C4"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التركيز على المعلومات المهمة</w:t>
      </w:r>
    </w:p>
    <w:p w14:paraId="0EA32D0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تجنب التفاصيل غير الضرورية</w:t>
      </w:r>
      <w:r w:rsidRPr="00616AF0">
        <w:rPr>
          <w:rFonts w:ascii="Sakkal Majalla" w:eastAsia="Times New Roman" w:hAnsi="Sakkal Majalla"/>
          <w:b/>
          <w:bCs/>
          <w:color w:val="auto"/>
          <w:sz w:val="48"/>
          <w:szCs w:val="36"/>
          <w:lang w:val="en-GB"/>
        </w:rPr>
        <w:t>.</w:t>
      </w:r>
    </w:p>
    <w:p w14:paraId="250242E0"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التوازن</w:t>
      </w:r>
    </w:p>
    <w:p w14:paraId="62CC581A"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عدم الإطالة أو الاختصار المخل</w:t>
      </w:r>
      <w:r w:rsidRPr="00616AF0">
        <w:rPr>
          <w:rFonts w:ascii="Sakkal Majalla" w:eastAsia="Times New Roman" w:hAnsi="Sakkal Majalla"/>
          <w:b/>
          <w:bCs/>
          <w:color w:val="auto"/>
          <w:sz w:val="48"/>
          <w:szCs w:val="36"/>
          <w:lang w:val="en-GB"/>
        </w:rPr>
        <w:t>.</w:t>
      </w:r>
    </w:p>
    <w:p w14:paraId="193C197B" w14:textId="77777777" w:rsidR="00616AF0" w:rsidRDefault="00616AF0" w:rsidP="00616AF0">
      <w:pPr>
        <w:spacing w:after="200" w:line="240" w:lineRule="auto"/>
        <w:rPr>
          <w:rFonts w:ascii="Sakkal Majalla" w:eastAsia="Times New Roman" w:hAnsi="Sakkal Majalla"/>
          <w:b/>
          <w:bCs/>
          <w:color w:val="auto"/>
          <w:sz w:val="48"/>
          <w:szCs w:val="36"/>
          <w:rtl/>
        </w:rPr>
      </w:pPr>
    </w:p>
    <w:p w14:paraId="6C071B10" w14:textId="77777777" w:rsidR="00616AF0" w:rsidRDefault="00616AF0" w:rsidP="00616AF0">
      <w:pPr>
        <w:spacing w:after="200" w:line="240" w:lineRule="auto"/>
        <w:rPr>
          <w:rFonts w:ascii="Sakkal Majalla" w:eastAsia="Times New Roman" w:hAnsi="Sakkal Majalla"/>
          <w:b/>
          <w:bCs/>
          <w:color w:val="auto"/>
          <w:sz w:val="48"/>
          <w:szCs w:val="36"/>
          <w:rtl/>
        </w:rPr>
      </w:pPr>
    </w:p>
    <w:p w14:paraId="545CB749" w14:textId="31AA4433" w:rsidR="00616AF0" w:rsidRPr="00616AF0" w:rsidRDefault="00616AF0" w:rsidP="00616AF0">
      <w:pPr>
        <w:spacing w:after="200" w:line="240" w:lineRule="auto"/>
        <w:rPr>
          <w:rFonts w:ascii="Sakkal Majalla" w:eastAsia="Times New Roman" w:hAnsi="Sakkal Majalla"/>
          <w:b/>
          <w:bCs/>
          <w:color w:val="C00000"/>
          <w:sz w:val="48"/>
          <w:szCs w:val="36"/>
          <w:lang w:val="en-GB"/>
        </w:rPr>
      </w:pPr>
      <w:r w:rsidRPr="00616AF0">
        <w:rPr>
          <w:rFonts w:ascii="Sakkal Majalla" w:eastAsia="Times New Roman" w:hAnsi="Sakkal Majalla"/>
          <w:b/>
          <w:bCs/>
          <w:color w:val="C00000"/>
          <w:sz w:val="48"/>
          <w:szCs w:val="36"/>
          <w:rtl/>
        </w:rPr>
        <w:lastRenderedPageBreak/>
        <w:t>أخطاء شائعة</w:t>
      </w:r>
    </w:p>
    <w:p w14:paraId="03F03D32" w14:textId="77777777" w:rsidR="00616AF0" w:rsidRPr="00616AF0" w:rsidRDefault="00616AF0">
      <w:pPr>
        <w:numPr>
          <w:ilvl w:val="0"/>
          <w:numId w:val="108"/>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العشوائية</w:t>
      </w:r>
      <w:r w:rsidRPr="00616AF0">
        <w:rPr>
          <w:rFonts w:ascii="Sakkal Majalla" w:eastAsia="Times New Roman" w:hAnsi="Sakkal Majalla"/>
          <w:b/>
          <w:bCs/>
          <w:color w:val="auto"/>
          <w:sz w:val="48"/>
          <w:szCs w:val="36"/>
          <w:lang w:val="en-GB"/>
        </w:rPr>
        <w:t>.</w:t>
      </w:r>
    </w:p>
    <w:p w14:paraId="32685A31" w14:textId="77777777" w:rsidR="00616AF0" w:rsidRPr="00616AF0" w:rsidRDefault="00616AF0">
      <w:pPr>
        <w:numPr>
          <w:ilvl w:val="0"/>
          <w:numId w:val="108"/>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كثرة المعلومات</w:t>
      </w:r>
      <w:r w:rsidRPr="00616AF0">
        <w:rPr>
          <w:rFonts w:ascii="Sakkal Majalla" w:eastAsia="Times New Roman" w:hAnsi="Sakkal Majalla"/>
          <w:b/>
          <w:bCs/>
          <w:color w:val="auto"/>
          <w:sz w:val="48"/>
          <w:szCs w:val="36"/>
          <w:lang w:val="en-GB"/>
        </w:rPr>
        <w:t>.</w:t>
      </w:r>
    </w:p>
    <w:p w14:paraId="6858D806" w14:textId="77777777" w:rsidR="00616AF0" w:rsidRPr="00616AF0" w:rsidRDefault="00616AF0">
      <w:pPr>
        <w:numPr>
          <w:ilvl w:val="0"/>
          <w:numId w:val="108"/>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تكرار الأفكار</w:t>
      </w:r>
      <w:r w:rsidRPr="00616AF0">
        <w:rPr>
          <w:rFonts w:ascii="Sakkal Majalla" w:eastAsia="Times New Roman" w:hAnsi="Sakkal Majalla"/>
          <w:b/>
          <w:bCs/>
          <w:color w:val="auto"/>
          <w:sz w:val="48"/>
          <w:szCs w:val="36"/>
          <w:lang w:val="en-GB"/>
        </w:rPr>
        <w:t>.</w:t>
      </w:r>
    </w:p>
    <w:p w14:paraId="3364504C" w14:textId="77777777" w:rsidR="00616AF0" w:rsidRPr="00616AF0" w:rsidRDefault="00616AF0">
      <w:pPr>
        <w:numPr>
          <w:ilvl w:val="0"/>
          <w:numId w:val="108"/>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ضعف الترابط</w:t>
      </w:r>
      <w:r w:rsidRPr="00616AF0">
        <w:rPr>
          <w:rFonts w:ascii="Sakkal Majalla" w:eastAsia="Times New Roman" w:hAnsi="Sakkal Majalla"/>
          <w:b/>
          <w:bCs/>
          <w:color w:val="auto"/>
          <w:sz w:val="48"/>
          <w:szCs w:val="36"/>
          <w:lang w:val="en-GB"/>
        </w:rPr>
        <w:t>.</w:t>
      </w:r>
    </w:p>
    <w:p w14:paraId="22B93E60" w14:textId="696E5982" w:rsidR="00616AF0" w:rsidRPr="00616AF0" w:rsidRDefault="00616AF0">
      <w:pPr>
        <w:numPr>
          <w:ilvl w:val="0"/>
          <w:numId w:val="108"/>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غياب الخلاصة</w:t>
      </w:r>
      <w:r w:rsidRPr="00616AF0">
        <w:rPr>
          <w:rFonts w:ascii="Sakkal Majalla" w:eastAsia="Times New Roman" w:hAnsi="Sakkal Majalla"/>
          <w:b/>
          <w:bCs/>
          <w:color w:val="auto"/>
          <w:sz w:val="48"/>
          <w:szCs w:val="36"/>
          <w:lang w:val="en-GB"/>
        </w:rPr>
        <w:t>.</w:t>
      </w:r>
    </w:p>
    <w:p w14:paraId="379ABD65" w14:textId="77777777" w:rsidR="00616AF0" w:rsidRPr="00616AF0" w:rsidRDefault="00616AF0" w:rsidP="00616AF0">
      <w:pPr>
        <w:spacing w:after="200" w:line="240" w:lineRule="auto"/>
        <w:jc w:val="center"/>
        <w:rPr>
          <w:rFonts w:ascii="Sakkal Majalla" w:eastAsia="Times New Roman" w:hAnsi="Sakkal Majalla"/>
          <w:b/>
          <w:bCs/>
          <w:color w:val="006666"/>
          <w:sz w:val="56"/>
          <w:szCs w:val="44"/>
          <w:lang w:val="en-GB"/>
        </w:rPr>
      </w:pPr>
      <w:r w:rsidRPr="00616AF0">
        <w:rPr>
          <w:rFonts w:ascii="Sakkal Majalla" w:eastAsia="Times New Roman" w:hAnsi="Sakkal Majalla"/>
          <w:b/>
          <w:bCs/>
          <w:color w:val="006666"/>
          <w:sz w:val="56"/>
          <w:szCs w:val="44"/>
          <w:rtl/>
        </w:rPr>
        <w:t>ثالثاً: مهارات الإلقاء والتقديم</w:t>
      </w:r>
    </w:p>
    <w:p w14:paraId="041A2B53"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الإلقاء هو الوسيلة التي يتم من خلالها نقل محتوى العرض إلى الجمهور. ولذلك فإن نجاح العرض لا يعتمد فقط على جودة المحتوى، بل يعتمد أيضًا على قدرة المتحدث على تقديمه بأسلوب احترافي وجذاب</w:t>
      </w:r>
      <w:r w:rsidRPr="00616AF0">
        <w:rPr>
          <w:rFonts w:ascii="Sakkal Majalla" w:eastAsia="Times New Roman" w:hAnsi="Sakkal Majalla"/>
          <w:b/>
          <w:bCs/>
          <w:color w:val="auto"/>
          <w:sz w:val="48"/>
          <w:szCs w:val="36"/>
          <w:lang w:val="en-GB"/>
        </w:rPr>
        <w:t>.</w:t>
      </w:r>
    </w:p>
    <w:p w14:paraId="7AFCC2C6"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مفهوم مهارات الإلقاء</w:t>
      </w:r>
    </w:p>
    <w:p w14:paraId="4DC92BE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هي</w:t>
      </w:r>
      <w:r w:rsidRPr="00616AF0">
        <w:rPr>
          <w:rFonts w:ascii="Sakkal Majalla" w:eastAsia="Times New Roman" w:hAnsi="Sakkal Majalla"/>
          <w:b/>
          <w:bCs/>
          <w:color w:val="auto"/>
          <w:sz w:val="48"/>
          <w:szCs w:val="36"/>
          <w:lang w:val="en-GB"/>
        </w:rPr>
        <w:t>:</w:t>
      </w:r>
    </w:p>
    <w:p w14:paraId="39A60E1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lang w:val="en-GB"/>
        </w:rPr>
        <w:t>"</w:t>
      </w:r>
      <w:r w:rsidRPr="00616AF0">
        <w:rPr>
          <w:rFonts w:ascii="Sakkal Majalla" w:eastAsia="Times New Roman" w:hAnsi="Sakkal Majalla"/>
          <w:b/>
          <w:bCs/>
          <w:color w:val="auto"/>
          <w:sz w:val="48"/>
          <w:szCs w:val="36"/>
          <w:rtl/>
        </w:rPr>
        <w:t>مجموعة المهارات التي تساعد المتحدث على تقديم المعلومات والأفكار بوضوح وثقة وتأثير أمام الجمهور</w:t>
      </w:r>
      <w:r w:rsidRPr="00616AF0">
        <w:rPr>
          <w:rFonts w:ascii="Sakkal Majalla" w:eastAsia="Times New Roman" w:hAnsi="Sakkal Majalla"/>
          <w:b/>
          <w:bCs/>
          <w:color w:val="auto"/>
          <w:sz w:val="48"/>
          <w:szCs w:val="36"/>
          <w:lang w:val="en-GB"/>
        </w:rPr>
        <w:t>."</w:t>
      </w:r>
    </w:p>
    <w:p w14:paraId="3276712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أهمية مهارات الإلقاء</w:t>
      </w:r>
    </w:p>
    <w:p w14:paraId="04DFA9E2" w14:textId="2E46A46B"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616AF0">
        <w:rPr>
          <w:rFonts w:ascii="Sakkal Majalla" w:eastAsia="Times New Roman" w:hAnsi="Sakkal Majalla"/>
          <w:b/>
          <w:bCs/>
          <w:color w:val="auto"/>
          <w:sz w:val="48"/>
          <w:szCs w:val="36"/>
          <w:rtl/>
        </w:rPr>
        <w:t>جذب الانتباه</w:t>
      </w:r>
    </w:p>
    <w:p w14:paraId="1384E5DF"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تحافظ على تركيز الحضور</w:t>
      </w:r>
      <w:r w:rsidRPr="00616AF0">
        <w:rPr>
          <w:rFonts w:ascii="Sakkal Majalla" w:eastAsia="Times New Roman" w:hAnsi="Sakkal Majalla"/>
          <w:b/>
          <w:bCs/>
          <w:color w:val="auto"/>
          <w:sz w:val="48"/>
          <w:szCs w:val="36"/>
          <w:lang w:val="en-GB"/>
        </w:rPr>
        <w:t>.</w:t>
      </w:r>
    </w:p>
    <w:p w14:paraId="6C735A46" w14:textId="21FC74CF"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تعزيز الفهم</w:t>
      </w:r>
    </w:p>
    <w:p w14:paraId="205B2D76"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lastRenderedPageBreak/>
        <w:t>تساعد على توصيل الرسالة بوضوح</w:t>
      </w:r>
      <w:r w:rsidRPr="00616AF0">
        <w:rPr>
          <w:rFonts w:ascii="Sakkal Majalla" w:eastAsia="Times New Roman" w:hAnsi="Sakkal Majalla"/>
          <w:b/>
          <w:bCs/>
          <w:color w:val="auto"/>
          <w:sz w:val="48"/>
          <w:szCs w:val="36"/>
          <w:lang w:val="en-GB"/>
        </w:rPr>
        <w:t>.</w:t>
      </w:r>
    </w:p>
    <w:p w14:paraId="64EBCF6C" w14:textId="22D6360D"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زيادة التأثير</w:t>
      </w:r>
    </w:p>
    <w:p w14:paraId="45814DFB"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تعزز الإقناع والاستجابة</w:t>
      </w:r>
      <w:r w:rsidRPr="00616AF0">
        <w:rPr>
          <w:rFonts w:ascii="Sakkal Majalla" w:eastAsia="Times New Roman" w:hAnsi="Sakkal Majalla"/>
          <w:b/>
          <w:bCs/>
          <w:color w:val="auto"/>
          <w:sz w:val="48"/>
          <w:szCs w:val="36"/>
          <w:lang w:val="en-GB"/>
        </w:rPr>
        <w:t>.</w:t>
      </w:r>
    </w:p>
    <w:p w14:paraId="0C9977AB" w14:textId="58AF2777"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616AF0">
        <w:rPr>
          <w:rFonts w:ascii="Sakkal Majalla" w:eastAsia="Times New Roman" w:hAnsi="Sakkal Majalla"/>
          <w:b/>
          <w:bCs/>
          <w:color w:val="auto"/>
          <w:sz w:val="48"/>
          <w:szCs w:val="36"/>
          <w:rtl/>
        </w:rPr>
        <w:t>بناء الثقة</w:t>
      </w:r>
    </w:p>
    <w:p w14:paraId="76909AA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تعكس احترافية المتحدث</w:t>
      </w:r>
      <w:r w:rsidRPr="00616AF0">
        <w:rPr>
          <w:rFonts w:ascii="Sakkal Majalla" w:eastAsia="Times New Roman" w:hAnsi="Sakkal Majalla"/>
          <w:b/>
          <w:bCs/>
          <w:color w:val="auto"/>
          <w:sz w:val="48"/>
          <w:szCs w:val="36"/>
          <w:lang w:val="en-GB"/>
        </w:rPr>
        <w:t>.</w:t>
      </w:r>
    </w:p>
    <w:p w14:paraId="248A206F" w14:textId="77777777" w:rsidR="00616AF0" w:rsidRPr="00616AF0" w:rsidRDefault="00616AF0" w:rsidP="00616AF0">
      <w:pPr>
        <w:spacing w:after="200" w:line="240" w:lineRule="auto"/>
        <w:rPr>
          <w:rFonts w:ascii="Sakkal Majalla" w:eastAsia="Times New Roman" w:hAnsi="Sakkal Majalla"/>
          <w:b/>
          <w:bCs/>
          <w:color w:val="C00000"/>
          <w:sz w:val="48"/>
          <w:szCs w:val="36"/>
          <w:lang w:val="en-GB"/>
        </w:rPr>
      </w:pPr>
      <w:r w:rsidRPr="00616AF0">
        <w:rPr>
          <w:rFonts w:ascii="Sakkal Majalla" w:eastAsia="Times New Roman" w:hAnsi="Sakkal Majalla"/>
          <w:b/>
          <w:bCs/>
          <w:color w:val="C00000"/>
          <w:sz w:val="48"/>
          <w:szCs w:val="36"/>
          <w:rtl/>
        </w:rPr>
        <w:t>عناصر الإلقاء الفعال</w:t>
      </w:r>
    </w:p>
    <w:p w14:paraId="620B1079"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نبرة الصوت</w:t>
      </w:r>
    </w:p>
    <w:p w14:paraId="5D83DD1A"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يجب أن تكون</w:t>
      </w:r>
      <w:r w:rsidRPr="00616AF0">
        <w:rPr>
          <w:rFonts w:ascii="Sakkal Majalla" w:eastAsia="Times New Roman" w:hAnsi="Sakkal Majalla"/>
          <w:b/>
          <w:bCs/>
          <w:color w:val="auto"/>
          <w:sz w:val="48"/>
          <w:szCs w:val="36"/>
          <w:lang w:val="en-GB"/>
        </w:rPr>
        <w:t>:</w:t>
      </w:r>
    </w:p>
    <w:p w14:paraId="26C624E9" w14:textId="77777777" w:rsidR="00616AF0" w:rsidRPr="00616AF0" w:rsidRDefault="00616AF0">
      <w:pPr>
        <w:numPr>
          <w:ilvl w:val="0"/>
          <w:numId w:val="109"/>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واضحة</w:t>
      </w:r>
      <w:r w:rsidRPr="00616AF0">
        <w:rPr>
          <w:rFonts w:ascii="Sakkal Majalla" w:eastAsia="Times New Roman" w:hAnsi="Sakkal Majalla"/>
          <w:b/>
          <w:bCs/>
          <w:color w:val="auto"/>
          <w:sz w:val="48"/>
          <w:szCs w:val="36"/>
          <w:lang w:val="en-GB"/>
        </w:rPr>
        <w:t>.</w:t>
      </w:r>
    </w:p>
    <w:p w14:paraId="1A82B8CB" w14:textId="77777777" w:rsidR="00616AF0" w:rsidRPr="00616AF0" w:rsidRDefault="00616AF0">
      <w:pPr>
        <w:numPr>
          <w:ilvl w:val="0"/>
          <w:numId w:val="109"/>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متوازنة</w:t>
      </w:r>
      <w:r w:rsidRPr="00616AF0">
        <w:rPr>
          <w:rFonts w:ascii="Sakkal Majalla" w:eastAsia="Times New Roman" w:hAnsi="Sakkal Majalla"/>
          <w:b/>
          <w:bCs/>
          <w:color w:val="auto"/>
          <w:sz w:val="48"/>
          <w:szCs w:val="36"/>
          <w:lang w:val="en-GB"/>
        </w:rPr>
        <w:t>.</w:t>
      </w:r>
    </w:p>
    <w:p w14:paraId="23F7F56D" w14:textId="77777777" w:rsidR="00616AF0" w:rsidRPr="00616AF0" w:rsidRDefault="00616AF0">
      <w:pPr>
        <w:numPr>
          <w:ilvl w:val="0"/>
          <w:numId w:val="109"/>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مناسبة للموقف</w:t>
      </w:r>
      <w:r w:rsidRPr="00616AF0">
        <w:rPr>
          <w:rFonts w:ascii="Sakkal Majalla" w:eastAsia="Times New Roman" w:hAnsi="Sakkal Majalla"/>
          <w:b/>
          <w:bCs/>
          <w:color w:val="auto"/>
          <w:sz w:val="48"/>
          <w:szCs w:val="36"/>
          <w:lang w:val="en-GB"/>
        </w:rPr>
        <w:t>.</w:t>
      </w:r>
    </w:p>
    <w:p w14:paraId="7A8F1A7B"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سرعة الحديث</w:t>
      </w:r>
    </w:p>
    <w:p w14:paraId="5EF7D040"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تجنب</w:t>
      </w:r>
      <w:r w:rsidRPr="00616AF0">
        <w:rPr>
          <w:rFonts w:ascii="Sakkal Majalla" w:eastAsia="Times New Roman" w:hAnsi="Sakkal Majalla"/>
          <w:b/>
          <w:bCs/>
          <w:color w:val="auto"/>
          <w:sz w:val="48"/>
          <w:szCs w:val="36"/>
          <w:lang w:val="en-GB"/>
        </w:rPr>
        <w:t>:</w:t>
      </w:r>
    </w:p>
    <w:p w14:paraId="63FD12EC" w14:textId="77777777" w:rsidR="00616AF0" w:rsidRPr="00616AF0" w:rsidRDefault="00616AF0">
      <w:pPr>
        <w:numPr>
          <w:ilvl w:val="0"/>
          <w:numId w:val="110"/>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السرعة الزائدة</w:t>
      </w:r>
      <w:r w:rsidRPr="00616AF0">
        <w:rPr>
          <w:rFonts w:ascii="Sakkal Majalla" w:eastAsia="Times New Roman" w:hAnsi="Sakkal Majalla"/>
          <w:b/>
          <w:bCs/>
          <w:color w:val="auto"/>
          <w:sz w:val="48"/>
          <w:szCs w:val="36"/>
          <w:lang w:val="en-GB"/>
        </w:rPr>
        <w:t>.</w:t>
      </w:r>
    </w:p>
    <w:p w14:paraId="7ECBC23F" w14:textId="77777777" w:rsidR="00616AF0" w:rsidRPr="00616AF0" w:rsidRDefault="00616AF0">
      <w:pPr>
        <w:numPr>
          <w:ilvl w:val="0"/>
          <w:numId w:val="110"/>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البطء الممل</w:t>
      </w:r>
      <w:r w:rsidRPr="00616AF0">
        <w:rPr>
          <w:rFonts w:ascii="Sakkal Majalla" w:eastAsia="Times New Roman" w:hAnsi="Sakkal Majalla"/>
          <w:b/>
          <w:bCs/>
          <w:color w:val="auto"/>
          <w:sz w:val="48"/>
          <w:szCs w:val="36"/>
          <w:lang w:val="en-GB"/>
        </w:rPr>
        <w:t>.</w:t>
      </w:r>
    </w:p>
    <w:p w14:paraId="69E7D4E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الوضوح</w:t>
      </w:r>
    </w:p>
    <w:p w14:paraId="7DDFC96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نطق الكلمات بصورة صحيحة</w:t>
      </w:r>
      <w:r w:rsidRPr="00616AF0">
        <w:rPr>
          <w:rFonts w:ascii="Sakkal Majalla" w:eastAsia="Times New Roman" w:hAnsi="Sakkal Majalla"/>
          <w:b/>
          <w:bCs/>
          <w:color w:val="auto"/>
          <w:sz w:val="48"/>
          <w:szCs w:val="36"/>
          <w:lang w:val="en-GB"/>
        </w:rPr>
        <w:t>.</w:t>
      </w:r>
    </w:p>
    <w:p w14:paraId="0D3D8D2C"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lastRenderedPageBreak/>
        <w:t>الثقة بالنفس</w:t>
      </w:r>
    </w:p>
    <w:p w14:paraId="0D5D7913"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إظهار الثقة دون مبالغة</w:t>
      </w:r>
      <w:r w:rsidRPr="00616AF0">
        <w:rPr>
          <w:rFonts w:ascii="Sakkal Majalla" w:eastAsia="Times New Roman" w:hAnsi="Sakkal Majalla"/>
          <w:b/>
          <w:bCs/>
          <w:color w:val="auto"/>
          <w:sz w:val="48"/>
          <w:szCs w:val="36"/>
          <w:lang w:val="en-GB"/>
        </w:rPr>
        <w:t>.</w:t>
      </w:r>
    </w:p>
    <w:p w14:paraId="55FA8832"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التواصل البصري</w:t>
      </w:r>
    </w:p>
    <w:p w14:paraId="0747CC25"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النظر إلى الجمهور أثناء الحديث</w:t>
      </w:r>
      <w:r w:rsidRPr="00616AF0">
        <w:rPr>
          <w:rFonts w:ascii="Sakkal Majalla" w:eastAsia="Times New Roman" w:hAnsi="Sakkal Majalla"/>
          <w:b/>
          <w:bCs/>
          <w:color w:val="auto"/>
          <w:sz w:val="48"/>
          <w:szCs w:val="36"/>
          <w:lang w:val="en-GB"/>
        </w:rPr>
        <w:t>.</w:t>
      </w:r>
    </w:p>
    <w:p w14:paraId="686F6315"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لغة الجسد</w:t>
      </w:r>
    </w:p>
    <w:p w14:paraId="14390CF3"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استخدام الإيماءات بشكل طبيعي</w:t>
      </w:r>
      <w:r w:rsidRPr="00616AF0">
        <w:rPr>
          <w:rFonts w:ascii="Sakkal Majalla" w:eastAsia="Times New Roman" w:hAnsi="Sakkal Majalla"/>
          <w:b/>
          <w:bCs/>
          <w:color w:val="auto"/>
          <w:sz w:val="48"/>
          <w:szCs w:val="36"/>
          <w:lang w:val="en-GB"/>
        </w:rPr>
        <w:t>.</w:t>
      </w:r>
    </w:p>
    <w:p w14:paraId="6BB2847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أساليب جذب انتباه الجمهور</w:t>
      </w:r>
    </w:p>
    <w:p w14:paraId="3A90C04B" w14:textId="77777777" w:rsidR="00616AF0" w:rsidRPr="00616AF0" w:rsidRDefault="00616AF0">
      <w:pPr>
        <w:numPr>
          <w:ilvl w:val="0"/>
          <w:numId w:val="111"/>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طرح الأسئلة</w:t>
      </w:r>
      <w:r w:rsidRPr="00616AF0">
        <w:rPr>
          <w:rFonts w:ascii="Sakkal Majalla" w:eastAsia="Times New Roman" w:hAnsi="Sakkal Majalla"/>
          <w:b/>
          <w:bCs/>
          <w:color w:val="auto"/>
          <w:sz w:val="48"/>
          <w:szCs w:val="36"/>
          <w:lang w:val="en-GB"/>
        </w:rPr>
        <w:t>.</w:t>
      </w:r>
    </w:p>
    <w:p w14:paraId="5E2DC8D9" w14:textId="77777777" w:rsidR="00616AF0" w:rsidRPr="00616AF0" w:rsidRDefault="00616AF0">
      <w:pPr>
        <w:numPr>
          <w:ilvl w:val="0"/>
          <w:numId w:val="111"/>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استخدام القصص</w:t>
      </w:r>
      <w:r w:rsidRPr="00616AF0">
        <w:rPr>
          <w:rFonts w:ascii="Sakkal Majalla" w:eastAsia="Times New Roman" w:hAnsi="Sakkal Majalla"/>
          <w:b/>
          <w:bCs/>
          <w:color w:val="auto"/>
          <w:sz w:val="48"/>
          <w:szCs w:val="36"/>
          <w:lang w:val="en-GB"/>
        </w:rPr>
        <w:t>.</w:t>
      </w:r>
    </w:p>
    <w:p w14:paraId="1D7F113D" w14:textId="77777777" w:rsidR="00616AF0" w:rsidRPr="00616AF0" w:rsidRDefault="00616AF0">
      <w:pPr>
        <w:numPr>
          <w:ilvl w:val="0"/>
          <w:numId w:val="111"/>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عرض الأمثلة الواقعية</w:t>
      </w:r>
      <w:r w:rsidRPr="00616AF0">
        <w:rPr>
          <w:rFonts w:ascii="Sakkal Majalla" w:eastAsia="Times New Roman" w:hAnsi="Sakkal Majalla"/>
          <w:b/>
          <w:bCs/>
          <w:color w:val="auto"/>
          <w:sz w:val="48"/>
          <w:szCs w:val="36"/>
          <w:lang w:val="en-GB"/>
        </w:rPr>
        <w:t>.</w:t>
      </w:r>
    </w:p>
    <w:p w14:paraId="2EC513EC" w14:textId="77777777" w:rsidR="00616AF0" w:rsidRPr="00616AF0" w:rsidRDefault="00616AF0">
      <w:pPr>
        <w:numPr>
          <w:ilvl w:val="0"/>
          <w:numId w:val="111"/>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الاستعانة بالإحصاءات</w:t>
      </w:r>
      <w:r w:rsidRPr="00616AF0">
        <w:rPr>
          <w:rFonts w:ascii="Sakkal Majalla" w:eastAsia="Times New Roman" w:hAnsi="Sakkal Majalla"/>
          <w:b/>
          <w:bCs/>
          <w:color w:val="auto"/>
          <w:sz w:val="48"/>
          <w:szCs w:val="36"/>
          <w:lang w:val="en-GB"/>
        </w:rPr>
        <w:t>.</w:t>
      </w:r>
    </w:p>
    <w:p w14:paraId="599A1881" w14:textId="77777777" w:rsidR="00616AF0" w:rsidRPr="00616AF0" w:rsidRDefault="00616AF0">
      <w:pPr>
        <w:numPr>
          <w:ilvl w:val="0"/>
          <w:numId w:val="111"/>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التفاعل المستمر</w:t>
      </w:r>
      <w:r w:rsidRPr="00616AF0">
        <w:rPr>
          <w:rFonts w:ascii="Sakkal Majalla" w:eastAsia="Times New Roman" w:hAnsi="Sakkal Majalla"/>
          <w:b/>
          <w:bCs/>
          <w:color w:val="auto"/>
          <w:sz w:val="48"/>
          <w:szCs w:val="36"/>
          <w:lang w:val="en-GB"/>
        </w:rPr>
        <w:t>.</w:t>
      </w:r>
    </w:p>
    <w:p w14:paraId="07AAE98E"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أخطاء في الإلقاء</w:t>
      </w:r>
    </w:p>
    <w:p w14:paraId="42CE9426" w14:textId="77777777" w:rsidR="00616AF0" w:rsidRPr="00616AF0" w:rsidRDefault="00616AF0">
      <w:pPr>
        <w:numPr>
          <w:ilvl w:val="0"/>
          <w:numId w:val="11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القراءة المباشرة من الشرائح</w:t>
      </w:r>
      <w:r w:rsidRPr="00616AF0">
        <w:rPr>
          <w:rFonts w:ascii="Sakkal Majalla" w:eastAsia="Times New Roman" w:hAnsi="Sakkal Majalla"/>
          <w:b/>
          <w:bCs/>
          <w:color w:val="auto"/>
          <w:sz w:val="48"/>
          <w:szCs w:val="36"/>
          <w:lang w:val="en-GB"/>
        </w:rPr>
        <w:t>.</w:t>
      </w:r>
    </w:p>
    <w:p w14:paraId="0A164C0D" w14:textId="77777777" w:rsidR="00616AF0" w:rsidRPr="00616AF0" w:rsidRDefault="00616AF0">
      <w:pPr>
        <w:numPr>
          <w:ilvl w:val="0"/>
          <w:numId w:val="11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التحدث بصوت منخفض</w:t>
      </w:r>
      <w:r w:rsidRPr="00616AF0">
        <w:rPr>
          <w:rFonts w:ascii="Sakkal Majalla" w:eastAsia="Times New Roman" w:hAnsi="Sakkal Majalla"/>
          <w:b/>
          <w:bCs/>
          <w:color w:val="auto"/>
          <w:sz w:val="48"/>
          <w:szCs w:val="36"/>
          <w:lang w:val="en-GB"/>
        </w:rPr>
        <w:t>.</w:t>
      </w:r>
    </w:p>
    <w:p w14:paraId="147044D3" w14:textId="77777777" w:rsidR="00616AF0" w:rsidRPr="00616AF0" w:rsidRDefault="00616AF0">
      <w:pPr>
        <w:numPr>
          <w:ilvl w:val="0"/>
          <w:numId w:val="11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التحدث بسرعة كبيرة</w:t>
      </w:r>
      <w:r w:rsidRPr="00616AF0">
        <w:rPr>
          <w:rFonts w:ascii="Sakkal Majalla" w:eastAsia="Times New Roman" w:hAnsi="Sakkal Majalla"/>
          <w:b/>
          <w:bCs/>
          <w:color w:val="auto"/>
          <w:sz w:val="48"/>
          <w:szCs w:val="36"/>
          <w:lang w:val="en-GB"/>
        </w:rPr>
        <w:t>.</w:t>
      </w:r>
    </w:p>
    <w:p w14:paraId="320D0BAD" w14:textId="77777777" w:rsidR="00616AF0" w:rsidRPr="00616AF0" w:rsidRDefault="00616AF0">
      <w:pPr>
        <w:numPr>
          <w:ilvl w:val="0"/>
          <w:numId w:val="11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تجنب النظر للجمهور</w:t>
      </w:r>
      <w:r w:rsidRPr="00616AF0">
        <w:rPr>
          <w:rFonts w:ascii="Sakkal Majalla" w:eastAsia="Times New Roman" w:hAnsi="Sakkal Majalla"/>
          <w:b/>
          <w:bCs/>
          <w:color w:val="auto"/>
          <w:sz w:val="48"/>
          <w:szCs w:val="36"/>
          <w:lang w:val="en-GB"/>
        </w:rPr>
        <w:t>.</w:t>
      </w:r>
    </w:p>
    <w:p w14:paraId="578E55B1" w14:textId="7A0F9DF0" w:rsidR="00616AF0" w:rsidRPr="00616AF0" w:rsidRDefault="00616AF0">
      <w:pPr>
        <w:numPr>
          <w:ilvl w:val="0"/>
          <w:numId w:val="11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lastRenderedPageBreak/>
        <w:t>الإفراط في الحركات العشوائية</w:t>
      </w:r>
      <w:r w:rsidRPr="00616AF0">
        <w:rPr>
          <w:rFonts w:ascii="Sakkal Majalla" w:eastAsia="Times New Roman" w:hAnsi="Sakkal Majalla"/>
          <w:b/>
          <w:bCs/>
          <w:color w:val="auto"/>
          <w:sz w:val="48"/>
          <w:szCs w:val="36"/>
          <w:lang w:val="en-GB"/>
        </w:rPr>
        <w:t>.</w:t>
      </w:r>
    </w:p>
    <w:p w14:paraId="0A7A5141" w14:textId="77777777" w:rsidR="00616AF0" w:rsidRPr="00616AF0" w:rsidRDefault="00616AF0" w:rsidP="00616AF0">
      <w:pPr>
        <w:spacing w:after="200" w:line="240" w:lineRule="auto"/>
        <w:jc w:val="center"/>
        <w:rPr>
          <w:rFonts w:ascii="Sakkal Majalla" w:eastAsia="Times New Roman" w:hAnsi="Sakkal Majalla"/>
          <w:b/>
          <w:bCs/>
          <w:color w:val="006666"/>
          <w:sz w:val="72"/>
          <w:szCs w:val="48"/>
          <w:lang w:val="en-GB"/>
        </w:rPr>
      </w:pPr>
      <w:r w:rsidRPr="00616AF0">
        <w:rPr>
          <w:rFonts w:ascii="Sakkal Majalla" w:eastAsia="Times New Roman" w:hAnsi="Sakkal Majalla"/>
          <w:b/>
          <w:bCs/>
          <w:color w:val="006666"/>
          <w:sz w:val="72"/>
          <w:szCs w:val="48"/>
          <w:rtl/>
        </w:rPr>
        <w:t>رابعاً: التعامل مع الجمهور</w:t>
      </w:r>
    </w:p>
    <w:p w14:paraId="118BD7F3"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مقدمة</w:t>
      </w:r>
    </w:p>
    <w:p w14:paraId="3CE834A2"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يُعتبر الجمهور العنصر الأساسي في أي عرض تقديمي، ولذلك فإن نجاح العرض يعتمد بدرجة كبيرة على قدرة المتحدث على فهم الجمهور والتفاعل معه وإدارة اهتمامه طوال فترة العرض</w:t>
      </w:r>
      <w:r w:rsidRPr="00616AF0">
        <w:rPr>
          <w:rFonts w:ascii="Sakkal Majalla" w:eastAsia="Times New Roman" w:hAnsi="Sakkal Majalla"/>
          <w:b/>
          <w:bCs/>
          <w:color w:val="auto"/>
          <w:sz w:val="48"/>
          <w:szCs w:val="36"/>
          <w:lang w:val="en-GB"/>
        </w:rPr>
        <w:t>.</w:t>
      </w:r>
    </w:p>
    <w:p w14:paraId="3337FCE6"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مفهوم التعامل مع الجمهور</w:t>
      </w:r>
    </w:p>
    <w:p w14:paraId="05EDD96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هو</w:t>
      </w:r>
      <w:r w:rsidRPr="00616AF0">
        <w:rPr>
          <w:rFonts w:ascii="Sakkal Majalla" w:eastAsia="Times New Roman" w:hAnsi="Sakkal Majalla"/>
          <w:b/>
          <w:bCs/>
          <w:color w:val="auto"/>
          <w:sz w:val="48"/>
          <w:szCs w:val="36"/>
          <w:lang w:val="en-GB"/>
        </w:rPr>
        <w:t>:</w:t>
      </w:r>
    </w:p>
    <w:p w14:paraId="10BAE439"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lang w:val="en-GB"/>
        </w:rPr>
        <w:t>"</w:t>
      </w:r>
      <w:r w:rsidRPr="00616AF0">
        <w:rPr>
          <w:rFonts w:ascii="Sakkal Majalla" w:eastAsia="Times New Roman" w:hAnsi="Sakkal Majalla"/>
          <w:b/>
          <w:bCs/>
          <w:color w:val="auto"/>
          <w:sz w:val="48"/>
          <w:szCs w:val="36"/>
          <w:rtl/>
        </w:rPr>
        <w:t>مجموعة الممارسات والمهارات التي يستخدمها المتحدث لبناء تفاعل إيجابي مع الحضور وتحقيق أهداف العرض</w:t>
      </w:r>
      <w:r w:rsidRPr="00616AF0">
        <w:rPr>
          <w:rFonts w:ascii="Sakkal Majalla" w:eastAsia="Times New Roman" w:hAnsi="Sakkal Majalla"/>
          <w:b/>
          <w:bCs/>
          <w:color w:val="auto"/>
          <w:sz w:val="48"/>
          <w:szCs w:val="36"/>
          <w:lang w:val="en-GB"/>
        </w:rPr>
        <w:t>."</w:t>
      </w:r>
    </w:p>
    <w:p w14:paraId="6CD205F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أهمية التعامل الجيد مع الجمهور</w:t>
      </w:r>
    </w:p>
    <w:p w14:paraId="503BDBD3" w14:textId="76B5B05D"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616AF0">
        <w:rPr>
          <w:rFonts w:ascii="Sakkal Majalla" w:eastAsia="Times New Roman" w:hAnsi="Sakkal Majalla"/>
          <w:b/>
          <w:bCs/>
          <w:color w:val="auto"/>
          <w:sz w:val="48"/>
          <w:szCs w:val="36"/>
          <w:rtl/>
        </w:rPr>
        <w:t>زيادة التفاعل</w:t>
      </w:r>
    </w:p>
    <w:p w14:paraId="236D1AA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يشجع الحضور على المشاركة</w:t>
      </w:r>
      <w:r w:rsidRPr="00616AF0">
        <w:rPr>
          <w:rFonts w:ascii="Sakkal Majalla" w:eastAsia="Times New Roman" w:hAnsi="Sakkal Majalla"/>
          <w:b/>
          <w:bCs/>
          <w:color w:val="auto"/>
          <w:sz w:val="48"/>
          <w:szCs w:val="36"/>
          <w:lang w:val="en-GB"/>
        </w:rPr>
        <w:t>.</w:t>
      </w:r>
    </w:p>
    <w:p w14:paraId="2BA51D57" w14:textId="0824F5DA"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تحسين الفهم</w:t>
      </w:r>
    </w:p>
    <w:p w14:paraId="786358CF"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يساعد على توضيح الأفكار</w:t>
      </w:r>
      <w:r w:rsidRPr="00616AF0">
        <w:rPr>
          <w:rFonts w:ascii="Sakkal Majalla" w:eastAsia="Times New Roman" w:hAnsi="Sakkal Majalla"/>
          <w:b/>
          <w:bCs/>
          <w:color w:val="auto"/>
          <w:sz w:val="48"/>
          <w:szCs w:val="36"/>
          <w:lang w:val="en-GB"/>
        </w:rPr>
        <w:t>.</w:t>
      </w:r>
    </w:p>
    <w:p w14:paraId="165304F9" w14:textId="660B5582"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616AF0">
        <w:rPr>
          <w:rFonts w:ascii="Sakkal Majalla" w:eastAsia="Times New Roman" w:hAnsi="Sakkal Majalla"/>
          <w:b/>
          <w:bCs/>
          <w:color w:val="auto"/>
          <w:sz w:val="48"/>
          <w:szCs w:val="36"/>
          <w:rtl/>
        </w:rPr>
        <w:t>تعزيز التأثير</w:t>
      </w:r>
    </w:p>
    <w:p w14:paraId="09F27D08" w14:textId="77777777" w:rsidR="00616AF0" w:rsidRDefault="00616AF0" w:rsidP="00616AF0">
      <w:pPr>
        <w:spacing w:after="200" w:line="240" w:lineRule="auto"/>
        <w:rPr>
          <w:rFonts w:ascii="Sakkal Majalla" w:eastAsia="Times New Roman" w:hAnsi="Sakkal Majalla"/>
          <w:b/>
          <w:bCs/>
          <w:color w:val="auto"/>
          <w:sz w:val="48"/>
          <w:szCs w:val="36"/>
          <w:rtl/>
          <w:lang w:val="en-GB"/>
        </w:rPr>
      </w:pPr>
      <w:r w:rsidRPr="00616AF0">
        <w:rPr>
          <w:rFonts w:ascii="Sakkal Majalla" w:eastAsia="Times New Roman" w:hAnsi="Sakkal Majalla"/>
          <w:b/>
          <w:bCs/>
          <w:color w:val="auto"/>
          <w:sz w:val="48"/>
          <w:szCs w:val="36"/>
          <w:rtl/>
        </w:rPr>
        <w:t>يزيد من قبول الرسالة</w:t>
      </w:r>
      <w:r w:rsidRPr="00616AF0">
        <w:rPr>
          <w:rFonts w:ascii="Sakkal Majalla" w:eastAsia="Times New Roman" w:hAnsi="Sakkal Majalla"/>
          <w:b/>
          <w:bCs/>
          <w:color w:val="auto"/>
          <w:sz w:val="48"/>
          <w:szCs w:val="36"/>
          <w:lang w:val="en-GB"/>
        </w:rPr>
        <w:t>.</w:t>
      </w:r>
    </w:p>
    <w:p w14:paraId="196D459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p>
    <w:p w14:paraId="36B354B4" w14:textId="648E6924"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lastRenderedPageBreak/>
        <w:t>4.</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بناء الثقة</w:t>
      </w:r>
    </w:p>
    <w:p w14:paraId="18C54B1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يعزز العلاقة بين المتحدث والجمهور</w:t>
      </w:r>
      <w:r w:rsidRPr="00616AF0">
        <w:rPr>
          <w:rFonts w:ascii="Sakkal Majalla" w:eastAsia="Times New Roman" w:hAnsi="Sakkal Majalla"/>
          <w:b/>
          <w:bCs/>
          <w:color w:val="auto"/>
          <w:sz w:val="48"/>
          <w:szCs w:val="36"/>
          <w:lang w:val="en-GB"/>
        </w:rPr>
        <w:t>.</w:t>
      </w:r>
    </w:p>
    <w:p w14:paraId="63DE990E"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استراتيجيات التعامل مع الجمهور</w:t>
      </w:r>
    </w:p>
    <w:p w14:paraId="6DA296E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التعرف على الجمهور</w:t>
      </w:r>
    </w:p>
    <w:p w14:paraId="118446E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معرفة</w:t>
      </w:r>
      <w:r w:rsidRPr="00616AF0">
        <w:rPr>
          <w:rFonts w:ascii="Sakkal Majalla" w:eastAsia="Times New Roman" w:hAnsi="Sakkal Majalla"/>
          <w:b/>
          <w:bCs/>
          <w:color w:val="auto"/>
          <w:sz w:val="48"/>
          <w:szCs w:val="36"/>
          <w:lang w:val="en-GB"/>
        </w:rPr>
        <w:t>:</w:t>
      </w:r>
    </w:p>
    <w:p w14:paraId="1AA0F93E" w14:textId="77777777" w:rsidR="00616AF0" w:rsidRPr="00616AF0" w:rsidRDefault="00616AF0">
      <w:pPr>
        <w:numPr>
          <w:ilvl w:val="0"/>
          <w:numId w:val="113"/>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احتياجاتهم</w:t>
      </w:r>
      <w:r w:rsidRPr="00616AF0">
        <w:rPr>
          <w:rFonts w:ascii="Sakkal Majalla" w:eastAsia="Times New Roman" w:hAnsi="Sakkal Majalla"/>
          <w:b/>
          <w:bCs/>
          <w:color w:val="auto"/>
          <w:sz w:val="48"/>
          <w:szCs w:val="36"/>
          <w:lang w:val="en-GB"/>
        </w:rPr>
        <w:t>.</w:t>
      </w:r>
    </w:p>
    <w:p w14:paraId="2C867386" w14:textId="77777777" w:rsidR="00616AF0" w:rsidRPr="00616AF0" w:rsidRDefault="00616AF0">
      <w:pPr>
        <w:numPr>
          <w:ilvl w:val="0"/>
          <w:numId w:val="113"/>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اهتماماتهم</w:t>
      </w:r>
      <w:r w:rsidRPr="00616AF0">
        <w:rPr>
          <w:rFonts w:ascii="Sakkal Majalla" w:eastAsia="Times New Roman" w:hAnsi="Sakkal Majalla"/>
          <w:b/>
          <w:bCs/>
          <w:color w:val="auto"/>
          <w:sz w:val="48"/>
          <w:szCs w:val="36"/>
          <w:lang w:val="en-GB"/>
        </w:rPr>
        <w:t>.</w:t>
      </w:r>
    </w:p>
    <w:p w14:paraId="3D0AB7C4" w14:textId="77777777" w:rsidR="00616AF0" w:rsidRPr="00616AF0" w:rsidRDefault="00616AF0">
      <w:pPr>
        <w:numPr>
          <w:ilvl w:val="0"/>
          <w:numId w:val="113"/>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توقعاتهم</w:t>
      </w:r>
      <w:r w:rsidRPr="00616AF0">
        <w:rPr>
          <w:rFonts w:ascii="Sakkal Majalla" w:eastAsia="Times New Roman" w:hAnsi="Sakkal Majalla"/>
          <w:b/>
          <w:bCs/>
          <w:color w:val="auto"/>
          <w:sz w:val="48"/>
          <w:szCs w:val="36"/>
          <w:lang w:val="en-GB"/>
        </w:rPr>
        <w:t>.</w:t>
      </w:r>
    </w:p>
    <w:p w14:paraId="5F38BD1B"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إشراك الحضور</w:t>
      </w:r>
    </w:p>
    <w:p w14:paraId="1EBBAC06"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من خلال</w:t>
      </w:r>
      <w:r w:rsidRPr="00616AF0">
        <w:rPr>
          <w:rFonts w:ascii="Sakkal Majalla" w:eastAsia="Times New Roman" w:hAnsi="Sakkal Majalla"/>
          <w:b/>
          <w:bCs/>
          <w:color w:val="auto"/>
          <w:sz w:val="48"/>
          <w:szCs w:val="36"/>
          <w:lang w:val="en-GB"/>
        </w:rPr>
        <w:t>:</w:t>
      </w:r>
    </w:p>
    <w:p w14:paraId="20C31548" w14:textId="77777777" w:rsidR="00616AF0" w:rsidRPr="00616AF0" w:rsidRDefault="00616AF0">
      <w:pPr>
        <w:numPr>
          <w:ilvl w:val="0"/>
          <w:numId w:val="114"/>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الأسئلة</w:t>
      </w:r>
      <w:r w:rsidRPr="00616AF0">
        <w:rPr>
          <w:rFonts w:ascii="Sakkal Majalla" w:eastAsia="Times New Roman" w:hAnsi="Sakkal Majalla"/>
          <w:b/>
          <w:bCs/>
          <w:color w:val="auto"/>
          <w:sz w:val="48"/>
          <w:szCs w:val="36"/>
          <w:lang w:val="en-GB"/>
        </w:rPr>
        <w:t>.</w:t>
      </w:r>
    </w:p>
    <w:p w14:paraId="77144059" w14:textId="77777777" w:rsidR="00616AF0" w:rsidRPr="00616AF0" w:rsidRDefault="00616AF0">
      <w:pPr>
        <w:numPr>
          <w:ilvl w:val="0"/>
          <w:numId w:val="114"/>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المناقشات</w:t>
      </w:r>
      <w:r w:rsidRPr="00616AF0">
        <w:rPr>
          <w:rFonts w:ascii="Sakkal Majalla" w:eastAsia="Times New Roman" w:hAnsi="Sakkal Majalla"/>
          <w:b/>
          <w:bCs/>
          <w:color w:val="auto"/>
          <w:sz w:val="48"/>
          <w:szCs w:val="36"/>
          <w:lang w:val="en-GB"/>
        </w:rPr>
        <w:t>.</w:t>
      </w:r>
    </w:p>
    <w:p w14:paraId="5EF58453" w14:textId="77777777" w:rsidR="00616AF0" w:rsidRPr="00616AF0" w:rsidRDefault="00616AF0">
      <w:pPr>
        <w:numPr>
          <w:ilvl w:val="0"/>
          <w:numId w:val="114"/>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الأنشطة</w:t>
      </w:r>
      <w:r w:rsidRPr="00616AF0">
        <w:rPr>
          <w:rFonts w:ascii="Sakkal Majalla" w:eastAsia="Times New Roman" w:hAnsi="Sakkal Majalla"/>
          <w:b/>
          <w:bCs/>
          <w:color w:val="auto"/>
          <w:sz w:val="48"/>
          <w:szCs w:val="36"/>
          <w:lang w:val="en-GB"/>
        </w:rPr>
        <w:t>.</w:t>
      </w:r>
    </w:p>
    <w:p w14:paraId="0BE256DF"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احترام جميع المشاركين</w:t>
      </w:r>
    </w:p>
    <w:p w14:paraId="052B6003"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الاستماع للجميع دون تمييز</w:t>
      </w:r>
      <w:r w:rsidRPr="00616AF0">
        <w:rPr>
          <w:rFonts w:ascii="Sakkal Majalla" w:eastAsia="Times New Roman" w:hAnsi="Sakkal Majalla"/>
          <w:b/>
          <w:bCs/>
          <w:color w:val="auto"/>
          <w:sz w:val="48"/>
          <w:szCs w:val="36"/>
          <w:lang w:val="en-GB"/>
        </w:rPr>
        <w:t>.</w:t>
      </w:r>
    </w:p>
    <w:p w14:paraId="6C0F1300"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المرونة</w:t>
      </w:r>
    </w:p>
    <w:p w14:paraId="1958E4E2"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التكيف مع ردود أفعال الحضور</w:t>
      </w:r>
      <w:r w:rsidRPr="00616AF0">
        <w:rPr>
          <w:rFonts w:ascii="Sakkal Majalla" w:eastAsia="Times New Roman" w:hAnsi="Sakkal Majalla"/>
          <w:b/>
          <w:bCs/>
          <w:color w:val="auto"/>
          <w:sz w:val="48"/>
          <w:szCs w:val="36"/>
          <w:lang w:val="en-GB"/>
        </w:rPr>
        <w:t>.</w:t>
      </w:r>
    </w:p>
    <w:p w14:paraId="02516B93"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lastRenderedPageBreak/>
        <w:t>التحكم في الوقت</w:t>
      </w:r>
    </w:p>
    <w:p w14:paraId="0898A61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إدارة الوقت بما يضمن تحقيق أهداف العرض</w:t>
      </w:r>
      <w:r w:rsidRPr="00616AF0">
        <w:rPr>
          <w:rFonts w:ascii="Sakkal Majalla" w:eastAsia="Times New Roman" w:hAnsi="Sakkal Majalla"/>
          <w:b/>
          <w:bCs/>
          <w:color w:val="auto"/>
          <w:sz w:val="48"/>
          <w:szCs w:val="36"/>
          <w:lang w:val="en-GB"/>
        </w:rPr>
        <w:t>.</w:t>
      </w:r>
    </w:p>
    <w:p w14:paraId="6328A955"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التعامل مع المواقف المختلفة</w:t>
      </w:r>
    </w:p>
    <w:p w14:paraId="29F4FEB5"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الجمهور غير المهتم</w:t>
      </w:r>
    </w:p>
    <w:p w14:paraId="36DC3255" w14:textId="77777777" w:rsidR="00616AF0" w:rsidRPr="00616AF0" w:rsidRDefault="00616AF0">
      <w:pPr>
        <w:numPr>
          <w:ilvl w:val="0"/>
          <w:numId w:val="115"/>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استخدام أمثلة عملية</w:t>
      </w:r>
      <w:r w:rsidRPr="00616AF0">
        <w:rPr>
          <w:rFonts w:ascii="Sakkal Majalla" w:eastAsia="Times New Roman" w:hAnsi="Sakkal Majalla"/>
          <w:b/>
          <w:bCs/>
          <w:color w:val="auto"/>
          <w:sz w:val="48"/>
          <w:szCs w:val="36"/>
          <w:lang w:val="en-GB"/>
        </w:rPr>
        <w:t>.</w:t>
      </w:r>
    </w:p>
    <w:p w14:paraId="3883B2C8" w14:textId="77777777" w:rsidR="00616AF0" w:rsidRPr="00616AF0" w:rsidRDefault="00616AF0">
      <w:pPr>
        <w:numPr>
          <w:ilvl w:val="0"/>
          <w:numId w:val="115"/>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زيادة التفاعل</w:t>
      </w:r>
      <w:r w:rsidRPr="00616AF0">
        <w:rPr>
          <w:rFonts w:ascii="Sakkal Majalla" w:eastAsia="Times New Roman" w:hAnsi="Sakkal Majalla"/>
          <w:b/>
          <w:bCs/>
          <w:color w:val="auto"/>
          <w:sz w:val="48"/>
          <w:szCs w:val="36"/>
          <w:lang w:val="en-GB"/>
        </w:rPr>
        <w:t>.</w:t>
      </w:r>
    </w:p>
    <w:p w14:paraId="2F6E7C92" w14:textId="77777777" w:rsidR="00616AF0" w:rsidRPr="00616AF0" w:rsidRDefault="00616AF0">
      <w:pPr>
        <w:numPr>
          <w:ilvl w:val="0"/>
          <w:numId w:val="115"/>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تغيير أسلوب العرض</w:t>
      </w:r>
      <w:r w:rsidRPr="00616AF0">
        <w:rPr>
          <w:rFonts w:ascii="Sakkal Majalla" w:eastAsia="Times New Roman" w:hAnsi="Sakkal Majalla"/>
          <w:b/>
          <w:bCs/>
          <w:color w:val="auto"/>
          <w:sz w:val="48"/>
          <w:szCs w:val="36"/>
          <w:lang w:val="en-GB"/>
        </w:rPr>
        <w:t>.</w:t>
      </w:r>
    </w:p>
    <w:p w14:paraId="3CADC5AE"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الجمهور كثير الأسئلة</w:t>
      </w:r>
    </w:p>
    <w:p w14:paraId="7185797A" w14:textId="77777777" w:rsidR="00616AF0" w:rsidRPr="00616AF0" w:rsidRDefault="00616AF0">
      <w:pPr>
        <w:numPr>
          <w:ilvl w:val="0"/>
          <w:numId w:val="116"/>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تنظيم الأسئلة</w:t>
      </w:r>
      <w:r w:rsidRPr="00616AF0">
        <w:rPr>
          <w:rFonts w:ascii="Sakkal Majalla" w:eastAsia="Times New Roman" w:hAnsi="Sakkal Majalla"/>
          <w:b/>
          <w:bCs/>
          <w:color w:val="auto"/>
          <w:sz w:val="48"/>
          <w:szCs w:val="36"/>
          <w:lang w:val="en-GB"/>
        </w:rPr>
        <w:t>.</w:t>
      </w:r>
    </w:p>
    <w:p w14:paraId="28923249" w14:textId="77777777" w:rsidR="00616AF0" w:rsidRPr="00616AF0" w:rsidRDefault="00616AF0">
      <w:pPr>
        <w:numPr>
          <w:ilvl w:val="0"/>
          <w:numId w:val="116"/>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تخصيص وقت للمناقشة</w:t>
      </w:r>
      <w:r w:rsidRPr="00616AF0">
        <w:rPr>
          <w:rFonts w:ascii="Sakkal Majalla" w:eastAsia="Times New Roman" w:hAnsi="Sakkal Majalla"/>
          <w:b/>
          <w:bCs/>
          <w:color w:val="auto"/>
          <w:sz w:val="48"/>
          <w:szCs w:val="36"/>
          <w:lang w:val="en-GB"/>
        </w:rPr>
        <w:t>.</w:t>
      </w:r>
    </w:p>
    <w:p w14:paraId="0B9FE2D4"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الجمهور المعترض</w:t>
      </w:r>
    </w:p>
    <w:p w14:paraId="0FCD9D5C" w14:textId="77777777" w:rsidR="00616AF0" w:rsidRPr="00616AF0" w:rsidRDefault="00616AF0">
      <w:pPr>
        <w:numPr>
          <w:ilvl w:val="0"/>
          <w:numId w:val="117"/>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الاستماع باحترام</w:t>
      </w:r>
      <w:r w:rsidRPr="00616AF0">
        <w:rPr>
          <w:rFonts w:ascii="Sakkal Majalla" w:eastAsia="Times New Roman" w:hAnsi="Sakkal Majalla"/>
          <w:b/>
          <w:bCs/>
          <w:color w:val="auto"/>
          <w:sz w:val="48"/>
          <w:szCs w:val="36"/>
          <w:lang w:val="en-GB"/>
        </w:rPr>
        <w:t>.</w:t>
      </w:r>
    </w:p>
    <w:p w14:paraId="5E1A8AB1" w14:textId="77777777" w:rsidR="00616AF0" w:rsidRPr="00616AF0" w:rsidRDefault="00616AF0">
      <w:pPr>
        <w:numPr>
          <w:ilvl w:val="0"/>
          <w:numId w:val="117"/>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الرد بالحقائق</w:t>
      </w:r>
      <w:r w:rsidRPr="00616AF0">
        <w:rPr>
          <w:rFonts w:ascii="Sakkal Majalla" w:eastAsia="Times New Roman" w:hAnsi="Sakkal Majalla"/>
          <w:b/>
          <w:bCs/>
          <w:color w:val="auto"/>
          <w:sz w:val="48"/>
          <w:szCs w:val="36"/>
          <w:lang w:val="en-GB"/>
        </w:rPr>
        <w:t>.</w:t>
      </w:r>
    </w:p>
    <w:p w14:paraId="3B4791F3" w14:textId="77777777" w:rsidR="00616AF0" w:rsidRPr="00616AF0" w:rsidRDefault="00616AF0">
      <w:pPr>
        <w:numPr>
          <w:ilvl w:val="0"/>
          <w:numId w:val="117"/>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تجنب الجدل الشخصي</w:t>
      </w:r>
      <w:r w:rsidRPr="00616AF0">
        <w:rPr>
          <w:rFonts w:ascii="Sakkal Majalla" w:eastAsia="Times New Roman" w:hAnsi="Sakkal Majalla"/>
          <w:b/>
          <w:bCs/>
          <w:color w:val="auto"/>
          <w:sz w:val="48"/>
          <w:szCs w:val="36"/>
          <w:lang w:val="en-GB"/>
        </w:rPr>
        <w:t>.</w:t>
      </w:r>
    </w:p>
    <w:p w14:paraId="43B6F576" w14:textId="101375F8" w:rsidR="00616AF0" w:rsidRDefault="00616AF0" w:rsidP="00616AF0">
      <w:pPr>
        <w:spacing w:after="200" w:line="240" w:lineRule="auto"/>
        <w:rPr>
          <w:rFonts w:ascii="Sakkal Majalla" w:eastAsia="Times New Roman" w:hAnsi="Sakkal Majalla"/>
          <w:b/>
          <w:bCs/>
          <w:color w:val="auto"/>
          <w:sz w:val="48"/>
          <w:szCs w:val="36"/>
          <w:rtl/>
          <w:lang w:val="en-GB"/>
        </w:rPr>
      </w:pPr>
    </w:p>
    <w:p w14:paraId="2B59B157" w14:textId="77777777" w:rsidR="00616AF0" w:rsidRDefault="00616AF0" w:rsidP="00616AF0">
      <w:pPr>
        <w:spacing w:after="200" w:line="240" w:lineRule="auto"/>
        <w:rPr>
          <w:rFonts w:ascii="Sakkal Majalla" w:eastAsia="Times New Roman" w:hAnsi="Sakkal Majalla"/>
          <w:b/>
          <w:bCs/>
          <w:color w:val="auto"/>
          <w:sz w:val="48"/>
          <w:szCs w:val="36"/>
          <w:rtl/>
          <w:lang w:val="en-GB"/>
        </w:rPr>
      </w:pPr>
    </w:p>
    <w:p w14:paraId="1A8A0003" w14:textId="77777777" w:rsidR="00616AF0" w:rsidRDefault="00616AF0" w:rsidP="00616AF0">
      <w:pPr>
        <w:spacing w:after="200" w:line="240" w:lineRule="auto"/>
        <w:rPr>
          <w:rFonts w:ascii="Sakkal Majalla" w:eastAsia="Times New Roman" w:hAnsi="Sakkal Majalla"/>
          <w:b/>
          <w:bCs/>
          <w:color w:val="auto"/>
          <w:sz w:val="48"/>
          <w:szCs w:val="36"/>
          <w:rtl/>
          <w:lang w:val="en-GB"/>
        </w:rPr>
      </w:pPr>
    </w:p>
    <w:p w14:paraId="1D349FD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p>
    <w:p w14:paraId="5CF39611" w14:textId="77777777" w:rsidR="00616AF0" w:rsidRPr="00616AF0" w:rsidRDefault="00616AF0" w:rsidP="00616AF0">
      <w:pPr>
        <w:spacing w:after="200" w:line="240" w:lineRule="auto"/>
        <w:jc w:val="center"/>
        <w:rPr>
          <w:rFonts w:ascii="Sakkal Majalla" w:eastAsia="Times New Roman" w:hAnsi="Sakkal Majalla"/>
          <w:b/>
          <w:bCs/>
          <w:color w:val="006666"/>
          <w:sz w:val="56"/>
          <w:szCs w:val="44"/>
          <w:lang w:val="en-GB"/>
        </w:rPr>
      </w:pPr>
      <w:r w:rsidRPr="00616AF0">
        <w:rPr>
          <w:rFonts w:ascii="Sakkal Majalla" w:eastAsia="Times New Roman" w:hAnsi="Sakkal Majalla"/>
          <w:b/>
          <w:bCs/>
          <w:color w:val="006666"/>
          <w:sz w:val="56"/>
          <w:szCs w:val="44"/>
          <w:rtl/>
        </w:rPr>
        <w:lastRenderedPageBreak/>
        <w:t>خامساً: إدارة الأسئلة والمداخلات</w:t>
      </w:r>
    </w:p>
    <w:p w14:paraId="07D1011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مقدمة</w:t>
      </w:r>
    </w:p>
    <w:p w14:paraId="78238CF2"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تمثل مرحلة الأسئلة والمداخلات أحد أهم أجزاء العرض المهني، لأنها تعكس مستوى تفاعل الجمهور وفهمه للموضوع. كما أنها تمنح المتحدث فرصة لتوضيح الأفكار وتعزيز المصداقية وبناء الثقة</w:t>
      </w:r>
      <w:r w:rsidRPr="00616AF0">
        <w:rPr>
          <w:rFonts w:ascii="Sakkal Majalla" w:eastAsia="Times New Roman" w:hAnsi="Sakkal Majalla"/>
          <w:b/>
          <w:bCs/>
          <w:color w:val="auto"/>
          <w:sz w:val="48"/>
          <w:szCs w:val="36"/>
          <w:lang w:val="en-GB"/>
        </w:rPr>
        <w:t>.</w:t>
      </w:r>
    </w:p>
    <w:p w14:paraId="06E3059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مفهوم إدارة الأسئلة والمداخلات</w:t>
      </w:r>
    </w:p>
    <w:p w14:paraId="4E5A5E6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هي</w:t>
      </w:r>
      <w:r w:rsidRPr="00616AF0">
        <w:rPr>
          <w:rFonts w:ascii="Sakkal Majalla" w:eastAsia="Times New Roman" w:hAnsi="Sakkal Majalla"/>
          <w:b/>
          <w:bCs/>
          <w:color w:val="auto"/>
          <w:sz w:val="48"/>
          <w:szCs w:val="36"/>
          <w:lang w:val="en-GB"/>
        </w:rPr>
        <w:t>:</w:t>
      </w:r>
    </w:p>
    <w:p w14:paraId="7BE55D00"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lang w:val="en-GB"/>
        </w:rPr>
        <w:t>"</w:t>
      </w:r>
      <w:r w:rsidRPr="00616AF0">
        <w:rPr>
          <w:rFonts w:ascii="Sakkal Majalla" w:eastAsia="Times New Roman" w:hAnsi="Sakkal Majalla"/>
          <w:b/>
          <w:bCs/>
          <w:color w:val="auto"/>
          <w:sz w:val="48"/>
          <w:szCs w:val="36"/>
          <w:rtl/>
        </w:rPr>
        <w:t>قدرة المتحدث على التعامل مع أسئلة واستفسارات ومداخلات الجمهور بطريقة منظمة ومهنية تحقق الفائدة للجميع</w:t>
      </w:r>
      <w:r w:rsidRPr="00616AF0">
        <w:rPr>
          <w:rFonts w:ascii="Sakkal Majalla" w:eastAsia="Times New Roman" w:hAnsi="Sakkal Majalla"/>
          <w:b/>
          <w:bCs/>
          <w:color w:val="auto"/>
          <w:sz w:val="48"/>
          <w:szCs w:val="36"/>
          <w:lang w:val="en-GB"/>
        </w:rPr>
        <w:t>."</w:t>
      </w:r>
    </w:p>
    <w:p w14:paraId="292DCE4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أهمية إدارة الأسئلة</w:t>
      </w:r>
    </w:p>
    <w:p w14:paraId="5D5018D7" w14:textId="0B0EFAF2"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616AF0">
        <w:rPr>
          <w:rFonts w:ascii="Sakkal Majalla" w:eastAsia="Times New Roman" w:hAnsi="Sakkal Majalla"/>
          <w:b/>
          <w:bCs/>
          <w:color w:val="auto"/>
          <w:sz w:val="48"/>
          <w:szCs w:val="36"/>
          <w:rtl/>
        </w:rPr>
        <w:t>تعزيز الفهم</w:t>
      </w:r>
    </w:p>
    <w:p w14:paraId="64D5EB23"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توضيح النقاط غير الواضحة</w:t>
      </w:r>
      <w:r w:rsidRPr="00616AF0">
        <w:rPr>
          <w:rFonts w:ascii="Sakkal Majalla" w:eastAsia="Times New Roman" w:hAnsi="Sakkal Majalla"/>
          <w:b/>
          <w:bCs/>
          <w:color w:val="auto"/>
          <w:sz w:val="48"/>
          <w:szCs w:val="36"/>
          <w:lang w:val="en-GB"/>
        </w:rPr>
        <w:t>.</w:t>
      </w:r>
    </w:p>
    <w:p w14:paraId="7DAA814B" w14:textId="7DC0CC0E"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زيادة التفاعل</w:t>
      </w:r>
    </w:p>
    <w:p w14:paraId="112F0373"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تشجيع المشاركة</w:t>
      </w:r>
      <w:r w:rsidRPr="00616AF0">
        <w:rPr>
          <w:rFonts w:ascii="Sakkal Majalla" w:eastAsia="Times New Roman" w:hAnsi="Sakkal Majalla"/>
          <w:b/>
          <w:bCs/>
          <w:color w:val="auto"/>
          <w:sz w:val="48"/>
          <w:szCs w:val="36"/>
          <w:lang w:val="en-GB"/>
        </w:rPr>
        <w:t>.</w:t>
      </w:r>
    </w:p>
    <w:p w14:paraId="53A40727" w14:textId="5470A393"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بناء الثقة</w:t>
      </w:r>
    </w:p>
    <w:p w14:paraId="56B33BBB"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إظهار خبرة المتحدث</w:t>
      </w:r>
      <w:r w:rsidRPr="00616AF0">
        <w:rPr>
          <w:rFonts w:ascii="Sakkal Majalla" w:eastAsia="Times New Roman" w:hAnsi="Sakkal Majalla"/>
          <w:b/>
          <w:bCs/>
          <w:color w:val="auto"/>
          <w:sz w:val="48"/>
          <w:szCs w:val="36"/>
          <w:lang w:val="en-GB"/>
        </w:rPr>
        <w:t>.</w:t>
      </w:r>
    </w:p>
    <w:p w14:paraId="35076999" w14:textId="44F53E95" w:rsidR="00616AF0" w:rsidRPr="00616AF0" w:rsidRDefault="00D15F7D"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00616AF0" w:rsidRPr="00616AF0">
        <w:rPr>
          <w:rFonts w:ascii="Sakkal Majalla" w:eastAsia="Times New Roman" w:hAnsi="Sakkal Majalla"/>
          <w:b/>
          <w:bCs/>
          <w:color w:val="auto"/>
          <w:sz w:val="48"/>
          <w:szCs w:val="36"/>
          <w:lang w:val="en-GB"/>
        </w:rPr>
        <w:t xml:space="preserve"> </w:t>
      </w:r>
      <w:r w:rsidR="00616AF0" w:rsidRPr="00616AF0">
        <w:rPr>
          <w:rFonts w:ascii="Sakkal Majalla" w:eastAsia="Times New Roman" w:hAnsi="Sakkal Majalla"/>
          <w:b/>
          <w:bCs/>
          <w:color w:val="auto"/>
          <w:sz w:val="48"/>
          <w:szCs w:val="36"/>
          <w:rtl/>
        </w:rPr>
        <w:t>تحسين جودة العرض</w:t>
      </w:r>
    </w:p>
    <w:p w14:paraId="786AE54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الحصول على تغذية راجعة مباشرة</w:t>
      </w:r>
      <w:r w:rsidRPr="00616AF0">
        <w:rPr>
          <w:rFonts w:ascii="Sakkal Majalla" w:eastAsia="Times New Roman" w:hAnsi="Sakkal Majalla"/>
          <w:b/>
          <w:bCs/>
          <w:color w:val="auto"/>
          <w:sz w:val="48"/>
          <w:szCs w:val="36"/>
          <w:lang w:val="en-GB"/>
        </w:rPr>
        <w:t>.</w:t>
      </w:r>
    </w:p>
    <w:p w14:paraId="37EBA931" w14:textId="77777777" w:rsidR="00616AF0" w:rsidRPr="00D15F7D" w:rsidRDefault="00616AF0" w:rsidP="00616AF0">
      <w:pPr>
        <w:spacing w:after="200" w:line="240" w:lineRule="auto"/>
        <w:rPr>
          <w:rFonts w:ascii="Sakkal Majalla" w:eastAsia="Times New Roman" w:hAnsi="Sakkal Majalla"/>
          <w:b/>
          <w:bCs/>
          <w:color w:val="C00000"/>
          <w:sz w:val="48"/>
          <w:szCs w:val="36"/>
          <w:lang w:val="en-GB"/>
        </w:rPr>
      </w:pPr>
      <w:r w:rsidRPr="00D15F7D">
        <w:rPr>
          <w:rFonts w:ascii="Sakkal Majalla" w:eastAsia="Times New Roman" w:hAnsi="Sakkal Majalla"/>
          <w:b/>
          <w:bCs/>
          <w:color w:val="C00000"/>
          <w:sz w:val="48"/>
          <w:szCs w:val="36"/>
          <w:rtl/>
        </w:rPr>
        <w:lastRenderedPageBreak/>
        <w:t>مهارات إدارة الأسئلة</w:t>
      </w:r>
    </w:p>
    <w:p w14:paraId="66C69E2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أولاً: الاستماع الجيد</w:t>
      </w:r>
    </w:p>
    <w:p w14:paraId="6CAD565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فهم السؤال بالكامل قبل الإجابة</w:t>
      </w:r>
      <w:r w:rsidRPr="00616AF0">
        <w:rPr>
          <w:rFonts w:ascii="Sakkal Majalla" w:eastAsia="Times New Roman" w:hAnsi="Sakkal Majalla"/>
          <w:b/>
          <w:bCs/>
          <w:color w:val="auto"/>
          <w:sz w:val="48"/>
          <w:szCs w:val="36"/>
          <w:lang w:val="en-GB"/>
        </w:rPr>
        <w:t>.</w:t>
      </w:r>
    </w:p>
    <w:p w14:paraId="50D544B4"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ثانياً: إعادة صياغة السؤال</w:t>
      </w:r>
    </w:p>
    <w:p w14:paraId="20B9A12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للتأكد من فهمه بشكل صحيح</w:t>
      </w:r>
      <w:r w:rsidRPr="00616AF0">
        <w:rPr>
          <w:rFonts w:ascii="Sakkal Majalla" w:eastAsia="Times New Roman" w:hAnsi="Sakkal Majalla"/>
          <w:b/>
          <w:bCs/>
          <w:color w:val="auto"/>
          <w:sz w:val="48"/>
          <w:szCs w:val="36"/>
          <w:lang w:val="en-GB"/>
        </w:rPr>
        <w:t>.</w:t>
      </w:r>
    </w:p>
    <w:p w14:paraId="0C68475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ثالثاً: الإجابة بوضوح</w:t>
      </w:r>
    </w:p>
    <w:p w14:paraId="1786675F"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تقديم إجابات مختصرة ومباشرة</w:t>
      </w:r>
      <w:r w:rsidRPr="00616AF0">
        <w:rPr>
          <w:rFonts w:ascii="Sakkal Majalla" w:eastAsia="Times New Roman" w:hAnsi="Sakkal Majalla"/>
          <w:b/>
          <w:bCs/>
          <w:color w:val="auto"/>
          <w:sz w:val="48"/>
          <w:szCs w:val="36"/>
          <w:lang w:val="en-GB"/>
        </w:rPr>
        <w:t>.</w:t>
      </w:r>
    </w:p>
    <w:p w14:paraId="1A385DEA"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رابعاً: الصدق</w:t>
      </w:r>
    </w:p>
    <w:p w14:paraId="7F778889"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إذا لم تكن الإجابة معروفة يجب الاعتراف بذلك</w:t>
      </w:r>
      <w:r w:rsidRPr="00616AF0">
        <w:rPr>
          <w:rFonts w:ascii="Sakkal Majalla" w:eastAsia="Times New Roman" w:hAnsi="Sakkal Majalla"/>
          <w:b/>
          <w:bCs/>
          <w:color w:val="auto"/>
          <w:sz w:val="48"/>
          <w:szCs w:val="36"/>
          <w:lang w:val="en-GB"/>
        </w:rPr>
        <w:t>.</w:t>
      </w:r>
    </w:p>
    <w:p w14:paraId="27BDE842"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خامساً: احترام جميع الأسئلة</w:t>
      </w:r>
    </w:p>
    <w:p w14:paraId="3B83E273"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عدم التقليل من أي سؤال</w:t>
      </w:r>
      <w:r w:rsidRPr="00616AF0">
        <w:rPr>
          <w:rFonts w:ascii="Sakkal Majalla" w:eastAsia="Times New Roman" w:hAnsi="Sakkal Majalla"/>
          <w:b/>
          <w:bCs/>
          <w:color w:val="auto"/>
          <w:sz w:val="48"/>
          <w:szCs w:val="36"/>
          <w:lang w:val="en-GB"/>
        </w:rPr>
        <w:t>.</w:t>
      </w:r>
    </w:p>
    <w:p w14:paraId="4D9331A4"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التعامل مع الأسئلة الصعبة</w:t>
      </w:r>
    </w:p>
    <w:p w14:paraId="22E42E95"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الأسئلة النقدية</w:t>
      </w:r>
    </w:p>
    <w:p w14:paraId="26DBC0FA" w14:textId="77777777" w:rsidR="00616AF0" w:rsidRPr="00616AF0" w:rsidRDefault="00616AF0">
      <w:pPr>
        <w:numPr>
          <w:ilvl w:val="0"/>
          <w:numId w:val="118"/>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الحفاظ على الهدوء</w:t>
      </w:r>
      <w:r w:rsidRPr="00616AF0">
        <w:rPr>
          <w:rFonts w:ascii="Sakkal Majalla" w:eastAsia="Times New Roman" w:hAnsi="Sakkal Majalla"/>
          <w:b/>
          <w:bCs/>
          <w:color w:val="auto"/>
          <w:sz w:val="48"/>
          <w:szCs w:val="36"/>
          <w:lang w:val="en-GB"/>
        </w:rPr>
        <w:t>.</w:t>
      </w:r>
    </w:p>
    <w:p w14:paraId="57870F29" w14:textId="77777777" w:rsidR="00616AF0" w:rsidRPr="00616AF0" w:rsidRDefault="00616AF0">
      <w:pPr>
        <w:numPr>
          <w:ilvl w:val="0"/>
          <w:numId w:val="118"/>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التركيز على الحقائق</w:t>
      </w:r>
      <w:r w:rsidRPr="00616AF0">
        <w:rPr>
          <w:rFonts w:ascii="Sakkal Majalla" w:eastAsia="Times New Roman" w:hAnsi="Sakkal Majalla"/>
          <w:b/>
          <w:bCs/>
          <w:color w:val="auto"/>
          <w:sz w:val="48"/>
          <w:szCs w:val="36"/>
          <w:lang w:val="en-GB"/>
        </w:rPr>
        <w:t>.</w:t>
      </w:r>
    </w:p>
    <w:p w14:paraId="735D77A6"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الأسئلة العدائية</w:t>
      </w:r>
    </w:p>
    <w:p w14:paraId="63C420C0" w14:textId="77777777" w:rsidR="00616AF0" w:rsidRPr="00616AF0" w:rsidRDefault="00616AF0">
      <w:pPr>
        <w:numPr>
          <w:ilvl w:val="0"/>
          <w:numId w:val="119"/>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عدم الانفعال</w:t>
      </w:r>
      <w:r w:rsidRPr="00616AF0">
        <w:rPr>
          <w:rFonts w:ascii="Sakkal Majalla" w:eastAsia="Times New Roman" w:hAnsi="Sakkal Majalla"/>
          <w:b/>
          <w:bCs/>
          <w:color w:val="auto"/>
          <w:sz w:val="48"/>
          <w:szCs w:val="36"/>
          <w:lang w:val="en-GB"/>
        </w:rPr>
        <w:t>.</w:t>
      </w:r>
    </w:p>
    <w:p w14:paraId="762952EB" w14:textId="77777777" w:rsidR="00616AF0" w:rsidRPr="00616AF0" w:rsidRDefault="00616AF0">
      <w:pPr>
        <w:numPr>
          <w:ilvl w:val="0"/>
          <w:numId w:val="119"/>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الرد باحترافية</w:t>
      </w:r>
      <w:r w:rsidRPr="00616AF0">
        <w:rPr>
          <w:rFonts w:ascii="Sakkal Majalla" w:eastAsia="Times New Roman" w:hAnsi="Sakkal Majalla"/>
          <w:b/>
          <w:bCs/>
          <w:color w:val="auto"/>
          <w:sz w:val="48"/>
          <w:szCs w:val="36"/>
          <w:lang w:val="en-GB"/>
        </w:rPr>
        <w:t>.</w:t>
      </w:r>
    </w:p>
    <w:p w14:paraId="2A5EF42A"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lastRenderedPageBreak/>
        <w:t>الأسئلة الخارجة عن الموضوع</w:t>
      </w:r>
    </w:p>
    <w:p w14:paraId="17C9AD3A" w14:textId="77777777" w:rsidR="00616AF0" w:rsidRPr="00616AF0" w:rsidRDefault="00616AF0">
      <w:pPr>
        <w:numPr>
          <w:ilvl w:val="0"/>
          <w:numId w:val="120"/>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توجيه الحوار للموضوع الرئيسي</w:t>
      </w:r>
      <w:r w:rsidRPr="00616AF0">
        <w:rPr>
          <w:rFonts w:ascii="Sakkal Majalla" w:eastAsia="Times New Roman" w:hAnsi="Sakkal Majalla"/>
          <w:b/>
          <w:bCs/>
          <w:color w:val="auto"/>
          <w:sz w:val="48"/>
          <w:szCs w:val="36"/>
          <w:lang w:val="en-GB"/>
        </w:rPr>
        <w:t>.</w:t>
      </w:r>
    </w:p>
    <w:p w14:paraId="2F0745D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الأسئلة المتكررة</w:t>
      </w:r>
    </w:p>
    <w:p w14:paraId="4510072D" w14:textId="77777777" w:rsidR="00616AF0" w:rsidRPr="00616AF0" w:rsidRDefault="00616AF0">
      <w:pPr>
        <w:numPr>
          <w:ilvl w:val="0"/>
          <w:numId w:val="121"/>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الإجابة باختصار</w:t>
      </w:r>
      <w:r w:rsidRPr="00616AF0">
        <w:rPr>
          <w:rFonts w:ascii="Sakkal Majalla" w:eastAsia="Times New Roman" w:hAnsi="Sakkal Majalla"/>
          <w:b/>
          <w:bCs/>
          <w:color w:val="auto"/>
          <w:sz w:val="48"/>
          <w:szCs w:val="36"/>
          <w:lang w:val="en-GB"/>
        </w:rPr>
        <w:t>.</w:t>
      </w:r>
    </w:p>
    <w:p w14:paraId="12F025AA" w14:textId="77777777" w:rsidR="00616AF0" w:rsidRPr="00616AF0" w:rsidRDefault="00616AF0">
      <w:pPr>
        <w:numPr>
          <w:ilvl w:val="0"/>
          <w:numId w:val="121"/>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الإشارة إلى ما تم توضيحه سابقًا</w:t>
      </w:r>
      <w:r w:rsidRPr="00616AF0">
        <w:rPr>
          <w:rFonts w:ascii="Sakkal Majalla" w:eastAsia="Times New Roman" w:hAnsi="Sakkal Majalla"/>
          <w:b/>
          <w:bCs/>
          <w:color w:val="auto"/>
          <w:sz w:val="48"/>
          <w:szCs w:val="36"/>
          <w:lang w:val="en-GB"/>
        </w:rPr>
        <w:t>.</w:t>
      </w:r>
    </w:p>
    <w:p w14:paraId="21E195D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إدارة المداخلات</w:t>
      </w:r>
    </w:p>
    <w:p w14:paraId="663E43F4"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تنظيم وقت المشاركات</w:t>
      </w:r>
    </w:p>
    <w:p w14:paraId="7DC1C23A"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منع سيطرة شخص واحد على النقاش</w:t>
      </w:r>
      <w:r w:rsidRPr="00616AF0">
        <w:rPr>
          <w:rFonts w:ascii="Sakkal Majalla" w:eastAsia="Times New Roman" w:hAnsi="Sakkal Majalla"/>
          <w:b/>
          <w:bCs/>
          <w:color w:val="auto"/>
          <w:sz w:val="48"/>
          <w:szCs w:val="36"/>
          <w:lang w:val="en-GB"/>
        </w:rPr>
        <w:t>.</w:t>
      </w:r>
    </w:p>
    <w:p w14:paraId="0D451C1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تشجيع المشاركة المتوازنة</w:t>
      </w:r>
    </w:p>
    <w:p w14:paraId="2F52685B"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إتاحة الفرصة للجميع</w:t>
      </w:r>
      <w:r w:rsidRPr="00616AF0">
        <w:rPr>
          <w:rFonts w:ascii="Sakkal Majalla" w:eastAsia="Times New Roman" w:hAnsi="Sakkal Majalla"/>
          <w:b/>
          <w:bCs/>
          <w:color w:val="auto"/>
          <w:sz w:val="48"/>
          <w:szCs w:val="36"/>
          <w:lang w:val="en-GB"/>
        </w:rPr>
        <w:t>.</w:t>
      </w:r>
    </w:p>
    <w:p w14:paraId="077A3D09"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المحافظة على مسار النقاش</w:t>
      </w:r>
    </w:p>
    <w:p w14:paraId="77842AC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منع الخروج عن أهداف العرض</w:t>
      </w:r>
      <w:r w:rsidRPr="00616AF0">
        <w:rPr>
          <w:rFonts w:ascii="Sakkal Majalla" w:eastAsia="Times New Roman" w:hAnsi="Sakkal Majalla"/>
          <w:b/>
          <w:bCs/>
          <w:color w:val="auto"/>
          <w:sz w:val="48"/>
          <w:szCs w:val="36"/>
          <w:lang w:val="en-GB"/>
        </w:rPr>
        <w:t>.</w:t>
      </w:r>
    </w:p>
    <w:p w14:paraId="246B04F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تلخيص النقاط الرئيسية</w:t>
      </w:r>
    </w:p>
    <w:p w14:paraId="38A95EC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بعد كل مجموعة من المداخلات</w:t>
      </w:r>
      <w:r w:rsidRPr="00616AF0">
        <w:rPr>
          <w:rFonts w:ascii="Sakkal Majalla" w:eastAsia="Times New Roman" w:hAnsi="Sakkal Majalla"/>
          <w:b/>
          <w:bCs/>
          <w:color w:val="auto"/>
          <w:sz w:val="48"/>
          <w:szCs w:val="36"/>
          <w:lang w:val="en-GB"/>
        </w:rPr>
        <w:t>.</w:t>
      </w:r>
    </w:p>
    <w:p w14:paraId="54A6C2BA" w14:textId="77777777" w:rsidR="00616AF0" w:rsidRPr="00D15F7D" w:rsidRDefault="00616AF0" w:rsidP="00616AF0">
      <w:pPr>
        <w:spacing w:after="200" w:line="240" w:lineRule="auto"/>
        <w:rPr>
          <w:rFonts w:ascii="Sakkal Majalla" w:eastAsia="Times New Roman" w:hAnsi="Sakkal Majalla"/>
          <w:b/>
          <w:bCs/>
          <w:color w:val="C00000"/>
          <w:sz w:val="48"/>
          <w:szCs w:val="36"/>
          <w:lang w:val="en-GB"/>
        </w:rPr>
      </w:pPr>
      <w:r w:rsidRPr="00D15F7D">
        <w:rPr>
          <w:rFonts w:ascii="Sakkal Majalla" w:eastAsia="Times New Roman" w:hAnsi="Sakkal Majalla"/>
          <w:b/>
          <w:bCs/>
          <w:color w:val="C00000"/>
          <w:sz w:val="48"/>
          <w:szCs w:val="36"/>
          <w:rtl/>
        </w:rPr>
        <w:t>أخطاء شائعة</w:t>
      </w:r>
    </w:p>
    <w:p w14:paraId="1C8934C3" w14:textId="77777777" w:rsidR="00616AF0" w:rsidRPr="00616AF0" w:rsidRDefault="00616AF0">
      <w:pPr>
        <w:numPr>
          <w:ilvl w:val="0"/>
          <w:numId w:val="12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مقاطعة المشاركين</w:t>
      </w:r>
      <w:r w:rsidRPr="00616AF0">
        <w:rPr>
          <w:rFonts w:ascii="Sakkal Majalla" w:eastAsia="Times New Roman" w:hAnsi="Sakkal Majalla"/>
          <w:b/>
          <w:bCs/>
          <w:color w:val="auto"/>
          <w:sz w:val="48"/>
          <w:szCs w:val="36"/>
          <w:lang w:val="en-GB"/>
        </w:rPr>
        <w:t>.</w:t>
      </w:r>
    </w:p>
    <w:p w14:paraId="56B9D27D" w14:textId="77777777" w:rsidR="00616AF0" w:rsidRPr="00616AF0" w:rsidRDefault="00616AF0">
      <w:pPr>
        <w:numPr>
          <w:ilvl w:val="0"/>
          <w:numId w:val="12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إظهار الانزعاج من الأسئلة</w:t>
      </w:r>
      <w:r w:rsidRPr="00616AF0">
        <w:rPr>
          <w:rFonts w:ascii="Sakkal Majalla" w:eastAsia="Times New Roman" w:hAnsi="Sakkal Majalla"/>
          <w:b/>
          <w:bCs/>
          <w:color w:val="auto"/>
          <w:sz w:val="48"/>
          <w:szCs w:val="36"/>
          <w:lang w:val="en-GB"/>
        </w:rPr>
        <w:t>.</w:t>
      </w:r>
    </w:p>
    <w:p w14:paraId="31CCE159" w14:textId="77777777" w:rsidR="00616AF0" w:rsidRPr="00616AF0" w:rsidRDefault="00616AF0">
      <w:pPr>
        <w:numPr>
          <w:ilvl w:val="0"/>
          <w:numId w:val="12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lastRenderedPageBreak/>
        <w:t>الدخول في جدال</w:t>
      </w:r>
      <w:r w:rsidRPr="00616AF0">
        <w:rPr>
          <w:rFonts w:ascii="Sakkal Majalla" w:eastAsia="Times New Roman" w:hAnsi="Sakkal Majalla"/>
          <w:b/>
          <w:bCs/>
          <w:color w:val="auto"/>
          <w:sz w:val="48"/>
          <w:szCs w:val="36"/>
          <w:lang w:val="en-GB"/>
        </w:rPr>
        <w:t>.</w:t>
      </w:r>
    </w:p>
    <w:p w14:paraId="1BEDE84E" w14:textId="77777777" w:rsidR="00616AF0" w:rsidRPr="00616AF0" w:rsidRDefault="00616AF0">
      <w:pPr>
        <w:numPr>
          <w:ilvl w:val="0"/>
          <w:numId w:val="12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تقديم معلومات غير مؤكدة</w:t>
      </w:r>
      <w:r w:rsidRPr="00616AF0">
        <w:rPr>
          <w:rFonts w:ascii="Sakkal Majalla" w:eastAsia="Times New Roman" w:hAnsi="Sakkal Majalla"/>
          <w:b/>
          <w:bCs/>
          <w:color w:val="auto"/>
          <w:sz w:val="48"/>
          <w:szCs w:val="36"/>
          <w:lang w:val="en-GB"/>
        </w:rPr>
        <w:t>.</w:t>
      </w:r>
    </w:p>
    <w:p w14:paraId="10F5AB11" w14:textId="77777777" w:rsidR="00616AF0" w:rsidRPr="00616AF0" w:rsidRDefault="00616AF0">
      <w:pPr>
        <w:numPr>
          <w:ilvl w:val="0"/>
          <w:numId w:val="12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تجاهل بعض المشاركين</w:t>
      </w:r>
      <w:r w:rsidRPr="00616AF0">
        <w:rPr>
          <w:rFonts w:ascii="Sakkal Majalla" w:eastAsia="Times New Roman" w:hAnsi="Sakkal Majalla"/>
          <w:b/>
          <w:bCs/>
          <w:color w:val="auto"/>
          <w:sz w:val="48"/>
          <w:szCs w:val="36"/>
          <w:lang w:val="en-GB"/>
        </w:rPr>
        <w:t>.</w:t>
      </w:r>
    </w:p>
    <w:p w14:paraId="33CDF9CC" w14:textId="77777777" w:rsidR="003D08BA" w:rsidRDefault="003D08BA" w:rsidP="00E32711">
      <w:pPr>
        <w:spacing w:after="200"/>
        <w:rPr>
          <w:rFonts w:ascii="Sakkal Majalla" w:eastAsia="Times New Roman" w:hAnsi="Sakkal Majalla"/>
          <w:b/>
          <w:bCs/>
          <w:color w:val="auto"/>
          <w:sz w:val="48"/>
          <w:szCs w:val="36"/>
          <w:rtl/>
        </w:rPr>
      </w:pPr>
    </w:p>
    <w:p w14:paraId="6D97FC47" w14:textId="77777777" w:rsidR="003D08BA" w:rsidRDefault="003D08BA" w:rsidP="00E32711">
      <w:pPr>
        <w:spacing w:after="200"/>
        <w:rPr>
          <w:rFonts w:ascii="Sakkal Majalla" w:eastAsia="Times New Roman" w:hAnsi="Sakkal Majalla"/>
          <w:b/>
          <w:bCs/>
          <w:color w:val="auto"/>
          <w:sz w:val="48"/>
          <w:szCs w:val="36"/>
          <w:rtl/>
        </w:rPr>
      </w:pPr>
    </w:p>
    <w:p w14:paraId="397625BB" w14:textId="77777777" w:rsidR="003D08BA" w:rsidRDefault="003D08BA" w:rsidP="00E32711">
      <w:pPr>
        <w:spacing w:after="200"/>
        <w:rPr>
          <w:rFonts w:ascii="Sakkal Majalla" w:eastAsia="Times New Roman" w:hAnsi="Sakkal Majalla"/>
          <w:b/>
          <w:bCs/>
          <w:color w:val="auto"/>
          <w:sz w:val="48"/>
          <w:szCs w:val="36"/>
          <w:rtl/>
        </w:rPr>
      </w:pPr>
    </w:p>
    <w:p w14:paraId="7AD89D1E" w14:textId="77777777" w:rsidR="003D08BA" w:rsidRDefault="003D08BA" w:rsidP="00E32711">
      <w:pPr>
        <w:spacing w:after="200"/>
        <w:rPr>
          <w:rFonts w:ascii="Sakkal Majalla" w:eastAsia="Times New Roman" w:hAnsi="Sakkal Majalla"/>
          <w:b/>
          <w:bCs/>
          <w:color w:val="auto"/>
          <w:sz w:val="48"/>
          <w:szCs w:val="36"/>
          <w:rtl/>
        </w:rPr>
      </w:pPr>
    </w:p>
    <w:p w14:paraId="0B8FE737" w14:textId="77777777" w:rsidR="003D08BA" w:rsidRDefault="003D08BA" w:rsidP="00E32711">
      <w:pPr>
        <w:spacing w:after="200"/>
        <w:rPr>
          <w:rFonts w:ascii="Sakkal Majalla" w:eastAsia="Times New Roman" w:hAnsi="Sakkal Majalla"/>
          <w:b/>
          <w:bCs/>
          <w:color w:val="auto"/>
          <w:sz w:val="48"/>
          <w:szCs w:val="36"/>
          <w:rtl/>
        </w:rPr>
      </w:pPr>
    </w:p>
    <w:p w14:paraId="370D316E" w14:textId="77777777" w:rsidR="003D08BA" w:rsidRDefault="003D08BA" w:rsidP="00E32711">
      <w:pPr>
        <w:spacing w:after="200"/>
        <w:rPr>
          <w:rFonts w:ascii="Sakkal Majalla" w:eastAsia="Times New Roman" w:hAnsi="Sakkal Majalla"/>
          <w:b/>
          <w:bCs/>
          <w:color w:val="auto"/>
          <w:sz w:val="48"/>
          <w:szCs w:val="36"/>
          <w:rtl/>
        </w:rPr>
      </w:pPr>
    </w:p>
    <w:p w14:paraId="5125B03E" w14:textId="77777777" w:rsidR="003D08BA" w:rsidRDefault="003D08BA" w:rsidP="00E32711">
      <w:pPr>
        <w:spacing w:after="200"/>
        <w:rPr>
          <w:rFonts w:ascii="Sakkal Majalla" w:eastAsia="Times New Roman" w:hAnsi="Sakkal Majalla"/>
          <w:b/>
          <w:bCs/>
          <w:color w:val="auto"/>
          <w:sz w:val="48"/>
          <w:szCs w:val="36"/>
          <w:rtl/>
        </w:rPr>
      </w:pPr>
    </w:p>
    <w:p w14:paraId="18943C77" w14:textId="77777777" w:rsidR="003D08BA" w:rsidRDefault="003D08BA" w:rsidP="00E32711">
      <w:pPr>
        <w:spacing w:after="200"/>
        <w:rPr>
          <w:rFonts w:ascii="Sakkal Majalla" w:eastAsia="Times New Roman" w:hAnsi="Sakkal Majalla"/>
          <w:b/>
          <w:bCs/>
          <w:color w:val="auto"/>
          <w:sz w:val="48"/>
          <w:szCs w:val="36"/>
          <w:rtl/>
        </w:rPr>
      </w:pPr>
    </w:p>
    <w:p w14:paraId="7DBF99B1" w14:textId="77777777" w:rsidR="003D08BA" w:rsidRDefault="003D08BA" w:rsidP="00E32711">
      <w:pPr>
        <w:spacing w:after="200"/>
        <w:rPr>
          <w:rFonts w:ascii="Sakkal Majalla" w:eastAsia="Times New Roman" w:hAnsi="Sakkal Majalla"/>
          <w:b/>
          <w:bCs/>
          <w:color w:val="auto"/>
          <w:sz w:val="48"/>
          <w:szCs w:val="36"/>
          <w:rtl/>
        </w:rPr>
      </w:pPr>
    </w:p>
    <w:p w14:paraId="2A14F472" w14:textId="77777777" w:rsidR="003D08BA" w:rsidRDefault="003D08BA" w:rsidP="00E32711">
      <w:pPr>
        <w:spacing w:after="200"/>
        <w:rPr>
          <w:rFonts w:ascii="Sakkal Majalla" w:eastAsia="Times New Roman" w:hAnsi="Sakkal Majalla"/>
          <w:b/>
          <w:bCs/>
          <w:color w:val="auto"/>
          <w:sz w:val="48"/>
          <w:szCs w:val="36"/>
          <w:rtl/>
        </w:rPr>
      </w:pPr>
    </w:p>
    <w:p w14:paraId="7316ACA8" w14:textId="77777777" w:rsidR="003D08BA" w:rsidRDefault="003D08BA" w:rsidP="00E32711">
      <w:pPr>
        <w:spacing w:after="200"/>
        <w:rPr>
          <w:rFonts w:ascii="Sakkal Majalla" w:eastAsia="Times New Roman" w:hAnsi="Sakkal Majalla"/>
          <w:b/>
          <w:bCs/>
          <w:color w:val="auto"/>
          <w:sz w:val="48"/>
          <w:szCs w:val="36"/>
          <w:rtl/>
        </w:rPr>
      </w:pPr>
    </w:p>
    <w:p w14:paraId="0DF5BC55" w14:textId="77777777" w:rsidR="003D08BA" w:rsidRDefault="003D08BA" w:rsidP="00E32711">
      <w:pPr>
        <w:spacing w:after="200"/>
        <w:rPr>
          <w:rFonts w:ascii="Sakkal Majalla" w:eastAsia="Times New Roman" w:hAnsi="Sakkal Majalla"/>
          <w:b/>
          <w:bCs/>
          <w:color w:val="auto"/>
          <w:sz w:val="48"/>
          <w:szCs w:val="36"/>
          <w:rtl/>
        </w:rPr>
      </w:pPr>
    </w:p>
    <w:p w14:paraId="62808087" w14:textId="77777777" w:rsidR="003D08BA" w:rsidRDefault="003D08BA" w:rsidP="00E32711">
      <w:pPr>
        <w:spacing w:after="200"/>
        <w:rPr>
          <w:rFonts w:ascii="Sakkal Majalla" w:eastAsia="Times New Roman" w:hAnsi="Sakkal Majalla"/>
          <w:b/>
          <w:bCs/>
          <w:color w:val="auto"/>
          <w:sz w:val="48"/>
          <w:szCs w:val="36"/>
          <w:rtl/>
        </w:rPr>
      </w:pPr>
    </w:p>
    <w:p w14:paraId="15F103DF" w14:textId="77777777" w:rsidR="003D08BA" w:rsidRDefault="003D08BA" w:rsidP="00E32711">
      <w:pPr>
        <w:spacing w:after="200"/>
        <w:rPr>
          <w:rFonts w:ascii="Sakkal Majalla" w:eastAsia="Times New Roman" w:hAnsi="Sakkal Majalla"/>
          <w:b/>
          <w:bCs/>
          <w:color w:val="auto"/>
          <w:sz w:val="48"/>
          <w:szCs w:val="36"/>
          <w:rtl/>
        </w:rPr>
      </w:pPr>
    </w:p>
    <w:p w14:paraId="387F1CD3" w14:textId="409DB66B" w:rsidR="003D08BA" w:rsidRDefault="00D15F7D" w:rsidP="00E32711">
      <w:pPr>
        <w:spacing w:after="200"/>
        <w:rPr>
          <w:rFonts w:ascii="Sakkal Majalla" w:eastAsia="Times New Roman" w:hAnsi="Sakkal Majalla"/>
          <w:b/>
          <w:bCs/>
          <w:color w:val="auto"/>
          <w:sz w:val="48"/>
          <w:szCs w:val="36"/>
          <w:rtl/>
        </w:rPr>
      </w:pPr>
      <w:r w:rsidRPr="00D15F7D">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30080" behindDoc="0" locked="0" layoutInCell="1" allowOverlap="1" wp14:anchorId="7D6BEE20" wp14:editId="35C41B6E">
                <wp:simplePos x="0" y="0"/>
                <wp:positionH relativeFrom="page">
                  <wp:align>right</wp:align>
                </wp:positionH>
                <wp:positionV relativeFrom="paragraph">
                  <wp:posOffset>-238125</wp:posOffset>
                </wp:positionV>
                <wp:extent cx="7486737" cy="9724208"/>
                <wp:effectExtent l="0" t="0" r="0" b="0"/>
                <wp:wrapNone/>
                <wp:docPr id="1582218791" name="Group 522"/>
                <wp:cNvGraphicFramePr/>
                <a:graphic xmlns:a="http://schemas.openxmlformats.org/drawingml/2006/main">
                  <a:graphicData uri="http://schemas.microsoft.com/office/word/2010/wordprocessingGroup">
                    <wpg:wgp>
                      <wpg:cNvGrpSpPr/>
                      <wpg:grpSpPr>
                        <a:xfrm>
                          <a:off x="0" y="0"/>
                          <a:ext cx="7486737" cy="9724208"/>
                          <a:chOff x="-915424" y="-65858"/>
                          <a:chExt cx="7486737" cy="9724208"/>
                        </a:xfrm>
                      </wpg:grpSpPr>
                      <wpg:grpSp>
                        <wpg:cNvPr id="958513274" name="Group 958513274"/>
                        <wpg:cNvGrpSpPr/>
                        <wpg:grpSpPr>
                          <a:xfrm>
                            <a:off x="-915424" y="-65858"/>
                            <a:ext cx="7486737" cy="9724208"/>
                            <a:chOff x="-1325014" y="-370658"/>
                            <a:chExt cx="7486859" cy="9724208"/>
                          </a:xfrm>
                        </wpg:grpSpPr>
                        <wpg:grpSp>
                          <wpg:cNvPr id="707192077" name="Group 707192077"/>
                          <wpg:cNvGrpSpPr/>
                          <wpg:grpSpPr>
                            <a:xfrm>
                              <a:off x="-1325014" y="2571750"/>
                              <a:ext cx="7021064" cy="6781800"/>
                              <a:chOff x="-1486961" y="0"/>
                              <a:chExt cx="7021157" cy="6782280"/>
                            </a:xfrm>
                          </wpg:grpSpPr>
                          <wpg:grpSp>
                            <wpg:cNvPr id="240789501" name="Group 25"/>
                            <wpg:cNvGrpSpPr/>
                            <wpg:grpSpPr>
                              <a:xfrm>
                                <a:off x="3129273" y="0"/>
                                <a:ext cx="2263096" cy="515506"/>
                                <a:chOff x="3848899" y="0"/>
                                <a:chExt cx="2263096" cy="515506"/>
                              </a:xfrm>
                            </wpg:grpSpPr>
                            <wpg:grpSp>
                              <wpg:cNvPr id="1689451892" name="Group 1689451892"/>
                              <wpg:cNvGrpSpPr/>
                              <wpg:grpSpPr>
                                <a:xfrm>
                                  <a:off x="5606227" y="0"/>
                                  <a:ext cx="505768" cy="515506"/>
                                  <a:chOff x="5606227" y="0"/>
                                  <a:chExt cx="505768" cy="515506"/>
                                </a:xfrm>
                              </wpg:grpSpPr>
                              <wps:wsp>
                                <wps:cNvPr id="1642920922" name="Oval 1642920922"/>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03744340" name="Picture 103744340" descr="Target "/>
                                  <pic:cNvPicPr>
                                    <a:picLocks noChangeAspect="1" noChangeArrowheads="1"/>
                                  </pic:cNvPicPr>
                                </pic:nvPicPr>
                                <pic:blipFill>
                                  <a:blip r:embed="rId1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531835911" name="TextBox 34"/>
                              <wps:cNvSpPr txBox="1"/>
                              <wps:spPr>
                                <a:xfrm>
                                  <a:off x="3848899" y="69514"/>
                                  <a:ext cx="1755192" cy="441357"/>
                                </a:xfrm>
                                <a:prstGeom prst="rect">
                                  <a:avLst/>
                                </a:prstGeom>
                                <a:noFill/>
                              </wps:spPr>
                              <wps:txbx>
                                <w:txbxContent>
                                  <w:p w14:paraId="168DAD0B" w14:textId="77777777" w:rsidR="00D15F7D" w:rsidRPr="00BC6FB1" w:rsidRDefault="00D15F7D" w:rsidP="00D15F7D">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52376139" name="Group 26"/>
                            <wpg:cNvGrpSpPr/>
                            <wpg:grpSpPr>
                              <a:xfrm>
                                <a:off x="-251" y="9939"/>
                                <a:ext cx="2261486" cy="514985"/>
                                <a:chOff x="-251" y="0"/>
                                <a:chExt cx="2261794" cy="515506"/>
                              </a:xfrm>
                            </wpg:grpSpPr>
                            <wps:wsp>
                              <wps:cNvPr id="1819603788" name="Oval 1819603788"/>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874891804" name="TextBox 34"/>
                              <wps:cNvSpPr txBox="1"/>
                              <wps:spPr>
                                <a:xfrm>
                                  <a:off x="-251" y="69511"/>
                                  <a:ext cx="1756066" cy="441803"/>
                                </a:xfrm>
                                <a:prstGeom prst="rect">
                                  <a:avLst/>
                                </a:prstGeom>
                                <a:noFill/>
                              </wps:spPr>
                              <wps:txbx>
                                <w:txbxContent>
                                  <w:p w14:paraId="54344F3E" w14:textId="77777777" w:rsidR="00D15F7D" w:rsidRPr="00BC6FB1" w:rsidRDefault="00D15F7D" w:rsidP="00D15F7D">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545543991" name="Picture 1545543991" descr="Note "/>
                                <pic:cNvPicPr>
                                  <a:picLocks noChangeAspect="1" noChangeArrowheads="1"/>
                                </pic:cNvPicPr>
                              </pic:nvPicPr>
                              <pic:blipFill>
                                <a:blip r:embed="rId1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507202276" name="Text Box 1507202276"/>
                            <wps:cNvSpPr txBox="1"/>
                            <wps:spPr>
                              <a:xfrm>
                                <a:off x="2720955" y="874272"/>
                                <a:ext cx="2813241" cy="5908008"/>
                              </a:xfrm>
                              <a:prstGeom prst="rect">
                                <a:avLst/>
                              </a:prstGeom>
                              <a:noFill/>
                              <a:ln w="6350">
                                <a:noFill/>
                              </a:ln>
                            </wps:spPr>
                            <wps:txbx>
                              <w:txbxContent>
                                <w:p w14:paraId="75D0EBF7" w14:textId="77777777" w:rsidR="00D15F7D" w:rsidRPr="00DE31C3" w:rsidRDefault="00D15F7D" w:rsidP="00D15F7D">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6AF958E4" w14:textId="77777777" w:rsidR="00D15F7D" w:rsidRPr="00CC5668" w:rsidRDefault="00D15F7D">
                                  <w:pPr>
                                    <w:pStyle w:val="a5"/>
                                    <w:numPr>
                                      <w:ilvl w:val="0"/>
                                      <w:numId w:val="18"/>
                                    </w:numPr>
                                    <w:spacing w:line="240" w:lineRule="auto"/>
                                    <w:rPr>
                                      <w:rFonts w:ascii="Sakkal Majalla" w:eastAsia="GE Dinar One" w:hAnsi="Sakkal Majalla" w:cs="Sakkal Majalla"/>
                                      <w:kern w:val="24"/>
                                      <w:sz w:val="40"/>
                                      <w:szCs w:val="40"/>
                                    </w:rPr>
                                  </w:pPr>
                                  <w:r>
                                    <w:rPr>
                                      <w:rFonts w:ascii="Sakkal Majalla" w:eastAsia="GE Dinar One" w:hAnsi="Sakkal Majalla" w:cs="Sakkal Majalla" w:hint="cs"/>
                                      <w:kern w:val="24"/>
                                      <w:sz w:val="40"/>
                                      <w:szCs w:val="40"/>
                                      <w:rtl/>
                                      <w:lang w:bidi="ar-EG"/>
                                    </w:rPr>
                                    <w:t xml:space="preserve">إتقان </w:t>
                                  </w:r>
                                  <w:r w:rsidRPr="008D5AD8">
                                    <w:rPr>
                                      <w:rFonts w:ascii="Sakkal Majalla" w:eastAsia="GE Dinar One" w:hAnsi="Sakkal Majalla" w:cs="Sakkal Majalla"/>
                                      <w:kern w:val="24"/>
                                      <w:sz w:val="40"/>
                                      <w:szCs w:val="40"/>
                                      <w:rtl/>
                                      <w:lang w:bidi="ar-EG"/>
                                    </w:rPr>
                                    <w:t>آداب التواصل عبر المنصات الرقمية</w:t>
                                  </w:r>
                                  <w:r>
                                    <w:rPr>
                                      <w:rFonts w:ascii="Sakkal Majalla" w:eastAsia="GE Dinar One" w:hAnsi="Sakkal Majalla" w:cs="Sakkal Majalla" w:hint="cs"/>
                                      <w:kern w:val="24"/>
                                      <w:sz w:val="40"/>
                                      <w:szCs w:val="40"/>
                                      <w:rtl/>
                                      <w:lang w:bidi="ar-EG"/>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95834435" name="Text Box 1195834435"/>
                            <wps:cNvSpPr txBox="1"/>
                            <wps:spPr>
                              <a:xfrm>
                                <a:off x="-1486961" y="912096"/>
                                <a:ext cx="3810113" cy="5203047"/>
                              </a:xfrm>
                              <a:prstGeom prst="rect">
                                <a:avLst/>
                              </a:prstGeom>
                              <a:noFill/>
                              <a:ln w="6350">
                                <a:noFill/>
                              </a:ln>
                            </wps:spPr>
                            <wps:txbx>
                              <w:txbxContent>
                                <w:p w14:paraId="7AD40DE6" w14:textId="77777777" w:rsidR="00D15F7D" w:rsidRPr="008D5AD8" w:rsidRDefault="00D15F7D">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البريد الإلكتروني الاحترافي.</w:t>
                                  </w:r>
                                </w:p>
                                <w:p w14:paraId="34262020" w14:textId="77777777" w:rsidR="00D15F7D" w:rsidRPr="008D5AD8" w:rsidRDefault="00D15F7D">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آداب التواصل عبر المنصات الرقمية.</w:t>
                                  </w:r>
                                </w:p>
                                <w:p w14:paraId="35AB30EF" w14:textId="77777777" w:rsidR="00D15F7D" w:rsidRPr="008D5AD8" w:rsidRDefault="00D15F7D">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الاجتماعات الافتراضية الفعالة.</w:t>
                                  </w:r>
                                </w:p>
                                <w:p w14:paraId="03811B57" w14:textId="77777777" w:rsidR="00D15F7D" w:rsidRPr="008D5AD8" w:rsidRDefault="00D15F7D">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إدارة الاتصال عن بعد.</w:t>
                                  </w:r>
                                </w:p>
                                <w:p w14:paraId="0B029C45" w14:textId="0A1EDD4F" w:rsidR="00D15F7D" w:rsidRPr="00902E99" w:rsidRDefault="00D15F7D">
                                  <w:pPr>
                                    <w:pStyle w:val="a5"/>
                                    <w:numPr>
                                      <w:ilvl w:val="0"/>
                                      <w:numId w:val="17"/>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تجنب أخطاء التواصل الإلكترو</w:t>
                                  </w:r>
                                  <w:r w:rsidR="00BD7A76">
                                    <w:rPr>
                                      <w:rFonts w:ascii="Sakkal Majalla" w:eastAsia="GE Dinar One" w:hAnsi="Sakkal Majalla" w:cs="Sakkal Majalla" w:hint="cs"/>
                                      <w:kern w:val="24"/>
                                      <w:sz w:val="40"/>
                                      <w:szCs w:val="40"/>
                                      <w:rtl/>
                                    </w:rPr>
                                    <w:t>ني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532639305" name="Group 1532639305"/>
                          <wpg:cNvGrpSpPr/>
                          <wpg:grpSpPr>
                            <a:xfrm>
                              <a:off x="-463766" y="-370658"/>
                              <a:ext cx="6625611" cy="1946190"/>
                              <a:chOff x="-463766" y="-370658"/>
                              <a:chExt cx="6625611" cy="1946190"/>
                            </a:xfrm>
                          </wpg:grpSpPr>
                          <pic:pic xmlns:pic="http://schemas.openxmlformats.org/drawingml/2006/picture">
                            <pic:nvPicPr>
                              <pic:cNvPr id="1158882854" name="Picture 1158882854" descr="Calendar "/>
                              <pic:cNvPicPr>
                                <a:picLocks noChangeAspect="1"/>
                              </pic:cNvPicPr>
                            </pic:nvPicPr>
                            <pic:blipFill>
                              <a:blip r:embed="rId18"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355532" y="-276225"/>
                                <a:ext cx="526415" cy="526415"/>
                              </a:xfrm>
                              <a:prstGeom prst="rect">
                                <a:avLst/>
                              </a:prstGeom>
                              <a:noFill/>
                              <a:ln>
                                <a:noFill/>
                              </a:ln>
                            </pic:spPr>
                          </pic:pic>
                          <wps:wsp>
                            <wps:cNvPr id="321031420" name="TextBox 34"/>
                            <wps:cNvSpPr txBox="1"/>
                            <wps:spPr>
                              <a:xfrm>
                                <a:off x="5009301" y="709392"/>
                                <a:ext cx="1152544" cy="866140"/>
                              </a:xfrm>
                              <a:prstGeom prst="rect">
                                <a:avLst/>
                              </a:prstGeom>
                              <a:noFill/>
                            </wps:spPr>
                            <wps:txbx>
                              <w:txbxContent>
                                <w:p w14:paraId="7E31B75D" w14:textId="77777777" w:rsidR="00D15F7D" w:rsidRPr="00D15F7D" w:rsidRDefault="00D15F7D" w:rsidP="00D15F7D">
                                  <w:pPr>
                                    <w:spacing w:line="240" w:lineRule="auto"/>
                                    <w:jc w:val="center"/>
                                    <w:rPr>
                                      <w:rFonts w:ascii="Adobe Arabic" w:eastAsia="GE Dinar One" w:hAnsi="Adobe Arabic" w:cs="Adobe Arabic"/>
                                      <w:b/>
                                      <w:bCs/>
                                      <w:color w:val="C00000"/>
                                      <w:kern w:val="24"/>
                                      <w:sz w:val="56"/>
                                      <w:szCs w:val="56"/>
                                      <w:lang w:bidi="ar-SY"/>
                                    </w:rPr>
                                  </w:pPr>
                                  <w:r w:rsidRPr="00D15F7D">
                                    <w:rPr>
                                      <w:rFonts w:ascii="Adobe Arabic" w:eastAsia="GE Dinar One" w:hAnsi="Adobe Arabic" w:cs="Adobe Arabic" w:hint="cs"/>
                                      <w:b/>
                                      <w:bCs/>
                                      <w:color w:val="C00000"/>
                                      <w:kern w:val="24"/>
                                      <w:sz w:val="56"/>
                                      <w:szCs w:val="56"/>
                                      <w:rtl/>
                                      <w:lang w:bidi="ar-SY"/>
                                    </w:rPr>
                                    <w:t xml:space="preserve">اليوم الخامس </w:t>
                                  </w:r>
                                </w:p>
                              </w:txbxContent>
                            </wps:txbx>
                            <wps:bodyPr wrap="square" rtlCol="0">
                              <a:spAutoFit/>
                            </wps:bodyPr>
                          </wps:wsp>
                          <wps:wsp>
                            <wps:cNvPr id="877304524" name="TextBox 34"/>
                            <wps:cNvSpPr txBox="1"/>
                            <wps:spPr>
                              <a:xfrm>
                                <a:off x="2484762" y="-370658"/>
                                <a:ext cx="2429550" cy="662305"/>
                              </a:xfrm>
                              <a:prstGeom prst="rect">
                                <a:avLst/>
                              </a:prstGeom>
                              <a:noFill/>
                            </wps:spPr>
                            <wps:txbx>
                              <w:txbxContent>
                                <w:p w14:paraId="545462BF" w14:textId="77777777" w:rsidR="00D15F7D" w:rsidRPr="00CA7C57" w:rsidRDefault="00D15F7D" w:rsidP="00D15F7D">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الاولى</w:t>
                                  </w:r>
                                </w:p>
                              </w:txbxContent>
                            </wps:txbx>
                            <wps:bodyPr wrap="square" rtlCol="0">
                              <a:spAutoFit/>
                            </wps:bodyPr>
                          </wps:wsp>
                          <wps:wsp>
                            <wps:cNvPr id="796332129" name="TextBox 34"/>
                            <wps:cNvSpPr txBox="1"/>
                            <wps:spPr>
                              <a:xfrm>
                                <a:off x="-463766" y="719066"/>
                                <a:ext cx="5447754" cy="519430"/>
                              </a:xfrm>
                              <a:prstGeom prst="rect">
                                <a:avLst/>
                              </a:prstGeom>
                              <a:noFill/>
                            </wps:spPr>
                            <wps:txbx>
                              <w:txbxContent>
                                <w:p w14:paraId="445D0BE2" w14:textId="77777777" w:rsidR="00D15F7D" w:rsidRPr="0075673C" w:rsidRDefault="00D15F7D" w:rsidP="00D15F7D">
                                  <w:pPr>
                                    <w:jc w:val="center"/>
                                    <w:rPr>
                                      <w:rFonts w:asciiTheme="majorHAnsi" w:eastAsia="GE Dinar One" w:hAnsiTheme="majorHAnsi" w:cstheme="majorHAnsi"/>
                                      <w:b/>
                                      <w:bCs/>
                                      <w:kern w:val="24"/>
                                      <w:sz w:val="48"/>
                                      <w:szCs w:val="48"/>
                                      <w:lang w:bidi="ar-SY"/>
                                    </w:rPr>
                                  </w:pPr>
                                  <w:r w:rsidRPr="008D5AD8">
                                    <w:rPr>
                                      <w:rFonts w:asciiTheme="majorHAnsi" w:eastAsia="GE Dinar One" w:hAnsiTheme="majorHAnsi" w:cs="Calibri Light"/>
                                      <w:b/>
                                      <w:bCs/>
                                      <w:kern w:val="24"/>
                                      <w:sz w:val="48"/>
                                      <w:szCs w:val="48"/>
                                      <w:rtl/>
                                      <w:lang w:bidi="ar-SY"/>
                                    </w:rPr>
                                    <w:t>التواصل الرقمي في بيئة العمل</w:t>
                                  </w:r>
                                </w:p>
                              </w:txbxContent>
                            </wps:txbx>
                            <wps:bodyPr wrap="square" rtlCol="0">
                              <a:spAutoFit/>
                            </wps:bodyPr>
                          </wps:wsp>
                        </wpg:grpSp>
                      </wpg:grpSp>
                      <pic:pic xmlns:pic="http://schemas.openxmlformats.org/drawingml/2006/picture">
                        <pic:nvPicPr>
                          <pic:cNvPr id="1204584795" name="Picture 9"/>
                          <pic:cNvPicPr>
                            <a:picLocks noChangeAspect="1"/>
                          </pic:cNvPicPr>
                        </pic:nvPicPr>
                        <pic:blipFill rotWithShape="1">
                          <a:blip r:embed="rId22">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D6BEE20" id="_x0000_s1282" style="position:absolute;left:0;text-align:left;margin-left:538.3pt;margin-top:-18.75pt;width:589.5pt;height:765.7pt;z-index:253230080;mso-position-horizontal:right;mso-position-horizontal-relative:page;mso-width-relative:margin;mso-height-relative:margin" coordorigin="-9154,-658" coordsize="74867,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">
                <v:group id="Group 958513274" o:spid="_x0000_s1283" style="position:absolute;left:-9154;top:-658;width:74867;height:97241" coordorigin="-13250,-3706" coordsize="74868,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">
                  <v:group id="Group 707192077" o:spid="_x0000_s1284" style="position:absolute;left:-13250;top:25717;width:70210;height:67818" coordorigin="-14869" coordsize="70211,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">
                    <v:group id="Group 25" o:spid="_x0000_s1285" style="position:absolute;left:31292;width:22631;height:5155" coordorigin="38488" coordsize="2263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">
                      <v:group id="Group 1689451892" o:spid="_x0000_s128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">
                        <v:oval id="Oval 1642920922" o:spid="_x0000_s128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" fillcolor="#168489" stroked="f" strokeweight="1pt">
                          <v:fill opacity="49087f"/>
                          <v:stroke joinstyle="miter"/>
                        </v:oval>
                        <v:shape id="Picture 103744340" o:spid="_x0000_s128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">
                          <v:imagedata r:id="rId19" o:title="Target " gain="19661f" blacklevel="22938f"/>
                        </v:shape>
                      </v:group>
                      <v:shape id="TextBox 34" o:spid="_x0000_s1289" type="#_x0000_t202" style="position:absolute;left:38488;top:695;width:17552;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" filled="f" stroked="f">
                        <v:textbox style="mso-fit-shape-to-text:t">
                          <w:txbxContent>
                            <w:p w14:paraId="168DAD0B" w14:textId="77777777" w:rsidR="00D15F7D" w:rsidRPr="00BC6FB1" w:rsidRDefault="00D15F7D" w:rsidP="00D15F7D">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90" style="position:absolute;left:-2;top:99;width:22614;height:5150" coordorigin="-2" coordsize="2261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">
                      <v:oval id="Oval 1819603788" o:spid="_x0000_s129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" fillcolor="#168489" stroked="f" strokeweight="1pt">
                        <v:fill opacity="49087f"/>
                        <v:stroke joinstyle="miter"/>
                      </v:oval>
                      <v:shape id="TextBox 34" o:spid="_x0000_s1292" type="#_x0000_t202" style="position:absolute;left:-2;top:695;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" filled="f" stroked="f">
                        <v:textbox style="mso-fit-shape-to-text:t">
                          <w:txbxContent>
                            <w:p w14:paraId="54344F3E" w14:textId="77777777" w:rsidR="00D15F7D" w:rsidRPr="00BC6FB1" w:rsidRDefault="00D15F7D" w:rsidP="00D15F7D">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545543991" o:spid="_x0000_s129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">
                        <v:imagedata r:id="rId20" o:title="Note " gain="19661f" blacklevel="22938f"/>
                      </v:shape>
                    </v:group>
                    <v:shape id="Text Box 1507202276" o:spid="_x0000_s1294"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" filled="f" stroked="f" strokeweight=".5pt">
                      <v:textbox>
                        <w:txbxContent>
                          <w:p w14:paraId="75D0EBF7" w14:textId="77777777" w:rsidR="00D15F7D" w:rsidRPr="00DE31C3" w:rsidRDefault="00D15F7D" w:rsidP="00D15F7D">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6AF958E4" w14:textId="77777777" w:rsidR="00D15F7D" w:rsidRPr="00CC5668" w:rsidRDefault="00D15F7D">
                            <w:pPr>
                              <w:pStyle w:val="a5"/>
                              <w:numPr>
                                <w:ilvl w:val="0"/>
                                <w:numId w:val="18"/>
                              </w:numPr>
                              <w:spacing w:line="240" w:lineRule="auto"/>
                              <w:rPr>
                                <w:rFonts w:ascii="Sakkal Majalla" w:eastAsia="GE Dinar One" w:hAnsi="Sakkal Majalla" w:cs="Sakkal Majalla"/>
                                <w:kern w:val="24"/>
                                <w:sz w:val="40"/>
                                <w:szCs w:val="40"/>
                              </w:rPr>
                            </w:pPr>
                            <w:r>
                              <w:rPr>
                                <w:rFonts w:ascii="Sakkal Majalla" w:eastAsia="GE Dinar One" w:hAnsi="Sakkal Majalla" w:cs="Sakkal Majalla" w:hint="cs"/>
                                <w:kern w:val="24"/>
                                <w:sz w:val="40"/>
                                <w:szCs w:val="40"/>
                                <w:rtl/>
                                <w:lang w:bidi="ar-EG"/>
                              </w:rPr>
                              <w:t xml:space="preserve">إتقان </w:t>
                            </w:r>
                            <w:r w:rsidRPr="008D5AD8">
                              <w:rPr>
                                <w:rFonts w:ascii="Sakkal Majalla" w:eastAsia="GE Dinar One" w:hAnsi="Sakkal Majalla" w:cs="Sakkal Majalla"/>
                                <w:kern w:val="24"/>
                                <w:sz w:val="40"/>
                                <w:szCs w:val="40"/>
                                <w:rtl/>
                                <w:lang w:bidi="ar-EG"/>
                              </w:rPr>
                              <w:t>آداب التواصل عبر المنصات الرقمية</w:t>
                            </w:r>
                            <w:r>
                              <w:rPr>
                                <w:rFonts w:ascii="Sakkal Majalla" w:eastAsia="GE Dinar One" w:hAnsi="Sakkal Majalla" w:cs="Sakkal Majalla" w:hint="cs"/>
                                <w:kern w:val="24"/>
                                <w:sz w:val="40"/>
                                <w:szCs w:val="40"/>
                                <w:rtl/>
                                <w:lang w:bidi="ar-EG"/>
                              </w:rPr>
                              <w:t>.</w:t>
                            </w:r>
                          </w:p>
                        </w:txbxContent>
                      </v:textbox>
                    </v:shape>
                    <v:shape id="Text Box 1195834435" o:spid="_x0000_s1295" type="#_x0000_t202" style="position:absolute;left:-14869;top:9120;width:38100;height:5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" filled="f" stroked="f" strokeweight=".5pt">
                      <v:textbox>
                        <w:txbxContent>
                          <w:p w14:paraId="7AD40DE6" w14:textId="77777777" w:rsidR="00D15F7D" w:rsidRPr="008D5AD8" w:rsidRDefault="00D15F7D">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البريد الإلكتروني الاحترافي.</w:t>
                            </w:r>
                          </w:p>
                          <w:p w14:paraId="34262020" w14:textId="77777777" w:rsidR="00D15F7D" w:rsidRPr="008D5AD8" w:rsidRDefault="00D15F7D">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آداب التواصل عبر المنصات الرقمية.</w:t>
                            </w:r>
                          </w:p>
                          <w:p w14:paraId="35AB30EF" w14:textId="77777777" w:rsidR="00D15F7D" w:rsidRPr="008D5AD8" w:rsidRDefault="00D15F7D">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الاجتماعات الافتراضية الفعالة.</w:t>
                            </w:r>
                          </w:p>
                          <w:p w14:paraId="03811B57" w14:textId="77777777" w:rsidR="00D15F7D" w:rsidRPr="008D5AD8" w:rsidRDefault="00D15F7D">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إدارة الاتصال عن بعد.</w:t>
                            </w:r>
                          </w:p>
                          <w:p w14:paraId="0B029C45" w14:textId="0A1EDD4F" w:rsidR="00D15F7D" w:rsidRPr="00902E99" w:rsidRDefault="00D15F7D">
                            <w:pPr>
                              <w:pStyle w:val="a5"/>
                              <w:numPr>
                                <w:ilvl w:val="0"/>
                                <w:numId w:val="17"/>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تجنب أخطاء التواصل الإلكترو</w:t>
                            </w:r>
                            <w:r w:rsidR="00BD7A76">
                              <w:rPr>
                                <w:rFonts w:ascii="Sakkal Majalla" w:eastAsia="GE Dinar One" w:hAnsi="Sakkal Majalla" w:cs="Sakkal Majalla" w:hint="cs"/>
                                <w:kern w:val="24"/>
                                <w:sz w:val="40"/>
                                <w:szCs w:val="40"/>
                                <w:rtl/>
                              </w:rPr>
                              <w:t>ني</w:t>
                            </w:r>
                          </w:p>
                        </w:txbxContent>
                      </v:textbox>
                    </v:shape>
                  </v:group>
                  <v:group id="Group 1532639305" o:spid="_x0000_s1296" style="position:absolute;left:-4637;top:-3706;width:66255;height:19461" coordorigin="-4637,-3706" coordsize="66256,19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">
                    <v:shape id="Picture 1158882854" o:spid="_x0000_s1297" type="#_x0000_t75" alt="Calendar " style="position:absolute;left:53555;top:-2762;width:5264;height:5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">
                      <v:imagedata r:id="rId21" o:title="Calendar " recolortarget="black"/>
                    </v:shape>
                    <v:shape id="TextBox 34" o:spid="_x0000_s1298" type="#_x0000_t202" style="position:absolute;left:50093;top:7093;width:11525;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" filled="f" stroked="f">
                      <v:textbox style="mso-fit-shape-to-text:t">
                        <w:txbxContent>
                          <w:p w14:paraId="7E31B75D" w14:textId="77777777" w:rsidR="00D15F7D" w:rsidRPr="00D15F7D" w:rsidRDefault="00D15F7D" w:rsidP="00D15F7D">
                            <w:pPr>
                              <w:spacing w:line="240" w:lineRule="auto"/>
                              <w:jc w:val="center"/>
                              <w:rPr>
                                <w:rFonts w:ascii="Adobe Arabic" w:eastAsia="GE Dinar One" w:hAnsi="Adobe Arabic" w:cs="Adobe Arabic"/>
                                <w:b/>
                                <w:bCs/>
                                <w:color w:val="C00000"/>
                                <w:kern w:val="24"/>
                                <w:sz w:val="56"/>
                                <w:szCs w:val="56"/>
                                <w:lang w:bidi="ar-SY"/>
                              </w:rPr>
                            </w:pPr>
                            <w:r w:rsidRPr="00D15F7D">
                              <w:rPr>
                                <w:rFonts w:ascii="Adobe Arabic" w:eastAsia="GE Dinar One" w:hAnsi="Adobe Arabic" w:cs="Adobe Arabic" w:hint="cs"/>
                                <w:b/>
                                <w:bCs/>
                                <w:color w:val="C00000"/>
                                <w:kern w:val="24"/>
                                <w:sz w:val="56"/>
                                <w:szCs w:val="56"/>
                                <w:rtl/>
                                <w:lang w:bidi="ar-SY"/>
                              </w:rPr>
                              <w:t xml:space="preserve">اليوم الخامس </w:t>
                            </w:r>
                          </w:p>
                        </w:txbxContent>
                      </v:textbox>
                    </v:shape>
                    <v:shape id="TextBox 34" o:spid="_x0000_s1299" type="#_x0000_t202" style="position:absolute;left:24847;top:-3706;width:24296;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" filled="f" stroked="f">
                      <v:textbox style="mso-fit-shape-to-text:t">
                        <w:txbxContent>
                          <w:p w14:paraId="545462BF" w14:textId="77777777" w:rsidR="00D15F7D" w:rsidRPr="00CA7C57" w:rsidRDefault="00D15F7D" w:rsidP="00D15F7D">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الاولى</w:t>
                            </w:r>
                          </w:p>
                        </w:txbxContent>
                      </v:textbox>
                    </v:shape>
                    <v:shape id="TextBox 34" o:spid="_x0000_s1300" type="#_x0000_t202" style="position:absolute;left:-4637;top:7190;width:54476;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" filled="f" stroked="f">
                      <v:textbox style="mso-fit-shape-to-text:t">
                        <w:txbxContent>
                          <w:p w14:paraId="445D0BE2" w14:textId="77777777" w:rsidR="00D15F7D" w:rsidRPr="0075673C" w:rsidRDefault="00D15F7D" w:rsidP="00D15F7D">
                            <w:pPr>
                              <w:jc w:val="center"/>
                              <w:rPr>
                                <w:rFonts w:asciiTheme="majorHAnsi" w:eastAsia="GE Dinar One" w:hAnsiTheme="majorHAnsi" w:cstheme="majorHAnsi"/>
                                <w:b/>
                                <w:bCs/>
                                <w:kern w:val="24"/>
                                <w:sz w:val="48"/>
                                <w:szCs w:val="48"/>
                                <w:lang w:bidi="ar-SY"/>
                              </w:rPr>
                            </w:pPr>
                            <w:r w:rsidRPr="008D5AD8">
                              <w:rPr>
                                <w:rFonts w:asciiTheme="majorHAnsi" w:eastAsia="GE Dinar One" w:hAnsiTheme="majorHAnsi" w:cs="Calibri Light"/>
                                <w:b/>
                                <w:bCs/>
                                <w:kern w:val="24"/>
                                <w:sz w:val="48"/>
                                <w:szCs w:val="48"/>
                                <w:rtl/>
                                <w:lang w:bidi="ar-SY"/>
                              </w:rPr>
                              <w:t>التواصل الرقمي في بيئة العمل</w:t>
                            </w:r>
                          </w:p>
                        </w:txbxContent>
                      </v:textbox>
                    </v:shape>
                  </v:group>
                </v:group>
                <v:shape id="Picture 9" o:spid="_x0000_s1301"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">
                  <v:imagedata r:id="rId28" o:title="" croptop="8759f" cropbottom="38800f" cropleft=".5" cropright="5314f" chromakey="#ebe9ec"/>
                </v:shape>
                <w10:wrap anchorx="page"/>
              </v:group>
            </w:pict>
          </mc:Fallback>
        </mc:AlternateContent>
      </w:r>
    </w:p>
    <w:p w14:paraId="2CE937ED" w14:textId="77777777" w:rsidR="003D08BA" w:rsidRDefault="003D08BA" w:rsidP="00E32711">
      <w:pPr>
        <w:spacing w:after="200"/>
        <w:rPr>
          <w:rFonts w:ascii="Sakkal Majalla" w:eastAsia="Times New Roman" w:hAnsi="Sakkal Majalla"/>
          <w:b/>
          <w:bCs/>
          <w:color w:val="auto"/>
          <w:sz w:val="48"/>
          <w:szCs w:val="36"/>
          <w:rtl/>
        </w:rPr>
      </w:pPr>
    </w:p>
    <w:p w14:paraId="23DD3A23" w14:textId="77777777" w:rsidR="003D08BA" w:rsidRDefault="003D08BA" w:rsidP="00E32711">
      <w:pPr>
        <w:spacing w:after="200"/>
        <w:rPr>
          <w:rFonts w:ascii="Sakkal Majalla" w:eastAsia="Times New Roman" w:hAnsi="Sakkal Majalla"/>
          <w:b/>
          <w:bCs/>
          <w:color w:val="auto"/>
          <w:sz w:val="48"/>
          <w:szCs w:val="36"/>
          <w:rtl/>
        </w:rPr>
      </w:pPr>
    </w:p>
    <w:p w14:paraId="5F59C2D4" w14:textId="77777777" w:rsidR="003D08BA" w:rsidRDefault="003D08BA" w:rsidP="00E32711">
      <w:pPr>
        <w:spacing w:after="200"/>
        <w:rPr>
          <w:rFonts w:ascii="Sakkal Majalla" w:eastAsia="Times New Roman" w:hAnsi="Sakkal Majalla"/>
          <w:b/>
          <w:bCs/>
          <w:color w:val="auto"/>
          <w:sz w:val="48"/>
          <w:szCs w:val="36"/>
          <w:rtl/>
        </w:rPr>
      </w:pPr>
    </w:p>
    <w:p w14:paraId="7E7B2253" w14:textId="77777777" w:rsidR="003D08BA" w:rsidRDefault="003D08BA" w:rsidP="00E32711">
      <w:pPr>
        <w:spacing w:after="200"/>
        <w:rPr>
          <w:rFonts w:ascii="Sakkal Majalla" w:eastAsia="Times New Roman" w:hAnsi="Sakkal Majalla"/>
          <w:b/>
          <w:bCs/>
          <w:color w:val="auto"/>
          <w:sz w:val="48"/>
          <w:szCs w:val="36"/>
          <w:rtl/>
        </w:rPr>
      </w:pPr>
    </w:p>
    <w:p w14:paraId="4D27A92B" w14:textId="77777777" w:rsidR="003D08BA" w:rsidRDefault="003D08BA" w:rsidP="00E32711">
      <w:pPr>
        <w:spacing w:after="200"/>
        <w:rPr>
          <w:rFonts w:ascii="Sakkal Majalla" w:eastAsia="Times New Roman" w:hAnsi="Sakkal Majalla"/>
          <w:b/>
          <w:bCs/>
          <w:color w:val="auto"/>
          <w:sz w:val="48"/>
          <w:szCs w:val="36"/>
          <w:rtl/>
        </w:rPr>
      </w:pPr>
    </w:p>
    <w:p w14:paraId="439B347A" w14:textId="77777777" w:rsidR="003D08BA" w:rsidRDefault="003D08BA" w:rsidP="00E32711">
      <w:pPr>
        <w:spacing w:after="200"/>
        <w:rPr>
          <w:rFonts w:ascii="Sakkal Majalla" w:eastAsia="Times New Roman" w:hAnsi="Sakkal Majalla"/>
          <w:b/>
          <w:bCs/>
          <w:color w:val="auto"/>
          <w:sz w:val="48"/>
          <w:szCs w:val="36"/>
          <w:rtl/>
        </w:rPr>
      </w:pPr>
    </w:p>
    <w:p w14:paraId="08D3D9E9" w14:textId="77777777" w:rsidR="003D08BA" w:rsidRDefault="003D08BA" w:rsidP="00E32711">
      <w:pPr>
        <w:spacing w:after="200"/>
        <w:rPr>
          <w:rFonts w:ascii="Sakkal Majalla" w:eastAsia="Times New Roman" w:hAnsi="Sakkal Majalla"/>
          <w:b/>
          <w:bCs/>
          <w:color w:val="auto"/>
          <w:sz w:val="48"/>
          <w:szCs w:val="36"/>
          <w:rtl/>
        </w:rPr>
      </w:pPr>
    </w:p>
    <w:p w14:paraId="47B5B0F2" w14:textId="77777777" w:rsidR="003D08BA" w:rsidRDefault="003D08BA" w:rsidP="00E32711">
      <w:pPr>
        <w:spacing w:after="200"/>
        <w:rPr>
          <w:rFonts w:ascii="Sakkal Majalla" w:eastAsia="Times New Roman" w:hAnsi="Sakkal Majalla"/>
          <w:b/>
          <w:bCs/>
          <w:color w:val="auto"/>
          <w:sz w:val="48"/>
          <w:szCs w:val="36"/>
          <w:rtl/>
        </w:rPr>
      </w:pPr>
    </w:p>
    <w:p w14:paraId="05A1A567" w14:textId="77777777" w:rsidR="003D08BA" w:rsidRDefault="003D08BA" w:rsidP="00E32711">
      <w:pPr>
        <w:spacing w:after="200"/>
        <w:rPr>
          <w:rFonts w:ascii="Sakkal Majalla" w:eastAsia="Times New Roman" w:hAnsi="Sakkal Majalla"/>
          <w:b/>
          <w:bCs/>
          <w:color w:val="auto"/>
          <w:sz w:val="48"/>
          <w:szCs w:val="36"/>
          <w:rtl/>
        </w:rPr>
      </w:pPr>
    </w:p>
    <w:p w14:paraId="7FE9E174" w14:textId="77777777" w:rsidR="003D08BA" w:rsidRDefault="003D08BA" w:rsidP="00E32711">
      <w:pPr>
        <w:spacing w:after="200"/>
        <w:rPr>
          <w:rFonts w:ascii="Sakkal Majalla" w:eastAsia="Times New Roman" w:hAnsi="Sakkal Majalla"/>
          <w:b/>
          <w:bCs/>
          <w:color w:val="auto"/>
          <w:sz w:val="48"/>
          <w:szCs w:val="36"/>
          <w:rtl/>
        </w:rPr>
      </w:pPr>
    </w:p>
    <w:p w14:paraId="7076E466" w14:textId="77777777" w:rsidR="003D08BA" w:rsidRDefault="003D08BA" w:rsidP="00E32711">
      <w:pPr>
        <w:spacing w:after="200"/>
        <w:rPr>
          <w:rFonts w:ascii="Sakkal Majalla" w:eastAsia="Times New Roman" w:hAnsi="Sakkal Majalla"/>
          <w:b/>
          <w:bCs/>
          <w:color w:val="auto"/>
          <w:sz w:val="48"/>
          <w:szCs w:val="36"/>
          <w:rtl/>
        </w:rPr>
      </w:pPr>
    </w:p>
    <w:p w14:paraId="570B5CDB" w14:textId="77777777" w:rsidR="003D08BA" w:rsidRDefault="003D08BA" w:rsidP="00E32711">
      <w:pPr>
        <w:spacing w:after="200"/>
        <w:rPr>
          <w:rFonts w:ascii="Sakkal Majalla" w:eastAsia="Times New Roman" w:hAnsi="Sakkal Majalla"/>
          <w:b/>
          <w:bCs/>
          <w:color w:val="auto"/>
          <w:sz w:val="48"/>
          <w:szCs w:val="36"/>
          <w:rtl/>
        </w:rPr>
      </w:pPr>
    </w:p>
    <w:p w14:paraId="252DE4B7" w14:textId="77777777" w:rsidR="003D08BA" w:rsidRDefault="003D08BA" w:rsidP="00E32711">
      <w:pPr>
        <w:spacing w:after="200"/>
        <w:rPr>
          <w:rFonts w:ascii="Sakkal Majalla" w:eastAsia="Times New Roman" w:hAnsi="Sakkal Majalla"/>
          <w:b/>
          <w:bCs/>
          <w:color w:val="auto"/>
          <w:sz w:val="48"/>
          <w:szCs w:val="36"/>
          <w:rtl/>
        </w:rPr>
      </w:pPr>
    </w:p>
    <w:p w14:paraId="1D501D71" w14:textId="77777777" w:rsidR="003D08BA" w:rsidRDefault="003D08BA" w:rsidP="00E32711">
      <w:pPr>
        <w:spacing w:after="200"/>
        <w:rPr>
          <w:rFonts w:ascii="Sakkal Majalla" w:eastAsia="Times New Roman" w:hAnsi="Sakkal Majalla"/>
          <w:b/>
          <w:bCs/>
          <w:color w:val="auto"/>
          <w:sz w:val="48"/>
          <w:szCs w:val="36"/>
          <w:rtl/>
        </w:rPr>
      </w:pPr>
    </w:p>
    <w:p w14:paraId="2C1A73D9" w14:textId="77777777" w:rsidR="003D08BA" w:rsidRDefault="003D08BA" w:rsidP="00E32711">
      <w:pPr>
        <w:spacing w:after="200"/>
        <w:rPr>
          <w:rFonts w:ascii="Sakkal Majalla" w:eastAsia="Times New Roman" w:hAnsi="Sakkal Majalla"/>
          <w:b/>
          <w:bCs/>
          <w:color w:val="auto"/>
          <w:sz w:val="48"/>
          <w:szCs w:val="36"/>
          <w:rtl/>
        </w:rPr>
      </w:pPr>
    </w:p>
    <w:p w14:paraId="28D9E4D5" w14:textId="77777777" w:rsidR="003D08BA" w:rsidRDefault="003D08BA" w:rsidP="00E32711">
      <w:pPr>
        <w:spacing w:after="200"/>
        <w:rPr>
          <w:rFonts w:ascii="Sakkal Majalla" w:eastAsia="Times New Roman" w:hAnsi="Sakkal Majalla"/>
          <w:b/>
          <w:bCs/>
          <w:color w:val="auto"/>
          <w:sz w:val="48"/>
          <w:szCs w:val="36"/>
          <w:rtl/>
        </w:rPr>
      </w:pPr>
    </w:p>
    <w:p w14:paraId="2BDC4C92" w14:textId="77777777" w:rsidR="003D08BA" w:rsidRDefault="003D08BA" w:rsidP="00E32711">
      <w:pPr>
        <w:spacing w:after="200"/>
        <w:rPr>
          <w:rFonts w:ascii="Sakkal Majalla" w:eastAsia="Times New Roman" w:hAnsi="Sakkal Majalla"/>
          <w:b/>
          <w:bCs/>
          <w:color w:val="auto"/>
          <w:sz w:val="48"/>
          <w:szCs w:val="36"/>
          <w:rtl/>
        </w:rPr>
      </w:pPr>
    </w:p>
    <w:p w14:paraId="000D34F2" w14:textId="77777777" w:rsidR="00FB784B" w:rsidRPr="00FB784B" w:rsidRDefault="00FB784B" w:rsidP="00FB784B">
      <w:pPr>
        <w:spacing w:after="200" w:line="240" w:lineRule="auto"/>
        <w:jc w:val="center"/>
        <w:rPr>
          <w:rFonts w:ascii="Sakkal Majalla" w:eastAsia="Times New Roman" w:hAnsi="Sakkal Majalla"/>
          <w:b/>
          <w:bCs/>
          <w:color w:val="006666"/>
          <w:sz w:val="48"/>
          <w:szCs w:val="48"/>
          <w:lang w:val="en-GB"/>
        </w:rPr>
      </w:pPr>
      <w:r w:rsidRPr="00FB784B">
        <w:rPr>
          <w:rFonts w:ascii="Sakkal Majalla" w:eastAsia="Times New Roman" w:hAnsi="Sakkal Majalla"/>
          <w:b/>
          <w:bCs/>
          <w:color w:val="006666"/>
          <w:sz w:val="48"/>
          <w:szCs w:val="48"/>
          <w:rtl/>
        </w:rPr>
        <w:lastRenderedPageBreak/>
        <w:t>أولاً: البريد الإلكتروني الاحترافي</w:t>
      </w:r>
    </w:p>
    <w:p w14:paraId="5800899A"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يُعد البريد الإلكتروني من أكثر وسائل الاتصال استخدامًا في بيئة العمل الحديثة، حيث تعتمد المؤسسات عليه في تبادل المعلومات، وإرسال التعليمات، ومتابعة الأعمال، والتواصل مع العملاء والموردين والشركاء. ورغم انتشار تطبيقات المراسلة الفورية، ما زال البريد الإلكتروني يمثل القناة الرسمية الأولى للتواصل المهني داخل المؤسسات وخارجها</w:t>
      </w:r>
      <w:r w:rsidRPr="00FB784B">
        <w:rPr>
          <w:rFonts w:ascii="Sakkal Majalla" w:eastAsia="Times New Roman" w:hAnsi="Sakkal Majalla"/>
          <w:b/>
          <w:bCs/>
          <w:color w:val="auto"/>
          <w:sz w:val="36"/>
          <w:szCs w:val="36"/>
          <w:lang w:val="en-GB"/>
        </w:rPr>
        <w:t>.</w:t>
      </w:r>
    </w:p>
    <w:p w14:paraId="27ABBBA5"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ويعكس البريد الإلكتروني مستوى احترافية الموظف والمؤسسة، لذلك فإن إتقان مهارات كتابة وإدارة البريد الإلكتروني أصبح ضرورة أساسية لكل العاملين في مختلف المجالات</w:t>
      </w:r>
      <w:r w:rsidRPr="00FB784B">
        <w:rPr>
          <w:rFonts w:ascii="Sakkal Majalla" w:eastAsia="Times New Roman" w:hAnsi="Sakkal Majalla"/>
          <w:b/>
          <w:bCs/>
          <w:color w:val="auto"/>
          <w:sz w:val="36"/>
          <w:szCs w:val="36"/>
          <w:lang w:val="en-GB"/>
        </w:rPr>
        <w:t>.</w:t>
      </w:r>
    </w:p>
    <w:p w14:paraId="024A8362" w14:textId="77777777" w:rsidR="00FB784B" w:rsidRPr="00FB784B" w:rsidRDefault="00FB784B" w:rsidP="00FB784B">
      <w:pPr>
        <w:spacing w:after="200" w:line="240" w:lineRule="auto"/>
        <w:rPr>
          <w:rFonts w:ascii="Sakkal Majalla" w:eastAsia="Times New Roman" w:hAnsi="Sakkal Majalla"/>
          <w:b/>
          <w:bCs/>
          <w:color w:val="C00000"/>
          <w:sz w:val="36"/>
          <w:szCs w:val="36"/>
          <w:lang w:val="en-GB"/>
        </w:rPr>
      </w:pPr>
      <w:r w:rsidRPr="00FB784B">
        <w:rPr>
          <w:rFonts w:ascii="Sakkal Majalla" w:eastAsia="Times New Roman" w:hAnsi="Sakkal Majalla"/>
          <w:b/>
          <w:bCs/>
          <w:color w:val="C00000"/>
          <w:sz w:val="36"/>
          <w:szCs w:val="36"/>
          <w:rtl/>
        </w:rPr>
        <w:t>مفهوم البريد الإلكتروني الاحترافي</w:t>
      </w:r>
    </w:p>
    <w:p w14:paraId="7F9F034A"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البريد الإلكتروني الاحترافي هو</w:t>
      </w:r>
      <w:r w:rsidRPr="00FB784B">
        <w:rPr>
          <w:rFonts w:ascii="Sakkal Majalla" w:eastAsia="Times New Roman" w:hAnsi="Sakkal Majalla"/>
          <w:b/>
          <w:bCs/>
          <w:color w:val="auto"/>
          <w:sz w:val="36"/>
          <w:szCs w:val="36"/>
          <w:lang w:val="en-GB"/>
        </w:rPr>
        <w:t>:</w:t>
      </w:r>
    </w:p>
    <w:p w14:paraId="124E3309"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lang w:val="en-GB"/>
        </w:rPr>
        <w:t>"</w:t>
      </w:r>
      <w:r w:rsidRPr="00FB784B">
        <w:rPr>
          <w:rFonts w:ascii="Sakkal Majalla" w:eastAsia="Times New Roman" w:hAnsi="Sakkal Majalla"/>
          <w:b/>
          <w:bCs/>
          <w:color w:val="auto"/>
          <w:sz w:val="36"/>
          <w:szCs w:val="36"/>
          <w:rtl/>
        </w:rPr>
        <w:t>رسالة إلكترونية رسمية يتم إعدادها وإرسالها وفق قواعد مهنية ولغوية وتنظيمية تهدف إلى نقل المعلومات أو الطلبات أو القرارات بصورة واضحة ومحترمة وفعالة</w:t>
      </w:r>
      <w:r w:rsidRPr="00FB784B">
        <w:rPr>
          <w:rFonts w:ascii="Sakkal Majalla" w:eastAsia="Times New Roman" w:hAnsi="Sakkal Majalla"/>
          <w:b/>
          <w:bCs/>
          <w:color w:val="auto"/>
          <w:sz w:val="36"/>
          <w:szCs w:val="36"/>
          <w:lang w:val="en-GB"/>
        </w:rPr>
        <w:t>."</w:t>
      </w:r>
    </w:p>
    <w:p w14:paraId="5D08A221" w14:textId="77777777" w:rsidR="00FB784B" w:rsidRPr="00FB784B" w:rsidRDefault="00FB784B" w:rsidP="00FB784B">
      <w:pPr>
        <w:spacing w:after="200" w:line="240" w:lineRule="auto"/>
        <w:rPr>
          <w:rFonts w:ascii="Sakkal Majalla" w:eastAsia="Times New Roman" w:hAnsi="Sakkal Majalla"/>
          <w:b/>
          <w:bCs/>
          <w:color w:val="C00000"/>
          <w:sz w:val="36"/>
          <w:szCs w:val="36"/>
          <w:lang w:val="en-GB"/>
        </w:rPr>
      </w:pPr>
      <w:r w:rsidRPr="00FB784B">
        <w:rPr>
          <w:rFonts w:ascii="Sakkal Majalla" w:eastAsia="Times New Roman" w:hAnsi="Sakkal Majalla"/>
          <w:b/>
          <w:bCs/>
          <w:color w:val="C00000"/>
          <w:sz w:val="36"/>
          <w:szCs w:val="36"/>
          <w:rtl/>
        </w:rPr>
        <w:t>أهمية البريد الإلكتروني الاحترافي</w:t>
      </w:r>
    </w:p>
    <w:p w14:paraId="2F40BF3B" w14:textId="7A5D3B75" w:rsidR="00FB784B" w:rsidRPr="00FB784B" w:rsidRDefault="00FB784B"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FB784B">
        <w:rPr>
          <w:rFonts w:ascii="Sakkal Majalla" w:eastAsia="Times New Roman" w:hAnsi="Sakkal Majalla"/>
          <w:b/>
          <w:bCs/>
          <w:color w:val="auto"/>
          <w:sz w:val="36"/>
          <w:szCs w:val="36"/>
          <w:rtl/>
        </w:rPr>
        <w:t>توثيق المراسلات</w:t>
      </w:r>
    </w:p>
    <w:p w14:paraId="61F4FBD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يساعد على حفظ المعلومات والرجوع إليها عند الحاجة</w:t>
      </w:r>
      <w:r w:rsidRPr="00FB784B">
        <w:rPr>
          <w:rFonts w:ascii="Sakkal Majalla" w:eastAsia="Times New Roman" w:hAnsi="Sakkal Majalla"/>
          <w:b/>
          <w:bCs/>
          <w:color w:val="auto"/>
          <w:sz w:val="36"/>
          <w:szCs w:val="36"/>
          <w:lang w:val="en-GB"/>
        </w:rPr>
        <w:t>.</w:t>
      </w:r>
    </w:p>
    <w:p w14:paraId="0E6E7D44" w14:textId="1138E054" w:rsidR="00FB784B" w:rsidRPr="00FB784B" w:rsidRDefault="00FB784B"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FB784B">
        <w:rPr>
          <w:rFonts w:ascii="Sakkal Majalla" w:eastAsia="Times New Roman" w:hAnsi="Sakkal Majalla"/>
          <w:b/>
          <w:bCs/>
          <w:color w:val="auto"/>
          <w:sz w:val="36"/>
          <w:szCs w:val="36"/>
          <w:rtl/>
        </w:rPr>
        <w:t>تسهيل التواصل</w:t>
      </w:r>
    </w:p>
    <w:p w14:paraId="3FC84D7B"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يوفر وسيلة سريعة وآمنة لتبادل المعلومات</w:t>
      </w:r>
      <w:r w:rsidRPr="00FB784B">
        <w:rPr>
          <w:rFonts w:ascii="Sakkal Majalla" w:eastAsia="Times New Roman" w:hAnsi="Sakkal Majalla"/>
          <w:b/>
          <w:bCs/>
          <w:color w:val="auto"/>
          <w:sz w:val="36"/>
          <w:szCs w:val="36"/>
          <w:lang w:val="en-GB"/>
        </w:rPr>
        <w:t>.</w:t>
      </w:r>
    </w:p>
    <w:p w14:paraId="02512EDF" w14:textId="70E65A58" w:rsidR="00FB784B" w:rsidRPr="00FB784B" w:rsidRDefault="00FB784B"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FB784B">
        <w:rPr>
          <w:rFonts w:ascii="Sakkal Majalla" w:eastAsia="Times New Roman" w:hAnsi="Sakkal Majalla"/>
          <w:b/>
          <w:bCs/>
          <w:color w:val="auto"/>
          <w:sz w:val="36"/>
          <w:szCs w:val="36"/>
          <w:lang w:val="en-GB"/>
        </w:rPr>
        <w:t xml:space="preserve"> </w:t>
      </w:r>
      <w:r w:rsidRPr="00FB784B">
        <w:rPr>
          <w:rFonts w:ascii="Sakkal Majalla" w:eastAsia="Times New Roman" w:hAnsi="Sakkal Majalla"/>
          <w:b/>
          <w:bCs/>
          <w:color w:val="auto"/>
          <w:sz w:val="36"/>
          <w:szCs w:val="36"/>
          <w:rtl/>
        </w:rPr>
        <w:t>تعزيز الاحترافية</w:t>
      </w:r>
    </w:p>
    <w:p w14:paraId="7F7FC38D"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يعكس صورة إيجابية عن الموظف والمؤسسة</w:t>
      </w:r>
      <w:r w:rsidRPr="00FB784B">
        <w:rPr>
          <w:rFonts w:ascii="Sakkal Majalla" w:eastAsia="Times New Roman" w:hAnsi="Sakkal Majalla"/>
          <w:b/>
          <w:bCs/>
          <w:color w:val="auto"/>
          <w:sz w:val="36"/>
          <w:szCs w:val="36"/>
          <w:lang w:val="en-GB"/>
        </w:rPr>
        <w:t>.</w:t>
      </w:r>
    </w:p>
    <w:p w14:paraId="637DEE4F" w14:textId="2A57F346" w:rsidR="00FB784B" w:rsidRPr="00FB784B" w:rsidRDefault="00FB784B"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FB784B">
        <w:rPr>
          <w:rFonts w:ascii="Sakkal Majalla" w:eastAsia="Times New Roman" w:hAnsi="Sakkal Majalla"/>
          <w:b/>
          <w:bCs/>
          <w:color w:val="auto"/>
          <w:sz w:val="36"/>
          <w:szCs w:val="36"/>
          <w:lang w:val="en-GB"/>
        </w:rPr>
        <w:t xml:space="preserve"> </w:t>
      </w:r>
      <w:r w:rsidRPr="00FB784B">
        <w:rPr>
          <w:rFonts w:ascii="Sakkal Majalla" w:eastAsia="Times New Roman" w:hAnsi="Sakkal Majalla"/>
          <w:b/>
          <w:bCs/>
          <w:color w:val="auto"/>
          <w:sz w:val="36"/>
          <w:szCs w:val="36"/>
          <w:rtl/>
        </w:rPr>
        <w:t>دعم اتخاذ القرار</w:t>
      </w:r>
    </w:p>
    <w:p w14:paraId="712C47CE"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يُستخدم في نقل البيانات والتقارير اللازمة للإدارة</w:t>
      </w:r>
      <w:r w:rsidRPr="00FB784B">
        <w:rPr>
          <w:rFonts w:ascii="Sakkal Majalla" w:eastAsia="Times New Roman" w:hAnsi="Sakkal Majalla"/>
          <w:b/>
          <w:bCs/>
          <w:color w:val="auto"/>
          <w:sz w:val="36"/>
          <w:szCs w:val="36"/>
          <w:lang w:val="en-GB"/>
        </w:rPr>
        <w:t>.</w:t>
      </w:r>
    </w:p>
    <w:p w14:paraId="4ACB9462" w14:textId="505D1392" w:rsidR="00FB784B" w:rsidRPr="00FB784B" w:rsidRDefault="00FB784B"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5.</w:t>
      </w:r>
      <w:r w:rsidRPr="00FB784B">
        <w:rPr>
          <w:rFonts w:ascii="Sakkal Majalla" w:eastAsia="Times New Roman" w:hAnsi="Sakkal Majalla"/>
          <w:b/>
          <w:bCs/>
          <w:color w:val="auto"/>
          <w:sz w:val="36"/>
          <w:szCs w:val="36"/>
          <w:lang w:val="en-GB"/>
        </w:rPr>
        <w:t xml:space="preserve"> </w:t>
      </w:r>
      <w:r w:rsidRPr="00FB784B">
        <w:rPr>
          <w:rFonts w:ascii="Sakkal Majalla" w:eastAsia="Times New Roman" w:hAnsi="Sakkal Majalla"/>
          <w:b/>
          <w:bCs/>
          <w:color w:val="auto"/>
          <w:sz w:val="36"/>
          <w:szCs w:val="36"/>
          <w:rtl/>
        </w:rPr>
        <w:t>توفير الوقت والجهد</w:t>
      </w:r>
    </w:p>
    <w:p w14:paraId="7F0858D3"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lastRenderedPageBreak/>
        <w:t>يُسهل التواصل مع عدد كبير من الأشخاص في وقت واحد</w:t>
      </w:r>
      <w:r w:rsidRPr="00FB784B">
        <w:rPr>
          <w:rFonts w:ascii="Sakkal Majalla" w:eastAsia="Times New Roman" w:hAnsi="Sakkal Majalla"/>
          <w:b/>
          <w:bCs/>
          <w:color w:val="auto"/>
          <w:sz w:val="36"/>
          <w:szCs w:val="36"/>
          <w:lang w:val="en-GB"/>
        </w:rPr>
        <w:t>.</w:t>
      </w:r>
    </w:p>
    <w:p w14:paraId="7E44A610" w14:textId="77777777" w:rsidR="00FB784B" w:rsidRPr="00FB784B" w:rsidRDefault="00FB784B" w:rsidP="00FB784B">
      <w:pPr>
        <w:spacing w:after="200" w:line="240" w:lineRule="auto"/>
        <w:rPr>
          <w:rFonts w:ascii="Sakkal Majalla" w:eastAsia="Times New Roman" w:hAnsi="Sakkal Majalla"/>
          <w:b/>
          <w:bCs/>
          <w:color w:val="C00000"/>
          <w:sz w:val="36"/>
          <w:szCs w:val="36"/>
          <w:lang w:val="en-GB"/>
        </w:rPr>
      </w:pPr>
      <w:r w:rsidRPr="00FB784B">
        <w:rPr>
          <w:rFonts w:ascii="Sakkal Majalla" w:eastAsia="Times New Roman" w:hAnsi="Sakkal Majalla"/>
          <w:b/>
          <w:bCs/>
          <w:color w:val="C00000"/>
          <w:sz w:val="36"/>
          <w:szCs w:val="36"/>
          <w:rtl/>
        </w:rPr>
        <w:t>مكونات البريد الإلكتروني الاحترافي</w:t>
      </w:r>
    </w:p>
    <w:p w14:paraId="2AA3A721"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أولاً: عنوان الرسالة</w:t>
      </w:r>
      <w:r w:rsidRPr="00FB784B">
        <w:rPr>
          <w:rFonts w:ascii="Sakkal Majalla" w:eastAsia="Times New Roman" w:hAnsi="Sakkal Majalla"/>
          <w:b/>
          <w:bCs/>
          <w:color w:val="auto"/>
          <w:sz w:val="36"/>
          <w:szCs w:val="36"/>
          <w:lang w:val="en-GB"/>
        </w:rPr>
        <w:t xml:space="preserve"> (Subject)</w:t>
      </w:r>
    </w:p>
    <w:p w14:paraId="634F6571"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يجب أن يكون</w:t>
      </w:r>
      <w:r w:rsidRPr="00FB784B">
        <w:rPr>
          <w:rFonts w:ascii="Sakkal Majalla" w:eastAsia="Times New Roman" w:hAnsi="Sakkal Majalla"/>
          <w:b/>
          <w:bCs/>
          <w:color w:val="auto"/>
          <w:sz w:val="36"/>
          <w:szCs w:val="36"/>
          <w:lang w:val="en-GB"/>
        </w:rPr>
        <w:t>:</w:t>
      </w:r>
    </w:p>
    <w:p w14:paraId="77F392B0" w14:textId="77777777" w:rsidR="00FB784B" w:rsidRPr="00FB784B" w:rsidRDefault="00FB784B">
      <w:pPr>
        <w:numPr>
          <w:ilvl w:val="0"/>
          <w:numId w:val="123"/>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واضحًا</w:t>
      </w:r>
      <w:r w:rsidRPr="00FB784B">
        <w:rPr>
          <w:rFonts w:ascii="Sakkal Majalla" w:eastAsia="Times New Roman" w:hAnsi="Sakkal Majalla"/>
          <w:b/>
          <w:bCs/>
          <w:color w:val="auto"/>
          <w:sz w:val="36"/>
          <w:szCs w:val="36"/>
          <w:lang w:val="en-GB"/>
        </w:rPr>
        <w:t>.</w:t>
      </w:r>
    </w:p>
    <w:p w14:paraId="564F66B1" w14:textId="77777777" w:rsidR="00FB784B" w:rsidRPr="00FB784B" w:rsidRDefault="00FB784B">
      <w:pPr>
        <w:numPr>
          <w:ilvl w:val="0"/>
          <w:numId w:val="123"/>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مختصرًا</w:t>
      </w:r>
      <w:r w:rsidRPr="00FB784B">
        <w:rPr>
          <w:rFonts w:ascii="Sakkal Majalla" w:eastAsia="Times New Roman" w:hAnsi="Sakkal Majalla"/>
          <w:b/>
          <w:bCs/>
          <w:color w:val="auto"/>
          <w:sz w:val="36"/>
          <w:szCs w:val="36"/>
          <w:lang w:val="en-GB"/>
        </w:rPr>
        <w:t>.</w:t>
      </w:r>
    </w:p>
    <w:p w14:paraId="3F237EC6" w14:textId="77777777" w:rsidR="00FB784B" w:rsidRPr="00FB784B" w:rsidRDefault="00FB784B">
      <w:pPr>
        <w:numPr>
          <w:ilvl w:val="0"/>
          <w:numId w:val="123"/>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معبرًا عن محتوى الرسالة</w:t>
      </w:r>
      <w:r w:rsidRPr="00FB784B">
        <w:rPr>
          <w:rFonts w:ascii="Sakkal Majalla" w:eastAsia="Times New Roman" w:hAnsi="Sakkal Majalla"/>
          <w:b/>
          <w:bCs/>
          <w:color w:val="auto"/>
          <w:sz w:val="36"/>
          <w:szCs w:val="36"/>
          <w:lang w:val="en-GB"/>
        </w:rPr>
        <w:t>.</w:t>
      </w:r>
    </w:p>
    <w:p w14:paraId="4FC3500A"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أمثلة</w:t>
      </w:r>
      <w:r w:rsidRPr="00FB784B">
        <w:rPr>
          <w:rFonts w:ascii="Sakkal Majalla" w:eastAsia="Times New Roman" w:hAnsi="Sakkal Majalla"/>
          <w:b/>
          <w:bCs/>
          <w:color w:val="auto"/>
          <w:sz w:val="36"/>
          <w:szCs w:val="36"/>
          <w:lang w:val="en-GB"/>
        </w:rPr>
        <w:t>:</w:t>
      </w:r>
    </w:p>
    <w:p w14:paraId="12E26EDF" w14:textId="77777777" w:rsidR="00FB784B" w:rsidRPr="00FB784B" w:rsidRDefault="00FB784B">
      <w:pPr>
        <w:numPr>
          <w:ilvl w:val="0"/>
          <w:numId w:val="124"/>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طلب اعتماد خطة التدريب</w:t>
      </w:r>
      <w:r w:rsidRPr="00FB784B">
        <w:rPr>
          <w:rFonts w:ascii="Sakkal Majalla" w:eastAsia="Times New Roman" w:hAnsi="Sakkal Majalla"/>
          <w:b/>
          <w:bCs/>
          <w:color w:val="auto"/>
          <w:sz w:val="36"/>
          <w:szCs w:val="36"/>
          <w:lang w:val="en-GB"/>
        </w:rPr>
        <w:t>.</w:t>
      </w:r>
    </w:p>
    <w:p w14:paraId="13C40F52" w14:textId="77777777" w:rsidR="00FB784B" w:rsidRPr="00FB784B" w:rsidRDefault="00FB784B">
      <w:pPr>
        <w:numPr>
          <w:ilvl w:val="0"/>
          <w:numId w:val="124"/>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تقرير الأداء الشهري</w:t>
      </w:r>
      <w:r w:rsidRPr="00FB784B">
        <w:rPr>
          <w:rFonts w:ascii="Sakkal Majalla" w:eastAsia="Times New Roman" w:hAnsi="Sakkal Majalla"/>
          <w:b/>
          <w:bCs/>
          <w:color w:val="auto"/>
          <w:sz w:val="36"/>
          <w:szCs w:val="36"/>
          <w:lang w:val="en-GB"/>
        </w:rPr>
        <w:t>.</w:t>
      </w:r>
    </w:p>
    <w:p w14:paraId="638C7A01" w14:textId="77777777" w:rsidR="00FB784B" w:rsidRPr="00FB784B" w:rsidRDefault="00FB784B">
      <w:pPr>
        <w:numPr>
          <w:ilvl w:val="0"/>
          <w:numId w:val="124"/>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دعوة لحضور اجتماع</w:t>
      </w:r>
      <w:r w:rsidRPr="00FB784B">
        <w:rPr>
          <w:rFonts w:ascii="Sakkal Majalla" w:eastAsia="Times New Roman" w:hAnsi="Sakkal Majalla"/>
          <w:b/>
          <w:bCs/>
          <w:color w:val="auto"/>
          <w:sz w:val="36"/>
          <w:szCs w:val="36"/>
          <w:lang w:val="en-GB"/>
        </w:rPr>
        <w:t>.</w:t>
      </w:r>
    </w:p>
    <w:p w14:paraId="1F316191"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ثانياً: التحية المهنية</w:t>
      </w:r>
    </w:p>
    <w:p w14:paraId="4478AC0D"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مثل</w:t>
      </w:r>
      <w:r w:rsidRPr="00FB784B">
        <w:rPr>
          <w:rFonts w:ascii="Sakkal Majalla" w:eastAsia="Times New Roman" w:hAnsi="Sakkal Majalla"/>
          <w:b/>
          <w:bCs/>
          <w:color w:val="auto"/>
          <w:sz w:val="36"/>
          <w:szCs w:val="36"/>
          <w:lang w:val="en-GB"/>
        </w:rPr>
        <w:t>:</w:t>
      </w:r>
    </w:p>
    <w:p w14:paraId="646D4749" w14:textId="77777777" w:rsidR="00FB784B" w:rsidRPr="00FB784B" w:rsidRDefault="00FB784B">
      <w:pPr>
        <w:numPr>
          <w:ilvl w:val="0"/>
          <w:numId w:val="125"/>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السلام عليكم ورحمة الله وبركاته</w:t>
      </w:r>
      <w:r w:rsidRPr="00FB784B">
        <w:rPr>
          <w:rFonts w:ascii="Sakkal Majalla" w:eastAsia="Times New Roman" w:hAnsi="Sakkal Majalla"/>
          <w:b/>
          <w:bCs/>
          <w:color w:val="auto"/>
          <w:sz w:val="36"/>
          <w:szCs w:val="36"/>
          <w:lang w:val="en-GB"/>
        </w:rPr>
        <w:t>.</w:t>
      </w:r>
    </w:p>
    <w:p w14:paraId="4F54B02F" w14:textId="77777777" w:rsidR="00FB784B" w:rsidRPr="00FB784B" w:rsidRDefault="00FB784B">
      <w:pPr>
        <w:numPr>
          <w:ilvl w:val="0"/>
          <w:numId w:val="125"/>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السادة الكرام</w:t>
      </w:r>
      <w:r w:rsidRPr="00FB784B">
        <w:rPr>
          <w:rFonts w:ascii="Sakkal Majalla" w:eastAsia="Times New Roman" w:hAnsi="Sakkal Majalla"/>
          <w:b/>
          <w:bCs/>
          <w:color w:val="auto"/>
          <w:sz w:val="36"/>
          <w:szCs w:val="36"/>
          <w:lang w:val="en-GB"/>
        </w:rPr>
        <w:t>.</w:t>
      </w:r>
    </w:p>
    <w:p w14:paraId="7EF7CDCB" w14:textId="77777777" w:rsidR="00FB784B" w:rsidRPr="00FB784B" w:rsidRDefault="00FB784B">
      <w:pPr>
        <w:numPr>
          <w:ilvl w:val="0"/>
          <w:numId w:val="125"/>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الأستاذ/ .... المحترم</w:t>
      </w:r>
      <w:r w:rsidRPr="00FB784B">
        <w:rPr>
          <w:rFonts w:ascii="Sakkal Majalla" w:eastAsia="Times New Roman" w:hAnsi="Sakkal Majalla"/>
          <w:b/>
          <w:bCs/>
          <w:color w:val="auto"/>
          <w:sz w:val="36"/>
          <w:szCs w:val="36"/>
          <w:lang w:val="en-GB"/>
        </w:rPr>
        <w:t>.</w:t>
      </w:r>
    </w:p>
    <w:p w14:paraId="039ED2F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ثالثاً: مقدمة الرسالة</w:t>
      </w:r>
    </w:p>
    <w:p w14:paraId="7F102F0F"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توضح سبب التواصل بشكل مختصر</w:t>
      </w:r>
      <w:r w:rsidRPr="00FB784B">
        <w:rPr>
          <w:rFonts w:ascii="Sakkal Majalla" w:eastAsia="Times New Roman" w:hAnsi="Sakkal Majalla"/>
          <w:b/>
          <w:bCs/>
          <w:color w:val="auto"/>
          <w:sz w:val="36"/>
          <w:szCs w:val="36"/>
          <w:lang w:val="en-GB"/>
        </w:rPr>
        <w:t>.</w:t>
      </w:r>
    </w:p>
    <w:p w14:paraId="1BDC2267" w14:textId="77777777" w:rsidR="00FB784B" w:rsidRDefault="00FB784B" w:rsidP="00FB784B">
      <w:pPr>
        <w:spacing w:after="200" w:line="240" w:lineRule="auto"/>
        <w:rPr>
          <w:rFonts w:ascii="Sakkal Majalla" w:eastAsia="Times New Roman" w:hAnsi="Sakkal Majalla"/>
          <w:b/>
          <w:bCs/>
          <w:color w:val="auto"/>
          <w:sz w:val="36"/>
          <w:szCs w:val="36"/>
          <w:rtl/>
        </w:rPr>
      </w:pPr>
    </w:p>
    <w:p w14:paraId="682CE347" w14:textId="77777777" w:rsidR="00FB784B" w:rsidRDefault="00FB784B" w:rsidP="00FB784B">
      <w:pPr>
        <w:spacing w:after="200" w:line="240" w:lineRule="auto"/>
        <w:rPr>
          <w:rFonts w:ascii="Sakkal Majalla" w:eastAsia="Times New Roman" w:hAnsi="Sakkal Majalla"/>
          <w:b/>
          <w:bCs/>
          <w:color w:val="auto"/>
          <w:sz w:val="36"/>
          <w:szCs w:val="36"/>
          <w:rtl/>
        </w:rPr>
      </w:pPr>
    </w:p>
    <w:p w14:paraId="2AEA50C8" w14:textId="67209624"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lastRenderedPageBreak/>
        <w:t>رابعاً: صلب الرسالة</w:t>
      </w:r>
    </w:p>
    <w:p w14:paraId="7A29C5B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يتضمن</w:t>
      </w:r>
      <w:r w:rsidRPr="00FB784B">
        <w:rPr>
          <w:rFonts w:ascii="Sakkal Majalla" w:eastAsia="Times New Roman" w:hAnsi="Sakkal Majalla"/>
          <w:b/>
          <w:bCs/>
          <w:color w:val="auto"/>
          <w:sz w:val="36"/>
          <w:szCs w:val="36"/>
          <w:lang w:val="en-GB"/>
        </w:rPr>
        <w:t>:</w:t>
      </w:r>
    </w:p>
    <w:p w14:paraId="2F932579" w14:textId="77777777" w:rsidR="00FB784B" w:rsidRPr="00FB784B" w:rsidRDefault="00FB784B">
      <w:pPr>
        <w:numPr>
          <w:ilvl w:val="0"/>
          <w:numId w:val="126"/>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المعلومات الرئيسية</w:t>
      </w:r>
      <w:r w:rsidRPr="00FB784B">
        <w:rPr>
          <w:rFonts w:ascii="Sakkal Majalla" w:eastAsia="Times New Roman" w:hAnsi="Sakkal Majalla"/>
          <w:b/>
          <w:bCs/>
          <w:color w:val="auto"/>
          <w:sz w:val="36"/>
          <w:szCs w:val="36"/>
          <w:lang w:val="en-GB"/>
        </w:rPr>
        <w:t>.</w:t>
      </w:r>
    </w:p>
    <w:p w14:paraId="3B114FB9" w14:textId="77777777" w:rsidR="00FB784B" w:rsidRPr="00FB784B" w:rsidRDefault="00FB784B">
      <w:pPr>
        <w:numPr>
          <w:ilvl w:val="0"/>
          <w:numId w:val="126"/>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الطلبات</w:t>
      </w:r>
      <w:r w:rsidRPr="00FB784B">
        <w:rPr>
          <w:rFonts w:ascii="Sakkal Majalla" w:eastAsia="Times New Roman" w:hAnsi="Sakkal Majalla"/>
          <w:b/>
          <w:bCs/>
          <w:color w:val="auto"/>
          <w:sz w:val="36"/>
          <w:szCs w:val="36"/>
          <w:lang w:val="en-GB"/>
        </w:rPr>
        <w:t>.</w:t>
      </w:r>
    </w:p>
    <w:p w14:paraId="222C51F6" w14:textId="77777777" w:rsidR="00FB784B" w:rsidRPr="00FB784B" w:rsidRDefault="00FB784B">
      <w:pPr>
        <w:numPr>
          <w:ilvl w:val="0"/>
          <w:numId w:val="126"/>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التفاصيل الضرورية</w:t>
      </w:r>
      <w:r w:rsidRPr="00FB784B">
        <w:rPr>
          <w:rFonts w:ascii="Sakkal Majalla" w:eastAsia="Times New Roman" w:hAnsi="Sakkal Majalla"/>
          <w:b/>
          <w:bCs/>
          <w:color w:val="auto"/>
          <w:sz w:val="36"/>
          <w:szCs w:val="36"/>
          <w:lang w:val="en-GB"/>
        </w:rPr>
        <w:t>.</w:t>
      </w:r>
    </w:p>
    <w:p w14:paraId="19511779"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خامساً: الخاتمة</w:t>
      </w:r>
    </w:p>
    <w:p w14:paraId="56FE2CE9"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تشمل</w:t>
      </w:r>
      <w:r w:rsidRPr="00FB784B">
        <w:rPr>
          <w:rFonts w:ascii="Sakkal Majalla" w:eastAsia="Times New Roman" w:hAnsi="Sakkal Majalla"/>
          <w:b/>
          <w:bCs/>
          <w:color w:val="auto"/>
          <w:sz w:val="36"/>
          <w:szCs w:val="36"/>
          <w:lang w:val="en-GB"/>
        </w:rPr>
        <w:t>:</w:t>
      </w:r>
    </w:p>
    <w:p w14:paraId="700DCA12" w14:textId="77777777" w:rsidR="00FB784B" w:rsidRPr="00FB784B" w:rsidRDefault="00FB784B">
      <w:pPr>
        <w:numPr>
          <w:ilvl w:val="0"/>
          <w:numId w:val="127"/>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الشكر</w:t>
      </w:r>
      <w:r w:rsidRPr="00FB784B">
        <w:rPr>
          <w:rFonts w:ascii="Sakkal Majalla" w:eastAsia="Times New Roman" w:hAnsi="Sakkal Majalla"/>
          <w:b/>
          <w:bCs/>
          <w:color w:val="auto"/>
          <w:sz w:val="36"/>
          <w:szCs w:val="36"/>
          <w:lang w:val="en-GB"/>
        </w:rPr>
        <w:t>.</w:t>
      </w:r>
    </w:p>
    <w:p w14:paraId="5C0E162A" w14:textId="77777777" w:rsidR="00FB784B" w:rsidRPr="00FB784B" w:rsidRDefault="00FB784B">
      <w:pPr>
        <w:numPr>
          <w:ilvl w:val="0"/>
          <w:numId w:val="127"/>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التقدير</w:t>
      </w:r>
      <w:r w:rsidRPr="00FB784B">
        <w:rPr>
          <w:rFonts w:ascii="Sakkal Majalla" w:eastAsia="Times New Roman" w:hAnsi="Sakkal Majalla"/>
          <w:b/>
          <w:bCs/>
          <w:color w:val="auto"/>
          <w:sz w:val="36"/>
          <w:szCs w:val="36"/>
          <w:lang w:val="en-GB"/>
        </w:rPr>
        <w:t>.</w:t>
      </w:r>
    </w:p>
    <w:p w14:paraId="23752C64" w14:textId="77777777" w:rsidR="00FB784B" w:rsidRPr="00FB784B" w:rsidRDefault="00FB784B">
      <w:pPr>
        <w:numPr>
          <w:ilvl w:val="0"/>
          <w:numId w:val="127"/>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الإجراء المطلوب</w:t>
      </w:r>
      <w:r w:rsidRPr="00FB784B">
        <w:rPr>
          <w:rFonts w:ascii="Sakkal Majalla" w:eastAsia="Times New Roman" w:hAnsi="Sakkal Majalla"/>
          <w:b/>
          <w:bCs/>
          <w:color w:val="auto"/>
          <w:sz w:val="36"/>
          <w:szCs w:val="36"/>
          <w:lang w:val="en-GB"/>
        </w:rPr>
        <w:t>.</w:t>
      </w:r>
    </w:p>
    <w:p w14:paraId="6134B7B7"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سادساً: التوقيع</w:t>
      </w:r>
    </w:p>
    <w:p w14:paraId="3E78DAF2"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يحتوي على</w:t>
      </w:r>
      <w:r w:rsidRPr="00FB784B">
        <w:rPr>
          <w:rFonts w:ascii="Sakkal Majalla" w:eastAsia="Times New Roman" w:hAnsi="Sakkal Majalla"/>
          <w:b/>
          <w:bCs/>
          <w:color w:val="auto"/>
          <w:sz w:val="36"/>
          <w:szCs w:val="36"/>
          <w:lang w:val="en-GB"/>
        </w:rPr>
        <w:t>:</w:t>
      </w:r>
    </w:p>
    <w:p w14:paraId="3D744C3B" w14:textId="77777777" w:rsidR="00FB784B" w:rsidRPr="00FB784B" w:rsidRDefault="00FB784B">
      <w:pPr>
        <w:numPr>
          <w:ilvl w:val="0"/>
          <w:numId w:val="128"/>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الاسم</w:t>
      </w:r>
      <w:r w:rsidRPr="00FB784B">
        <w:rPr>
          <w:rFonts w:ascii="Sakkal Majalla" w:eastAsia="Times New Roman" w:hAnsi="Sakkal Majalla"/>
          <w:b/>
          <w:bCs/>
          <w:color w:val="auto"/>
          <w:sz w:val="36"/>
          <w:szCs w:val="36"/>
          <w:lang w:val="en-GB"/>
        </w:rPr>
        <w:t>.</w:t>
      </w:r>
    </w:p>
    <w:p w14:paraId="319D56DD" w14:textId="77777777" w:rsidR="00FB784B" w:rsidRPr="00FB784B" w:rsidRDefault="00FB784B">
      <w:pPr>
        <w:numPr>
          <w:ilvl w:val="0"/>
          <w:numId w:val="128"/>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المسمى الوظيفي</w:t>
      </w:r>
      <w:r w:rsidRPr="00FB784B">
        <w:rPr>
          <w:rFonts w:ascii="Sakkal Majalla" w:eastAsia="Times New Roman" w:hAnsi="Sakkal Majalla"/>
          <w:b/>
          <w:bCs/>
          <w:color w:val="auto"/>
          <w:sz w:val="36"/>
          <w:szCs w:val="36"/>
          <w:lang w:val="en-GB"/>
        </w:rPr>
        <w:t>.</w:t>
      </w:r>
    </w:p>
    <w:p w14:paraId="7C1A378B" w14:textId="77777777" w:rsidR="00FB784B" w:rsidRPr="00FB784B" w:rsidRDefault="00FB784B">
      <w:pPr>
        <w:numPr>
          <w:ilvl w:val="0"/>
          <w:numId w:val="128"/>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جهة العمل</w:t>
      </w:r>
      <w:r w:rsidRPr="00FB784B">
        <w:rPr>
          <w:rFonts w:ascii="Sakkal Majalla" w:eastAsia="Times New Roman" w:hAnsi="Sakkal Majalla"/>
          <w:b/>
          <w:bCs/>
          <w:color w:val="auto"/>
          <w:sz w:val="36"/>
          <w:szCs w:val="36"/>
          <w:lang w:val="en-GB"/>
        </w:rPr>
        <w:t>.</w:t>
      </w:r>
    </w:p>
    <w:p w14:paraId="14D1D8D8" w14:textId="77777777" w:rsidR="00FB784B" w:rsidRPr="00FB784B" w:rsidRDefault="00FB784B">
      <w:pPr>
        <w:numPr>
          <w:ilvl w:val="0"/>
          <w:numId w:val="128"/>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وسائل التواصل</w:t>
      </w:r>
      <w:r w:rsidRPr="00FB784B">
        <w:rPr>
          <w:rFonts w:ascii="Sakkal Majalla" w:eastAsia="Times New Roman" w:hAnsi="Sakkal Majalla"/>
          <w:b/>
          <w:bCs/>
          <w:color w:val="auto"/>
          <w:sz w:val="36"/>
          <w:szCs w:val="36"/>
          <w:lang w:val="en-GB"/>
        </w:rPr>
        <w:t>.</w:t>
      </w:r>
    </w:p>
    <w:p w14:paraId="517887FF" w14:textId="77777777" w:rsidR="00FB784B" w:rsidRPr="00FB784B" w:rsidRDefault="00FB784B" w:rsidP="00FB784B">
      <w:pPr>
        <w:spacing w:after="200" w:line="240" w:lineRule="auto"/>
        <w:rPr>
          <w:rFonts w:ascii="Sakkal Majalla" w:eastAsia="Times New Roman" w:hAnsi="Sakkal Majalla"/>
          <w:b/>
          <w:bCs/>
          <w:color w:val="C00000"/>
          <w:sz w:val="36"/>
          <w:szCs w:val="36"/>
          <w:lang w:val="en-GB"/>
        </w:rPr>
      </w:pPr>
      <w:r w:rsidRPr="00FB784B">
        <w:rPr>
          <w:rFonts w:ascii="Sakkal Majalla" w:eastAsia="Times New Roman" w:hAnsi="Sakkal Majalla"/>
          <w:b/>
          <w:bCs/>
          <w:color w:val="C00000"/>
          <w:sz w:val="36"/>
          <w:szCs w:val="36"/>
          <w:rtl/>
        </w:rPr>
        <w:t>قواعد كتابة البريد الإلكتروني الاحترافي</w:t>
      </w:r>
    </w:p>
    <w:p w14:paraId="18061DF3"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الوضوح</w:t>
      </w:r>
    </w:p>
    <w:p w14:paraId="3DB7C4BA"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استخدام لغة مباشرة وسهلة الفهم</w:t>
      </w:r>
      <w:r w:rsidRPr="00FB784B">
        <w:rPr>
          <w:rFonts w:ascii="Sakkal Majalla" w:eastAsia="Times New Roman" w:hAnsi="Sakkal Majalla"/>
          <w:b/>
          <w:bCs/>
          <w:color w:val="auto"/>
          <w:sz w:val="36"/>
          <w:szCs w:val="36"/>
          <w:lang w:val="en-GB"/>
        </w:rPr>
        <w:t>.</w:t>
      </w:r>
    </w:p>
    <w:p w14:paraId="4E02D80E"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الاختصار</w:t>
      </w:r>
    </w:p>
    <w:p w14:paraId="5E276BAC"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lastRenderedPageBreak/>
        <w:t>تجنب الإطالة غير الضرورية</w:t>
      </w:r>
      <w:r w:rsidRPr="00FB784B">
        <w:rPr>
          <w:rFonts w:ascii="Sakkal Majalla" w:eastAsia="Times New Roman" w:hAnsi="Sakkal Majalla"/>
          <w:b/>
          <w:bCs/>
          <w:color w:val="auto"/>
          <w:sz w:val="36"/>
          <w:szCs w:val="36"/>
          <w:lang w:val="en-GB"/>
        </w:rPr>
        <w:t>.</w:t>
      </w:r>
    </w:p>
    <w:p w14:paraId="295A967A"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الدقة</w:t>
      </w:r>
    </w:p>
    <w:p w14:paraId="134B9CDE"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مراجعة المعلومات قبل الإرسال</w:t>
      </w:r>
      <w:r w:rsidRPr="00FB784B">
        <w:rPr>
          <w:rFonts w:ascii="Sakkal Majalla" w:eastAsia="Times New Roman" w:hAnsi="Sakkal Majalla"/>
          <w:b/>
          <w:bCs/>
          <w:color w:val="auto"/>
          <w:sz w:val="36"/>
          <w:szCs w:val="36"/>
          <w:lang w:val="en-GB"/>
        </w:rPr>
        <w:t>.</w:t>
      </w:r>
    </w:p>
    <w:p w14:paraId="56CD9C41"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الرسمية</w:t>
      </w:r>
    </w:p>
    <w:p w14:paraId="28F05EE1"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استخدام لغة مهنية مناسبة</w:t>
      </w:r>
      <w:r w:rsidRPr="00FB784B">
        <w:rPr>
          <w:rFonts w:ascii="Sakkal Majalla" w:eastAsia="Times New Roman" w:hAnsi="Sakkal Majalla"/>
          <w:b/>
          <w:bCs/>
          <w:color w:val="auto"/>
          <w:sz w:val="36"/>
          <w:szCs w:val="36"/>
          <w:lang w:val="en-GB"/>
        </w:rPr>
        <w:t>.</w:t>
      </w:r>
    </w:p>
    <w:p w14:paraId="28749B7B"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التنظيم</w:t>
      </w:r>
    </w:p>
    <w:p w14:paraId="1C7D8AF0"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تقسيم المحتوى إلى فقرات واضحة</w:t>
      </w:r>
      <w:r w:rsidRPr="00FB784B">
        <w:rPr>
          <w:rFonts w:ascii="Sakkal Majalla" w:eastAsia="Times New Roman" w:hAnsi="Sakkal Majalla"/>
          <w:b/>
          <w:bCs/>
          <w:color w:val="auto"/>
          <w:sz w:val="36"/>
          <w:szCs w:val="36"/>
          <w:lang w:val="en-GB"/>
        </w:rPr>
        <w:t>.</w:t>
      </w:r>
    </w:p>
    <w:p w14:paraId="1747D715"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المراجعة</w:t>
      </w:r>
    </w:p>
    <w:p w14:paraId="3A12F574"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التأكد من خلو الرسالة من الأخطاء</w:t>
      </w:r>
      <w:r w:rsidRPr="00FB784B">
        <w:rPr>
          <w:rFonts w:ascii="Sakkal Majalla" w:eastAsia="Times New Roman" w:hAnsi="Sakkal Majalla"/>
          <w:b/>
          <w:bCs/>
          <w:color w:val="auto"/>
          <w:sz w:val="36"/>
          <w:szCs w:val="36"/>
          <w:lang w:val="en-GB"/>
        </w:rPr>
        <w:t>.</w:t>
      </w:r>
    </w:p>
    <w:p w14:paraId="045F3F28" w14:textId="77777777" w:rsidR="00FB784B" w:rsidRPr="00FB784B" w:rsidRDefault="00FB784B" w:rsidP="00FB784B">
      <w:pPr>
        <w:spacing w:after="200" w:line="240" w:lineRule="auto"/>
        <w:rPr>
          <w:rFonts w:ascii="Sakkal Majalla" w:eastAsia="Times New Roman" w:hAnsi="Sakkal Majalla"/>
          <w:b/>
          <w:bCs/>
          <w:color w:val="C00000"/>
          <w:sz w:val="36"/>
          <w:szCs w:val="36"/>
          <w:lang w:val="en-GB"/>
        </w:rPr>
      </w:pPr>
      <w:r w:rsidRPr="00FB784B">
        <w:rPr>
          <w:rFonts w:ascii="Sakkal Majalla" w:eastAsia="Times New Roman" w:hAnsi="Sakkal Majalla"/>
          <w:b/>
          <w:bCs/>
          <w:color w:val="C00000"/>
          <w:sz w:val="36"/>
          <w:szCs w:val="36"/>
          <w:rtl/>
        </w:rPr>
        <w:t>أخطاء شائعة</w:t>
      </w:r>
    </w:p>
    <w:p w14:paraId="5506971B" w14:textId="77777777" w:rsidR="00FB784B" w:rsidRPr="00FB784B" w:rsidRDefault="00FB784B">
      <w:pPr>
        <w:numPr>
          <w:ilvl w:val="0"/>
          <w:numId w:val="129"/>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إرسال رسالة بدون عنوان</w:t>
      </w:r>
      <w:r w:rsidRPr="00FB784B">
        <w:rPr>
          <w:rFonts w:ascii="Sakkal Majalla" w:eastAsia="Times New Roman" w:hAnsi="Sakkal Majalla"/>
          <w:b/>
          <w:bCs/>
          <w:color w:val="auto"/>
          <w:sz w:val="36"/>
          <w:szCs w:val="36"/>
          <w:lang w:val="en-GB"/>
        </w:rPr>
        <w:t>.</w:t>
      </w:r>
    </w:p>
    <w:p w14:paraId="78DFBBC6" w14:textId="77777777" w:rsidR="00FB784B" w:rsidRPr="00FB784B" w:rsidRDefault="00FB784B">
      <w:pPr>
        <w:numPr>
          <w:ilvl w:val="0"/>
          <w:numId w:val="129"/>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استخدام لغة عامية</w:t>
      </w:r>
      <w:r w:rsidRPr="00FB784B">
        <w:rPr>
          <w:rFonts w:ascii="Sakkal Majalla" w:eastAsia="Times New Roman" w:hAnsi="Sakkal Majalla"/>
          <w:b/>
          <w:bCs/>
          <w:color w:val="auto"/>
          <w:sz w:val="36"/>
          <w:szCs w:val="36"/>
          <w:lang w:val="en-GB"/>
        </w:rPr>
        <w:t>.</w:t>
      </w:r>
    </w:p>
    <w:p w14:paraId="3A339A62" w14:textId="77777777" w:rsidR="00FB784B" w:rsidRPr="00FB784B" w:rsidRDefault="00FB784B">
      <w:pPr>
        <w:numPr>
          <w:ilvl w:val="0"/>
          <w:numId w:val="129"/>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الأخطاء الإملائية</w:t>
      </w:r>
      <w:r w:rsidRPr="00FB784B">
        <w:rPr>
          <w:rFonts w:ascii="Sakkal Majalla" w:eastAsia="Times New Roman" w:hAnsi="Sakkal Majalla"/>
          <w:b/>
          <w:bCs/>
          <w:color w:val="auto"/>
          <w:sz w:val="36"/>
          <w:szCs w:val="36"/>
          <w:lang w:val="en-GB"/>
        </w:rPr>
        <w:t>.</w:t>
      </w:r>
    </w:p>
    <w:p w14:paraId="68B67A64" w14:textId="77777777" w:rsidR="00FB784B" w:rsidRPr="00FB784B" w:rsidRDefault="00FB784B">
      <w:pPr>
        <w:numPr>
          <w:ilvl w:val="0"/>
          <w:numId w:val="129"/>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الإرسال إلى أشخاص غير معنيين</w:t>
      </w:r>
      <w:r w:rsidRPr="00FB784B">
        <w:rPr>
          <w:rFonts w:ascii="Sakkal Majalla" w:eastAsia="Times New Roman" w:hAnsi="Sakkal Majalla"/>
          <w:b/>
          <w:bCs/>
          <w:color w:val="auto"/>
          <w:sz w:val="36"/>
          <w:szCs w:val="36"/>
          <w:lang w:val="en-GB"/>
        </w:rPr>
        <w:t>.</w:t>
      </w:r>
    </w:p>
    <w:p w14:paraId="3B823189" w14:textId="77777777" w:rsidR="00FB784B" w:rsidRPr="00FB784B" w:rsidRDefault="00FB784B">
      <w:pPr>
        <w:numPr>
          <w:ilvl w:val="0"/>
          <w:numId w:val="129"/>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نسيان المرفقات</w:t>
      </w:r>
      <w:r w:rsidRPr="00FB784B">
        <w:rPr>
          <w:rFonts w:ascii="Sakkal Majalla" w:eastAsia="Times New Roman" w:hAnsi="Sakkal Majalla"/>
          <w:b/>
          <w:bCs/>
          <w:color w:val="auto"/>
          <w:sz w:val="36"/>
          <w:szCs w:val="36"/>
          <w:lang w:val="en-GB"/>
        </w:rPr>
        <w:t>.</w:t>
      </w:r>
    </w:p>
    <w:p w14:paraId="0CB31B21" w14:textId="77777777" w:rsidR="00FB784B" w:rsidRPr="00FB784B" w:rsidRDefault="00FB784B">
      <w:pPr>
        <w:numPr>
          <w:ilvl w:val="0"/>
          <w:numId w:val="129"/>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استخدام عبارات غير مهنية</w:t>
      </w:r>
      <w:r w:rsidRPr="00FB784B">
        <w:rPr>
          <w:rFonts w:ascii="Sakkal Majalla" w:eastAsia="Times New Roman" w:hAnsi="Sakkal Majalla"/>
          <w:b/>
          <w:bCs/>
          <w:color w:val="auto"/>
          <w:sz w:val="36"/>
          <w:szCs w:val="36"/>
          <w:lang w:val="en-GB"/>
        </w:rPr>
        <w:t>.</w:t>
      </w:r>
    </w:p>
    <w:p w14:paraId="4E2489F8" w14:textId="71C51975" w:rsidR="00FB784B" w:rsidRDefault="00FB784B" w:rsidP="00FB784B">
      <w:pPr>
        <w:spacing w:after="200" w:line="240" w:lineRule="auto"/>
        <w:rPr>
          <w:rFonts w:ascii="Sakkal Majalla" w:eastAsia="Times New Roman" w:hAnsi="Sakkal Majalla"/>
          <w:b/>
          <w:bCs/>
          <w:color w:val="auto"/>
          <w:sz w:val="36"/>
          <w:szCs w:val="36"/>
          <w:rtl/>
          <w:lang w:val="en-GB"/>
        </w:rPr>
      </w:pPr>
    </w:p>
    <w:p w14:paraId="79633491" w14:textId="77777777" w:rsidR="00FB784B" w:rsidRDefault="00FB784B" w:rsidP="00FB784B">
      <w:pPr>
        <w:spacing w:after="200" w:line="240" w:lineRule="auto"/>
        <w:rPr>
          <w:rFonts w:ascii="Sakkal Majalla" w:eastAsia="Times New Roman" w:hAnsi="Sakkal Majalla"/>
          <w:b/>
          <w:bCs/>
          <w:color w:val="auto"/>
          <w:sz w:val="36"/>
          <w:szCs w:val="36"/>
          <w:rtl/>
          <w:lang w:val="en-GB"/>
        </w:rPr>
      </w:pPr>
    </w:p>
    <w:p w14:paraId="765C934F" w14:textId="77777777" w:rsidR="00FB784B" w:rsidRDefault="00FB784B" w:rsidP="00FB784B">
      <w:pPr>
        <w:spacing w:after="200" w:line="240" w:lineRule="auto"/>
        <w:rPr>
          <w:rFonts w:ascii="Sakkal Majalla" w:eastAsia="Times New Roman" w:hAnsi="Sakkal Majalla"/>
          <w:b/>
          <w:bCs/>
          <w:color w:val="auto"/>
          <w:sz w:val="36"/>
          <w:szCs w:val="36"/>
          <w:rtl/>
          <w:lang w:val="en-GB"/>
        </w:rPr>
      </w:pPr>
    </w:p>
    <w:p w14:paraId="1421BBD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p>
    <w:p w14:paraId="6ACDC5C9" w14:textId="77777777" w:rsidR="00FB784B" w:rsidRPr="00FB784B" w:rsidRDefault="00FB784B" w:rsidP="00FB784B">
      <w:pPr>
        <w:spacing w:after="200" w:line="240" w:lineRule="auto"/>
        <w:jc w:val="center"/>
        <w:rPr>
          <w:rFonts w:ascii="Sakkal Majalla" w:eastAsia="Times New Roman" w:hAnsi="Sakkal Majalla"/>
          <w:b/>
          <w:bCs/>
          <w:color w:val="006666"/>
          <w:sz w:val="48"/>
          <w:szCs w:val="48"/>
          <w:lang w:val="en-GB"/>
        </w:rPr>
      </w:pPr>
      <w:r w:rsidRPr="00FB784B">
        <w:rPr>
          <w:rFonts w:ascii="Sakkal Majalla" w:eastAsia="Times New Roman" w:hAnsi="Sakkal Majalla"/>
          <w:b/>
          <w:bCs/>
          <w:color w:val="006666"/>
          <w:sz w:val="48"/>
          <w:szCs w:val="48"/>
          <w:rtl/>
        </w:rPr>
        <w:lastRenderedPageBreak/>
        <w:t>ثانياً: آداب التواصل عبر المنصات الرقمية</w:t>
      </w:r>
    </w:p>
    <w:p w14:paraId="73298FED"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مقدمة</w:t>
      </w:r>
    </w:p>
    <w:p w14:paraId="1C83641F"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أصبحت المنصات الرقمية جزءًا أساسيًا من العمل اليومي داخل المؤسسات، سواء من خلال تطبيقات المراسلة الفورية أو أنظمة إدارة الأعمال أو المنصات التعاونية. ولذلك ظهرت الحاجة إلى مجموعة من القواعد والسلوكيات المهنية التي تنظم التواصل الرقمي وتحافظ على الاحترافية والاحترام المتبادل</w:t>
      </w:r>
      <w:r w:rsidRPr="00FB784B">
        <w:rPr>
          <w:rFonts w:ascii="Sakkal Majalla" w:eastAsia="Times New Roman" w:hAnsi="Sakkal Majalla"/>
          <w:b/>
          <w:bCs/>
          <w:color w:val="auto"/>
          <w:sz w:val="36"/>
          <w:szCs w:val="36"/>
          <w:lang w:val="en-GB"/>
        </w:rPr>
        <w:t>.</w:t>
      </w:r>
    </w:p>
    <w:p w14:paraId="77A4B7D3"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مفهوم آداب التواصل الرقمي</w:t>
      </w:r>
    </w:p>
    <w:p w14:paraId="2C5FEE3D"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lang w:val="en-GB"/>
        </w:rPr>
        <w:t>"</w:t>
      </w:r>
      <w:r w:rsidRPr="00FB784B">
        <w:rPr>
          <w:rFonts w:ascii="Sakkal Majalla" w:eastAsia="Times New Roman" w:hAnsi="Sakkal Majalla"/>
          <w:b/>
          <w:bCs/>
          <w:color w:val="auto"/>
          <w:sz w:val="36"/>
          <w:szCs w:val="36"/>
          <w:rtl/>
        </w:rPr>
        <w:t>مجموعة القواعد والسلوكيات المهنية التي تحكم استخدام الوسائل والمنصات الرقمية أثناء التواصل في بيئة العمل</w:t>
      </w:r>
      <w:r w:rsidRPr="00FB784B">
        <w:rPr>
          <w:rFonts w:ascii="Sakkal Majalla" w:eastAsia="Times New Roman" w:hAnsi="Sakkal Majalla"/>
          <w:b/>
          <w:bCs/>
          <w:color w:val="auto"/>
          <w:sz w:val="36"/>
          <w:szCs w:val="36"/>
          <w:lang w:val="en-GB"/>
        </w:rPr>
        <w:t>."</w:t>
      </w:r>
    </w:p>
    <w:p w14:paraId="7743610A" w14:textId="77777777" w:rsidR="00FB784B" w:rsidRPr="00FB784B" w:rsidRDefault="00FB784B" w:rsidP="00FB784B">
      <w:pPr>
        <w:spacing w:after="200" w:line="240" w:lineRule="auto"/>
        <w:rPr>
          <w:rFonts w:ascii="Sakkal Majalla" w:eastAsia="Times New Roman" w:hAnsi="Sakkal Majalla"/>
          <w:b/>
          <w:bCs/>
          <w:color w:val="C00000"/>
          <w:sz w:val="36"/>
          <w:szCs w:val="36"/>
          <w:lang w:val="en-GB"/>
        </w:rPr>
      </w:pPr>
      <w:r w:rsidRPr="00FB784B">
        <w:rPr>
          <w:rFonts w:ascii="Sakkal Majalla" w:eastAsia="Times New Roman" w:hAnsi="Sakkal Majalla"/>
          <w:b/>
          <w:bCs/>
          <w:color w:val="C00000"/>
          <w:sz w:val="36"/>
          <w:szCs w:val="36"/>
          <w:rtl/>
        </w:rPr>
        <w:t>أهمية آداب التواصل الرقمي</w:t>
      </w:r>
    </w:p>
    <w:p w14:paraId="6EEEB664" w14:textId="523EE7C2" w:rsidR="00FB784B" w:rsidRPr="00FB784B" w:rsidRDefault="00FB784B"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FB784B">
        <w:rPr>
          <w:rFonts w:ascii="Sakkal Majalla" w:eastAsia="Times New Roman" w:hAnsi="Sakkal Majalla"/>
          <w:b/>
          <w:bCs/>
          <w:color w:val="auto"/>
          <w:sz w:val="36"/>
          <w:szCs w:val="36"/>
          <w:rtl/>
        </w:rPr>
        <w:t>تعزيز الاحترافية</w:t>
      </w:r>
    </w:p>
    <w:p w14:paraId="56D7FA9C"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تعكس صورة إيجابية عن الموظف</w:t>
      </w:r>
      <w:r w:rsidRPr="00FB784B">
        <w:rPr>
          <w:rFonts w:ascii="Sakkal Majalla" w:eastAsia="Times New Roman" w:hAnsi="Sakkal Majalla"/>
          <w:b/>
          <w:bCs/>
          <w:color w:val="auto"/>
          <w:sz w:val="36"/>
          <w:szCs w:val="36"/>
          <w:lang w:val="en-GB"/>
        </w:rPr>
        <w:t>.</w:t>
      </w:r>
    </w:p>
    <w:p w14:paraId="36B61C3F" w14:textId="56540A2E" w:rsidR="00FB784B" w:rsidRPr="00FB784B" w:rsidRDefault="00FB784B"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FB784B">
        <w:rPr>
          <w:rFonts w:ascii="Sakkal Majalla" w:eastAsia="Times New Roman" w:hAnsi="Sakkal Majalla"/>
          <w:b/>
          <w:bCs/>
          <w:color w:val="auto"/>
          <w:sz w:val="36"/>
          <w:szCs w:val="36"/>
          <w:lang w:val="en-GB"/>
        </w:rPr>
        <w:t xml:space="preserve"> </w:t>
      </w:r>
      <w:r w:rsidRPr="00FB784B">
        <w:rPr>
          <w:rFonts w:ascii="Sakkal Majalla" w:eastAsia="Times New Roman" w:hAnsi="Sakkal Majalla"/>
          <w:b/>
          <w:bCs/>
          <w:color w:val="auto"/>
          <w:sz w:val="36"/>
          <w:szCs w:val="36"/>
          <w:rtl/>
        </w:rPr>
        <w:t>تحسين جودة التواصل</w:t>
      </w:r>
    </w:p>
    <w:p w14:paraId="0366741B"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تساعد على وضوح الرسائل</w:t>
      </w:r>
      <w:r w:rsidRPr="00FB784B">
        <w:rPr>
          <w:rFonts w:ascii="Sakkal Majalla" w:eastAsia="Times New Roman" w:hAnsi="Sakkal Majalla"/>
          <w:b/>
          <w:bCs/>
          <w:color w:val="auto"/>
          <w:sz w:val="36"/>
          <w:szCs w:val="36"/>
          <w:lang w:val="en-GB"/>
        </w:rPr>
        <w:t>.</w:t>
      </w:r>
    </w:p>
    <w:p w14:paraId="0C80F3C6" w14:textId="471EB80D" w:rsidR="00FB784B" w:rsidRPr="00FB784B" w:rsidRDefault="00FB784B"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FB784B">
        <w:rPr>
          <w:rFonts w:ascii="Sakkal Majalla" w:eastAsia="Times New Roman" w:hAnsi="Sakkal Majalla"/>
          <w:b/>
          <w:bCs/>
          <w:color w:val="auto"/>
          <w:sz w:val="36"/>
          <w:szCs w:val="36"/>
          <w:lang w:val="en-GB"/>
        </w:rPr>
        <w:t xml:space="preserve"> </w:t>
      </w:r>
      <w:r w:rsidRPr="00FB784B">
        <w:rPr>
          <w:rFonts w:ascii="Sakkal Majalla" w:eastAsia="Times New Roman" w:hAnsi="Sakkal Majalla"/>
          <w:b/>
          <w:bCs/>
          <w:color w:val="auto"/>
          <w:sz w:val="36"/>
          <w:szCs w:val="36"/>
          <w:rtl/>
        </w:rPr>
        <w:t>تقليل سوء الفهم</w:t>
      </w:r>
    </w:p>
    <w:p w14:paraId="4A149CBD"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الالتزام بالقواعد المهنية يقلل من المشكلات</w:t>
      </w:r>
      <w:r w:rsidRPr="00FB784B">
        <w:rPr>
          <w:rFonts w:ascii="Sakkal Majalla" w:eastAsia="Times New Roman" w:hAnsi="Sakkal Majalla"/>
          <w:b/>
          <w:bCs/>
          <w:color w:val="auto"/>
          <w:sz w:val="36"/>
          <w:szCs w:val="36"/>
          <w:lang w:val="en-GB"/>
        </w:rPr>
        <w:t>.</w:t>
      </w:r>
    </w:p>
    <w:p w14:paraId="13CDE624" w14:textId="36E6463F" w:rsidR="00FB784B" w:rsidRPr="00FB784B" w:rsidRDefault="00FB784B"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FB784B">
        <w:rPr>
          <w:rFonts w:ascii="Sakkal Majalla" w:eastAsia="Times New Roman" w:hAnsi="Sakkal Majalla"/>
          <w:b/>
          <w:bCs/>
          <w:color w:val="auto"/>
          <w:sz w:val="36"/>
          <w:szCs w:val="36"/>
          <w:lang w:val="en-GB"/>
        </w:rPr>
        <w:t xml:space="preserve"> </w:t>
      </w:r>
      <w:r w:rsidRPr="00FB784B">
        <w:rPr>
          <w:rFonts w:ascii="Sakkal Majalla" w:eastAsia="Times New Roman" w:hAnsi="Sakkal Majalla"/>
          <w:b/>
          <w:bCs/>
          <w:color w:val="auto"/>
          <w:sz w:val="36"/>
          <w:szCs w:val="36"/>
          <w:rtl/>
        </w:rPr>
        <w:t>المحافظة على العلاقات المهنية</w:t>
      </w:r>
    </w:p>
    <w:p w14:paraId="5D02A0A2"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تعزز الاحترام المتبادل</w:t>
      </w:r>
      <w:r w:rsidRPr="00FB784B">
        <w:rPr>
          <w:rFonts w:ascii="Sakkal Majalla" w:eastAsia="Times New Roman" w:hAnsi="Sakkal Majalla"/>
          <w:b/>
          <w:bCs/>
          <w:color w:val="auto"/>
          <w:sz w:val="36"/>
          <w:szCs w:val="36"/>
          <w:lang w:val="en-GB"/>
        </w:rPr>
        <w:t>.</w:t>
      </w:r>
    </w:p>
    <w:p w14:paraId="13A7F810" w14:textId="77777777" w:rsidR="00FB784B" w:rsidRDefault="00FB784B" w:rsidP="00FB784B">
      <w:pPr>
        <w:spacing w:after="200" w:line="240" w:lineRule="auto"/>
        <w:rPr>
          <w:rFonts w:ascii="Sakkal Majalla" w:eastAsia="Times New Roman" w:hAnsi="Sakkal Majalla"/>
          <w:b/>
          <w:bCs/>
          <w:color w:val="C00000"/>
          <w:sz w:val="36"/>
          <w:szCs w:val="36"/>
          <w:rtl/>
        </w:rPr>
      </w:pPr>
    </w:p>
    <w:p w14:paraId="258BBDD5" w14:textId="77777777" w:rsidR="00FB784B" w:rsidRDefault="00FB784B" w:rsidP="00FB784B">
      <w:pPr>
        <w:spacing w:after="200" w:line="240" w:lineRule="auto"/>
        <w:rPr>
          <w:rFonts w:ascii="Sakkal Majalla" w:eastAsia="Times New Roman" w:hAnsi="Sakkal Majalla"/>
          <w:b/>
          <w:bCs/>
          <w:color w:val="C00000"/>
          <w:sz w:val="36"/>
          <w:szCs w:val="36"/>
          <w:rtl/>
        </w:rPr>
      </w:pPr>
    </w:p>
    <w:p w14:paraId="470DF511" w14:textId="77777777" w:rsidR="00FB784B" w:rsidRDefault="00FB784B" w:rsidP="00FB784B">
      <w:pPr>
        <w:spacing w:after="200" w:line="240" w:lineRule="auto"/>
        <w:rPr>
          <w:rFonts w:ascii="Sakkal Majalla" w:eastAsia="Times New Roman" w:hAnsi="Sakkal Majalla"/>
          <w:b/>
          <w:bCs/>
          <w:color w:val="C00000"/>
          <w:sz w:val="36"/>
          <w:szCs w:val="36"/>
          <w:rtl/>
        </w:rPr>
      </w:pPr>
    </w:p>
    <w:p w14:paraId="48D95179" w14:textId="7CFE68F8" w:rsidR="00FB784B" w:rsidRPr="00FB784B" w:rsidRDefault="00FB784B" w:rsidP="00FB784B">
      <w:pPr>
        <w:spacing w:after="200" w:line="240" w:lineRule="auto"/>
        <w:rPr>
          <w:rFonts w:ascii="Sakkal Majalla" w:eastAsia="Times New Roman" w:hAnsi="Sakkal Majalla"/>
          <w:b/>
          <w:bCs/>
          <w:color w:val="C00000"/>
          <w:sz w:val="36"/>
          <w:szCs w:val="36"/>
          <w:lang w:val="en-GB"/>
        </w:rPr>
      </w:pPr>
      <w:r w:rsidRPr="00FB784B">
        <w:rPr>
          <w:rFonts w:ascii="Sakkal Majalla" w:eastAsia="Times New Roman" w:hAnsi="Sakkal Majalla"/>
          <w:b/>
          <w:bCs/>
          <w:color w:val="C00000"/>
          <w:sz w:val="36"/>
          <w:szCs w:val="36"/>
          <w:rtl/>
        </w:rPr>
        <w:lastRenderedPageBreak/>
        <w:t>قواعد التواصل عبر المنصات الرقمية</w:t>
      </w:r>
    </w:p>
    <w:p w14:paraId="54177B01"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احترام الآخرين</w:t>
      </w:r>
    </w:p>
    <w:p w14:paraId="23D6AC5B"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استخدام لغة مهذبة ومحترمة</w:t>
      </w:r>
      <w:r w:rsidRPr="00FB784B">
        <w:rPr>
          <w:rFonts w:ascii="Sakkal Majalla" w:eastAsia="Times New Roman" w:hAnsi="Sakkal Majalla"/>
          <w:b/>
          <w:bCs/>
          <w:color w:val="auto"/>
          <w:sz w:val="36"/>
          <w:szCs w:val="36"/>
          <w:lang w:val="en-GB"/>
        </w:rPr>
        <w:t>.</w:t>
      </w:r>
    </w:p>
    <w:p w14:paraId="7D9EF479"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اختيار الوقت المناسب</w:t>
      </w:r>
    </w:p>
    <w:p w14:paraId="5615C8DB"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تجنب إرسال الرسائل في أوقات غير مناسبة إلا للضرورة</w:t>
      </w:r>
      <w:r w:rsidRPr="00FB784B">
        <w:rPr>
          <w:rFonts w:ascii="Sakkal Majalla" w:eastAsia="Times New Roman" w:hAnsi="Sakkal Majalla"/>
          <w:b/>
          <w:bCs/>
          <w:color w:val="auto"/>
          <w:sz w:val="36"/>
          <w:szCs w:val="36"/>
          <w:lang w:val="en-GB"/>
        </w:rPr>
        <w:t>.</w:t>
      </w:r>
    </w:p>
    <w:p w14:paraId="1CC75FFD"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الوضوح</w:t>
      </w:r>
    </w:p>
    <w:p w14:paraId="27BA2C00"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صياغة الرسائل بطريقة مباشرة ومفهومة</w:t>
      </w:r>
      <w:r w:rsidRPr="00FB784B">
        <w:rPr>
          <w:rFonts w:ascii="Sakkal Majalla" w:eastAsia="Times New Roman" w:hAnsi="Sakkal Majalla"/>
          <w:b/>
          <w:bCs/>
          <w:color w:val="auto"/>
          <w:sz w:val="36"/>
          <w:szCs w:val="36"/>
          <w:lang w:val="en-GB"/>
        </w:rPr>
        <w:t>.</w:t>
      </w:r>
    </w:p>
    <w:p w14:paraId="2C36D39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الاختصار</w:t>
      </w:r>
    </w:p>
    <w:p w14:paraId="4E602EA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التركيز على النقاط المهمة</w:t>
      </w:r>
      <w:r w:rsidRPr="00FB784B">
        <w:rPr>
          <w:rFonts w:ascii="Sakkal Majalla" w:eastAsia="Times New Roman" w:hAnsi="Sakkal Majalla"/>
          <w:b/>
          <w:bCs/>
          <w:color w:val="auto"/>
          <w:sz w:val="36"/>
          <w:szCs w:val="36"/>
          <w:lang w:val="en-GB"/>
        </w:rPr>
        <w:t>.</w:t>
      </w:r>
    </w:p>
    <w:p w14:paraId="5AEAC4F6"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المحافظة على السرية</w:t>
      </w:r>
    </w:p>
    <w:p w14:paraId="7B92FAB7"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عدم مشاركة المعلومات الحساسة</w:t>
      </w:r>
      <w:r w:rsidRPr="00FB784B">
        <w:rPr>
          <w:rFonts w:ascii="Sakkal Majalla" w:eastAsia="Times New Roman" w:hAnsi="Sakkal Majalla"/>
          <w:b/>
          <w:bCs/>
          <w:color w:val="auto"/>
          <w:sz w:val="36"/>
          <w:szCs w:val="36"/>
          <w:lang w:val="en-GB"/>
        </w:rPr>
        <w:t>.</w:t>
      </w:r>
    </w:p>
    <w:p w14:paraId="50A9272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الاستجابة المناسبة</w:t>
      </w:r>
    </w:p>
    <w:p w14:paraId="044FF9EF"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الرد خلال فترة زمنية معقولة</w:t>
      </w:r>
      <w:r w:rsidRPr="00FB784B">
        <w:rPr>
          <w:rFonts w:ascii="Sakkal Majalla" w:eastAsia="Times New Roman" w:hAnsi="Sakkal Majalla"/>
          <w:b/>
          <w:bCs/>
          <w:color w:val="auto"/>
          <w:sz w:val="36"/>
          <w:szCs w:val="36"/>
          <w:lang w:val="en-GB"/>
        </w:rPr>
        <w:t>.</w:t>
      </w:r>
    </w:p>
    <w:p w14:paraId="0B33F57B"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استخدام الرموز التعبيرية بحذر</w:t>
      </w:r>
    </w:p>
    <w:p w14:paraId="635D373D"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في البيئات المهنية يجب استخدامها بشكل محدود جدًا</w:t>
      </w:r>
      <w:r w:rsidRPr="00FB784B">
        <w:rPr>
          <w:rFonts w:ascii="Sakkal Majalla" w:eastAsia="Times New Roman" w:hAnsi="Sakkal Majalla"/>
          <w:b/>
          <w:bCs/>
          <w:color w:val="auto"/>
          <w:sz w:val="36"/>
          <w:szCs w:val="36"/>
          <w:lang w:val="en-GB"/>
        </w:rPr>
        <w:t>.</w:t>
      </w:r>
    </w:p>
    <w:p w14:paraId="0A1D0AE9" w14:textId="77777777" w:rsidR="00FB784B" w:rsidRPr="00FB784B" w:rsidRDefault="00FB784B" w:rsidP="00FB784B">
      <w:pPr>
        <w:spacing w:after="200" w:line="240" w:lineRule="auto"/>
        <w:rPr>
          <w:rFonts w:ascii="Sakkal Majalla" w:eastAsia="Times New Roman" w:hAnsi="Sakkal Majalla"/>
          <w:b/>
          <w:bCs/>
          <w:color w:val="C00000"/>
          <w:sz w:val="36"/>
          <w:szCs w:val="36"/>
          <w:lang w:val="en-GB"/>
        </w:rPr>
      </w:pPr>
      <w:r w:rsidRPr="00FB784B">
        <w:rPr>
          <w:rFonts w:ascii="Sakkal Majalla" w:eastAsia="Times New Roman" w:hAnsi="Sakkal Majalla"/>
          <w:b/>
          <w:bCs/>
          <w:color w:val="C00000"/>
          <w:sz w:val="36"/>
          <w:szCs w:val="36"/>
          <w:rtl/>
        </w:rPr>
        <w:t>آداب الاجتماعات والمحادثات الرقمية</w:t>
      </w:r>
    </w:p>
    <w:p w14:paraId="173847C4" w14:textId="77777777" w:rsidR="00FB784B" w:rsidRPr="00FB784B" w:rsidRDefault="00FB784B">
      <w:pPr>
        <w:numPr>
          <w:ilvl w:val="0"/>
          <w:numId w:val="130"/>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الالتزام بالموضوع</w:t>
      </w:r>
      <w:r w:rsidRPr="00FB784B">
        <w:rPr>
          <w:rFonts w:ascii="Sakkal Majalla" w:eastAsia="Times New Roman" w:hAnsi="Sakkal Majalla"/>
          <w:b/>
          <w:bCs/>
          <w:color w:val="auto"/>
          <w:sz w:val="36"/>
          <w:szCs w:val="36"/>
          <w:lang w:val="en-GB"/>
        </w:rPr>
        <w:t>.</w:t>
      </w:r>
    </w:p>
    <w:p w14:paraId="6525E9BE" w14:textId="77777777" w:rsidR="00FB784B" w:rsidRPr="00FB784B" w:rsidRDefault="00FB784B">
      <w:pPr>
        <w:numPr>
          <w:ilvl w:val="0"/>
          <w:numId w:val="130"/>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تجنب الرسائل غير الضرورية</w:t>
      </w:r>
      <w:r w:rsidRPr="00FB784B">
        <w:rPr>
          <w:rFonts w:ascii="Sakkal Majalla" w:eastAsia="Times New Roman" w:hAnsi="Sakkal Majalla"/>
          <w:b/>
          <w:bCs/>
          <w:color w:val="auto"/>
          <w:sz w:val="36"/>
          <w:szCs w:val="36"/>
          <w:lang w:val="en-GB"/>
        </w:rPr>
        <w:t>.</w:t>
      </w:r>
    </w:p>
    <w:p w14:paraId="7A84F90F" w14:textId="77777777" w:rsidR="00FB784B" w:rsidRPr="00FB784B" w:rsidRDefault="00FB784B">
      <w:pPr>
        <w:numPr>
          <w:ilvl w:val="0"/>
          <w:numId w:val="130"/>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عدم المقاطعة</w:t>
      </w:r>
      <w:r w:rsidRPr="00FB784B">
        <w:rPr>
          <w:rFonts w:ascii="Sakkal Majalla" w:eastAsia="Times New Roman" w:hAnsi="Sakkal Majalla"/>
          <w:b/>
          <w:bCs/>
          <w:color w:val="auto"/>
          <w:sz w:val="36"/>
          <w:szCs w:val="36"/>
          <w:lang w:val="en-GB"/>
        </w:rPr>
        <w:t>.</w:t>
      </w:r>
    </w:p>
    <w:p w14:paraId="5A53A8E3" w14:textId="77777777" w:rsidR="00FB784B" w:rsidRPr="00FB784B" w:rsidRDefault="00FB784B">
      <w:pPr>
        <w:numPr>
          <w:ilvl w:val="0"/>
          <w:numId w:val="130"/>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احترام آراء الآخرين</w:t>
      </w:r>
      <w:r w:rsidRPr="00FB784B">
        <w:rPr>
          <w:rFonts w:ascii="Sakkal Majalla" w:eastAsia="Times New Roman" w:hAnsi="Sakkal Majalla"/>
          <w:b/>
          <w:bCs/>
          <w:color w:val="auto"/>
          <w:sz w:val="36"/>
          <w:szCs w:val="36"/>
          <w:lang w:val="en-GB"/>
        </w:rPr>
        <w:t>.</w:t>
      </w:r>
    </w:p>
    <w:p w14:paraId="5682F0CB" w14:textId="77777777" w:rsidR="00FB784B" w:rsidRPr="00FB784B" w:rsidRDefault="00FB784B">
      <w:pPr>
        <w:numPr>
          <w:ilvl w:val="0"/>
          <w:numId w:val="130"/>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lastRenderedPageBreak/>
        <w:t>استخدام اللغة المهنية</w:t>
      </w:r>
      <w:r w:rsidRPr="00FB784B">
        <w:rPr>
          <w:rFonts w:ascii="Sakkal Majalla" w:eastAsia="Times New Roman" w:hAnsi="Sakkal Majalla"/>
          <w:b/>
          <w:bCs/>
          <w:color w:val="auto"/>
          <w:sz w:val="36"/>
          <w:szCs w:val="36"/>
          <w:lang w:val="en-GB"/>
        </w:rPr>
        <w:t>.</w:t>
      </w:r>
    </w:p>
    <w:p w14:paraId="785C7DE6"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أخطاء شائعة</w:t>
      </w:r>
    </w:p>
    <w:p w14:paraId="0F56DED0" w14:textId="77777777" w:rsidR="00FB784B" w:rsidRPr="00FB784B" w:rsidRDefault="00FB784B">
      <w:pPr>
        <w:numPr>
          <w:ilvl w:val="0"/>
          <w:numId w:val="131"/>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إرسال رسائل غامضة</w:t>
      </w:r>
      <w:r w:rsidRPr="00FB784B">
        <w:rPr>
          <w:rFonts w:ascii="Sakkal Majalla" w:eastAsia="Times New Roman" w:hAnsi="Sakkal Majalla"/>
          <w:b/>
          <w:bCs/>
          <w:color w:val="auto"/>
          <w:sz w:val="36"/>
          <w:szCs w:val="36"/>
          <w:lang w:val="en-GB"/>
        </w:rPr>
        <w:t>.</w:t>
      </w:r>
    </w:p>
    <w:p w14:paraId="12AE8797" w14:textId="77777777" w:rsidR="00FB784B" w:rsidRPr="00FB784B" w:rsidRDefault="00FB784B">
      <w:pPr>
        <w:numPr>
          <w:ilvl w:val="0"/>
          <w:numId w:val="131"/>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تجاهل الرسائل المهمة</w:t>
      </w:r>
      <w:r w:rsidRPr="00FB784B">
        <w:rPr>
          <w:rFonts w:ascii="Sakkal Majalla" w:eastAsia="Times New Roman" w:hAnsi="Sakkal Majalla"/>
          <w:b/>
          <w:bCs/>
          <w:color w:val="auto"/>
          <w:sz w:val="36"/>
          <w:szCs w:val="36"/>
          <w:lang w:val="en-GB"/>
        </w:rPr>
        <w:t>.</w:t>
      </w:r>
    </w:p>
    <w:p w14:paraId="4C945DE8" w14:textId="77777777" w:rsidR="00FB784B" w:rsidRPr="00FB784B" w:rsidRDefault="00FB784B">
      <w:pPr>
        <w:numPr>
          <w:ilvl w:val="0"/>
          <w:numId w:val="131"/>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استخدام أسلوب غير رسمي</w:t>
      </w:r>
      <w:r w:rsidRPr="00FB784B">
        <w:rPr>
          <w:rFonts w:ascii="Sakkal Majalla" w:eastAsia="Times New Roman" w:hAnsi="Sakkal Majalla"/>
          <w:b/>
          <w:bCs/>
          <w:color w:val="auto"/>
          <w:sz w:val="36"/>
          <w:szCs w:val="36"/>
          <w:lang w:val="en-GB"/>
        </w:rPr>
        <w:t>.</w:t>
      </w:r>
    </w:p>
    <w:p w14:paraId="72E37401" w14:textId="77777777" w:rsidR="00FB784B" w:rsidRPr="00FB784B" w:rsidRDefault="00FB784B">
      <w:pPr>
        <w:numPr>
          <w:ilvl w:val="0"/>
          <w:numId w:val="131"/>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الإفراط في الرسائل المتكررة</w:t>
      </w:r>
      <w:r w:rsidRPr="00FB784B">
        <w:rPr>
          <w:rFonts w:ascii="Sakkal Majalla" w:eastAsia="Times New Roman" w:hAnsi="Sakkal Majalla"/>
          <w:b/>
          <w:bCs/>
          <w:color w:val="auto"/>
          <w:sz w:val="36"/>
          <w:szCs w:val="36"/>
          <w:lang w:val="en-GB"/>
        </w:rPr>
        <w:t>.</w:t>
      </w:r>
    </w:p>
    <w:p w14:paraId="0FF28C90" w14:textId="237EEFB8" w:rsidR="00FB784B" w:rsidRPr="00FB784B" w:rsidRDefault="00FB784B">
      <w:pPr>
        <w:numPr>
          <w:ilvl w:val="0"/>
          <w:numId w:val="131"/>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مشاركة معلومات سرية</w:t>
      </w:r>
      <w:r w:rsidRPr="00FB784B">
        <w:rPr>
          <w:rFonts w:ascii="Sakkal Majalla" w:eastAsia="Times New Roman" w:hAnsi="Sakkal Majalla"/>
          <w:b/>
          <w:bCs/>
          <w:color w:val="auto"/>
          <w:sz w:val="36"/>
          <w:szCs w:val="36"/>
          <w:lang w:val="en-GB"/>
        </w:rPr>
        <w:t>.</w:t>
      </w:r>
    </w:p>
    <w:p w14:paraId="670719D2" w14:textId="77777777" w:rsidR="00FB784B" w:rsidRPr="00FB784B" w:rsidRDefault="00FB784B" w:rsidP="00FB784B">
      <w:pPr>
        <w:spacing w:after="200" w:line="240" w:lineRule="auto"/>
        <w:jc w:val="center"/>
        <w:rPr>
          <w:rFonts w:ascii="Sakkal Majalla" w:eastAsia="Times New Roman" w:hAnsi="Sakkal Majalla"/>
          <w:b/>
          <w:bCs/>
          <w:color w:val="006666"/>
          <w:sz w:val="44"/>
          <w:szCs w:val="44"/>
          <w:lang w:val="en-GB"/>
        </w:rPr>
      </w:pPr>
      <w:r w:rsidRPr="00FB784B">
        <w:rPr>
          <w:rFonts w:ascii="Sakkal Majalla" w:eastAsia="Times New Roman" w:hAnsi="Sakkal Majalla"/>
          <w:b/>
          <w:bCs/>
          <w:color w:val="006666"/>
          <w:sz w:val="44"/>
          <w:szCs w:val="44"/>
          <w:rtl/>
        </w:rPr>
        <w:t>ثالثاً: الاجتماعات الافتراضية الفعالة</w:t>
      </w:r>
    </w:p>
    <w:p w14:paraId="5AFCC504"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شهدت بيئات العمل تحولًا كبيرًا نحو الاجتماعات الافتراضية نتيجة التطور التقني وانتشار العمل عن بُعد. وأصبحت الاجتماعات الإلكترونية وسيلة أساسية للتواصل والتنسيق واتخاذ القرارات بين الأفراد والفرق والإدارات</w:t>
      </w:r>
      <w:r w:rsidRPr="00FB784B">
        <w:rPr>
          <w:rFonts w:ascii="Sakkal Majalla" w:eastAsia="Times New Roman" w:hAnsi="Sakkal Majalla"/>
          <w:b/>
          <w:bCs/>
          <w:color w:val="auto"/>
          <w:sz w:val="36"/>
          <w:szCs w:val="36"/>
          <w:lang w:val="en-GB"/>
        </w:rPr>
        <w:t>.</w:t>
      </w:r>
    </w:p>
    <w:p w14:paraId="2E1F1394"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لكن نجاح الاجتماعات الافتراضية لا يعتمد فقط على التكنولوجيا، بل يتطلب مهارات تنظيمية وتواصلية تضمن تحقيق أهداف الاجتماع بكفاءة</w:t>
      </w:r>
      <w:r w:rsidRPr="00FB784B">
        <w:rPr>
          <w:rFonts w:ascii="Sakkal Majalla" w:eastAsia="Times New Roman" w:hAnsi="Sakkal Majalla"/>
          <w:b/>
          <w:bCs/>
          <w:color w:val="auto"/>
          <w:sz w:val="36"/>
          <w:szCs w:val="36"/>
          <w:lang w:val="en-GB"/>
        </w:rPr>
        <w:t>.</w:t>
      </w:r>
    </w:p>
    <w:p w14:paraId="793EE888" w14:textId="77777777" w:rsidR="00FB784B" w:rsidRPr="00FB784B" w:rsidRDefault="00FB784B" w:rsidP="00FB784B">
      <w:pPr>
        <w:spacing w:after="200" w:line="240" w:lineRule="auto"/>
        <w:rPr>
          <w:rFonts w:ascii="Sakkal Majalla" w:eastAsia="Times New Roman" w:hAnsi="Sakkal Majalla"/>
          <w:b/>
          <w:bCs/>
          <w:color w:val="002060"/>
          <w:sz w:val="36"/>
          <w:szCs w:val="36"/>
          <w:lang w:val="en-GB"/>
        </w:rPr>
      </w:pPr>
      <w:r w:rsidRPr="00FB784B">
        <w:rPr>
          <w:rFonts w:ascii="Sakkal Majalla" w:eastAsia="Times New Roman" w:hAnsi="Sakkal Majalla"/>
          <w:b/>
          <w:bCs/>
          <w:color w:val="002060"/>
          <w:sz w:val="36"/>
          <w:szCs w:val="36"/>
          <w:rtl/>
        </w:rPr>
        <w:t>مفهوم الاجتماعات الافتراضية</w:t>
      </w:r>
    </w:p>
    <w:p w14:paraId="7D6BAC74"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هي</w:t>
      </w:r>
      <w:r w:rsidRPr="00FB784B">
        <w:rPr>
          <w:rFonts w:ascii="Sakkal Majalla" w:eastAsia="Times New Roman" w:hAnsi="Sakkal Majalla"/>
          <w:b/>
          <w:bCs/>
          <w:color w:val="auto"/>
          <w:sz w:val="36"/>
          <w:szCs w:val="36"/>
          <w:lang w:val="en-GB"/>
        </w:rPr>
        <w:t>:</w:t>
      </w:r>
    </w:p>
    <w:p w14:paraId="26C3D282"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lang w:val="en-GB"/>
        </w:rPr>
        <w:t>"</w:t>
      </w:r>
      <w:r w:rsidRPr="00FB784B">
        <w:rPr>
          <w:rFonts w:ascii="Sakkal Majalla" w:eastAsia="Times New Roman" w:hAnsi="Sakkal Majalla"/>
          <w:b/>
          <w:bCs/>
          <w:color w:val="auto"/>
          <w:sz w:val="36"/>
          <w:szCs w:val="36"/>
          <w:rtl/>
        </w:rPr>
        <w:t>اجتماعات تُعقد باستخدام الوسائل الرقمية وتقنيات الاتصال المرئي أو الصوتي بهدف التواصل والتنسيق واتخاذ القرارات دون الحاجة إلى التواجد في مكان واحد</w:t>
      </w:r>
      <w:r w:rsidRPr="00FB784B">
        <w:rPr>
          <w:rFonts w:ascii="Sakkal Majalla" w:eastAsia="Times New Roman" w:hAnsi="Sakkal Majalla"/>
          <w:b/>
          <w:bCs/>
          <w:color w:val="auto"/>
          <w:sz w:val="36"/>
          <w:szCs w:val="36"/>
          <w:lang w:val="en-GB"/>
        </w:rPr>
        <w:t>."</w:t>
      </w:r>
    </w:p>
    <w:p w14:paraId="416F7C26"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مزايا الاجتماعات الافتراضية</w:t>
      </w:r>
    </w:p>
    <w:p w14:paraId="6CFA9D1C" w14:textId="77777777" w:rsidR="00FB784B" w:rsidRPr="00FB784B" w:rsidRDefault="00FB784B">
      <w:pPr>
        <w:numPr>
          <w:ilvl w:val="0"/>
          <w:numId w:val="132"/>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تقليل التكاليف</w:t>
      </w:r>
      <w:r w:rsidRPr="00FB784B">
        <w:rPr>
          <w:rFonts w:ascii="Sakkal Majalla" w:eastAsia="Times New Roman" w:hAnsi="Sakkal Majalla"/>
          <w:b/>
          <w:bCs/>
          <w:color w:val="auto"/>
          <w:sz w:val="36"/>
          <w:szCs w:val="36"/>
          <w:lang w:val="en-GB"/>
        </w:rPr>
        <w:t>.</w:t>
      </w:r>
    </w:p>
    <w:p w14:paraId="656A3D2C" w14:textId="77777777" w:rsidR="00FB784B" w:rsidRPr="00FB784B" w:rsidRDefault="00FB784B">
      <w:pPr>
        <w:numPr>
          <w:ilvl w:val="0"/>
          <w:numId w:val="132"/>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توفير الوقت</w:t>
      </w:r>
      <w:r w:rsidRPr="00FB784B">
        <w:rPr>
          <w:rFonts w:ascii="Sakkal Majalla" w:eastAsia="Times New Roman" w:hAnsi="Sakkal Majalla"/>
          <w:b/>
          <w:bCs/>
          <w:color w:val="auto"/>
          <w:sz w:val="36"/>
          <w:szCs w:val="36"/>
          <w:lang w:val="en-GB"/>
        </w:rPr>
        <w:t>.</w:t>
      </w:r>
    </w:p>
    <w:p w14:paraId="37B9A085" w14:textId="77777777" w:rsidR="00FB784B" w:rsidRPr="00FB784B" w:rsidRDefault="00FB784B">
      <w:pPr>
        <w:numPr>
          <w:ilvl w:val="0"/>
          <w:numId w:val="132"/>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سهولة المشاركة</w:t>
      </w:r>
      <w:r w:rsidRPr="00FB784B">
        <w:rPr>
          <w:rFonts w:ascii="Sakkal Majalla" w:eastAsia="Times New Roman" w:hAnsi="Sakkal Majalla"/>
          <w:b/>
          <w:bCs/>
          <w:color w:val="auto"/>
          <w:sz w:val="36"/>
          <w:szCs w:val="36"/>
          <w:lang w:val="en-GB"/>
        </w:rPr>
        <w:t>.</w:t>
      </w:r>
    </w:p>
    <w:p w14:paraId="674FD87E" w14:textId="77777777" w:rsidR="00FB784B" w:rsidRPr="00FB784B" w:rsidRDefault="00FB784B">
      <w:pPr>
        <w:numPr>
          <w:ilvl w:val="0"/>
          <w:numId w:val="132"/>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lastRenderedPageBreak/>
        <w:t>زيادة المرونة</w:t>
      </w:r>
      <w:r w:rsidRPr="00FB784B">
        <w:rPr>
          <w:rFonts w:ascii="Sakkal Majalla" w:eastAsia="Times New Roman" w:hAnsi="Sakkal Majalla"/>
          <w:b/>
          <w:bCs/>
          <w:color w:val="auto"/>
          <w:sz w:val="36"/>
          <w:szCs w:val="36"/>
          <w:lang w:val="en-GB"/>
        </w:rPr>
        <w:t>.</w:t>
      </w:r>
    </w:p>
    <w:p w14:paraId="7D31533B" w14:textId="77777777" w:rsidR="00FB784B" w:rsidRPr="00FB784B" w:rsidRDefault="00FB784B">
      <w:pPr>
        <w:numPr>
          <w:ilvl w:val="0"/>
          <w:numId w:val="132"/>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توسيع نطاق التعاون</w:t>
      </w:r>
      <w:r w:rsidRPr="00FB784B">
        <w:rPr>
          <w:rFonts w:ascii="Sakkal Majalla" w:eastAsia="Times New Roman" w:hAnsi="Sakkal Majalla"/>
          <w:b/>
          <w:bCs/>
          <w:color w:val="auto"/>
          <w:sz w:val="36"/>
          <w:szCs w:val="36"/>
          <w:lang w:val="en-GB"/>
        </w:rPr>
        <w:t>.</w:t>
      </w:r>
    </w:p>
    <w:p w14:paraId="6852E921" w14:textId="77777777" w:rsidR="00FB784B" w:rsidRPr="00FB784B" w:rsidRDefault="00FB784B" w:rsidP="00FB784B">
      <w:pPr>
        <w:spacing w:after="200" w:line="240" w:lineRule="auto"/>
        <w:rPr>
          <w:rFonts w:ascii="Sakkal Majalla" w:eastAsia="Times New Roman" w:hAnsi="Sakkal Majalla"/>
          <w:b/>
          <w:bCs/>
          <w:color w:val="002060"/>
          <w:sz w:val="36"/>
          <w:szCs w:val="36"/>
          <w:lang w:val="en-GB"/>
        </w:rPr>
      </w:pPr>
      <w:r w:rsidRPr="00FB784B">
        <w:rPr>
          <w:rFonts w:ascii="Sakkal Majalla" w:eastAsia="Times New Roman" w:hAnsi="Sakkal Majalla"/>
          <w:b/>
          <w:bCs/>
          <w:color w:val="002060"/>
          <w:sz w:val="36"/>
          <w:szCs w:val="36"/>
          <w:rtl/>
        </w:rPr>
        <w:t>خطوات تنظيم اجتماع افتراضي ناجح</w:t>
      </w:r>
    </w:p>
    <w:p w14:paraId="4FC68A01"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أولاً: تحديد الهدف</w:t>
      </w:r>
    </w:p>
    <w:p w14:paraId="0EA91B3D"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توضيح سبب الاجتماع والنتائج المطلوبة</w:t>
      </w:r>
      <w:r w:rsidRPr="00FB784B">
        <w:rPr>
          <w:rFonts w:ascii="Sakkal Majalla" w:eastAsia="Times New Roman" w:hAnsi="Sakkal Majalla"/>
          <w:b/>
          <w:bCs/>
          <w:color w:val="auto"/>
          <w:sz w:val="36"/>
          <w:szCs w:val="36"/>
          <w:lang w:val="en-GB"/>
        </w:rPr>
        <w:t>.</w:t>
      </w:r>
    </w:p>
    <w:p w14:paraId="0886A29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ثانياً: إعداد جدول الأعمال</w:t>
      </w:r>
    </w:p>
    <w:p w14:paraId="301853DF"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تحديد الموضوعات التي ستتم مناقشتها</w:t>
      </w:r>
      <w:r w:rsidRPr="00FB784B">
        <w:rPr>
          <w:rFonts w:ascii="Sakkal Majalla" w:eastAsia="Times New Roman" w:hAnsi="Sakkal Majalla"/>
          <w:b/>
          <w:bCs/>
          <w:color w:val="auto"/>
          <w:sz w:val="36"/>
          <w:szCs w:val="36"/>
          <w:lang w:val="en-GB"/>
        </w:rPr>
        <w:t>.</w:t>
      </w:r>
    </w:p>
    <w:p w14:paraId="305663C3" w14:textId="77777777" w:rsidR="00FB784B" w:rsidRPr="00FB784B" w:rsidRDefault="00FB784B" w:rsidP="00FB784B">
      <w:pPr>
        <w:spacing w:after="200" w:line="240" w:lineRule="auto"/>
        <w:rPr>
          <w:rFonts w:ascii="Sakkal Majalla" w:eastAsia="Times New Roman" w:hAnsi="Sakkal Majalla"/>
          <w:b/>
          <w:bCs/>
          <w:color w:val="002060"/>
          <w:sz w:val="36"/>
          <w:szCs w:val="36"/>
          <w:lang w:val="en-GB"/>
        </w:rPr>
      </w:pPr>
      <w:r w:rsidRPr="00FB784B">
        <w:rPr>
          <w:rFonts w:ascii="Sakkal Majalla" w:eastAsia="Times New Roman" w:hAnsi="Sakkal Majalla"/>
          <w:b/>
          <w:bCs/>
          <w:color w:val="002060"/>
          <w:sz w:val="36"/>
          <w:szCs w:val="36"/>
          <w:rtl/>
        </w:rPr>
        <w:t>ثالثاً: إرسال الدعوات مبكرًا</w:t>
      </w:r>
    </w:p>
    <w:p w14:paraId="7D3DE9D5"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مع تحديد</w:t>
      </w:r>
      <w:r w:rsidRPr="00FB784B">
        <w:rPr>
          <w:rFonts w:ascii="Sakkal Majalla" w:eastAsia="Times New Roman" w:hAnsi="Sakkal Majalla"/>
          <w:b/>
          <w:bCs/>
          <w:color w:val="auto"/>
          <w:sz w:val="36"/>
          <w:szCs w:val="36"/>
          <w:lang w:val="en-GB"/>
        </w:rPr>
        <w:t>:</w:t>
      </w:r>
    </w:p>
    <w:p w14:paraId="4B4080D9" w14:textId="77777777" w:rsidR="00FB784B" w:rsidRPr="00FB784B" w:rsidRDefault="00FB784B">
      <w:pPr>
        <w:numPr>
          <w:ilvl w:val="0"/>
          <w:numId w:val="133"/>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الموعد</w:t>
      </w:r>
      <w:r w:rsidRPr="00FB784B">
        <w:rPr>
          <w:rFonts w:ascii="Sakkal Majalla" w:eastAsia="Times New Roman" w:hAnsi="Sakkal Majalla"/>
          <w:b/>
          <w:bCs/>
          <w:color w:val="auto"/>
          <w:sz w:val="36"/>
          <w:szCs w:val="36"/>
          <w:lang w:val="en-GB"/>
        </w:rPr>
        <w:t>.</w:t>
      </w:r>
    </w:p>
    <w:p w14:paraId="049BD10A" w14:textId="77777777" w:rsidR="00FB784B" w:rsidRPr="00FB784B" w:rsidRDefault="00FB784B">
      <w:pPr>
        <w:numPr>
          <w:ilvl w:val="0"/>
          <w:numId w:val="133"/>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الرابط</w:t>
      </w:r>
      <w:r w:rsidRPr="00FB784B">
        <w:rPr>
          <w:rFonts w:ascii="Sakkal Majalla" w:eastAsia="Times New Roman" w:hAnsi="Sakkal Majalla"/>
          <w:b/>
          <w:bCs/>
          <w:color w:val="auto"/>
          <w:sz w:val="36"/>
          <w:szCs w:val="36"/>
          <w:lang w:val="en-GB"/>
        </w:rPr>
        <w:t>.</w:t>
      </w:r>
    </w:p>
    <w:p w14:paraId="68AF15B1" w14:textId="77777777" w:rsidR="00FB784B" w:rsidRPr="00FB784B" w:rsidRDefault="00FB784B">
      <w:pPr>
        <w:numPr>
          <w:ilvl w:val="0"/>
          <w:numId w:val="133"/>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جدول الأعمال</w:t>
      </w:r>
      <w:r w:rsidRPr="00FB784B">
        <w:rPr>
          <w:rFonts w:ascii="Sakkal Majalla" w:eastAsia="Times New Roman" w:hAnsi="Sakkal Majalla"/>
          <w:b/>
          <w:bCs/>
          <w:color w:val="auto"/>
          <w:sz w:val="36"/>
          <w:szCs w:val="36"/>
          <w:lang w:val="en-GB"/>
        </w:rPr>
        <w:t>.</w:t>
      </w:r>
    </w:p>
    <w:p w14:paraId="1FE015D3" w14:textId="77777777" w:rsidR="00FB784B" w:rsidRPr="00FB784B" w:rsidRDefault="00FB784B" w:rsidP="00FB784B">
      <w:pPr>
        <w:spacing w:after="200" w:line="240" w:lineRule="auto"/>
        <w:rPr>
          <w:rFonts w:ascii="Sakkal Majalla" w:eastAsia="Times New Roman" w:hAnsi="Sakkal Majalla"/>
          <w:b/>
          <w:bCs/>
          <w:color w:val="002060"/>
          <w:sz w:val="36"/>
          <w:szCs w:val="36"/>
          <w:lang w:val="en-GB"/>
        </w:rPr>
      </w:pPr>
      <w:r w:rsidRPr="00FB784B">
        <w:rPr>
          <w:rFonts w:ascii="Sakkal Majalla" w:eastAsia="Times New Roman" w:hAnsi="Sakkal Majalla"/>
          <w:b/>
          <w:bCs/>
          <w:color w:val="002060"/>
          <w:sz w:val="36"/>
          <w:szCs w:val="36"/>
          <w:rtl/>
        </w:rPr>
        <w:t>رابعاً: التأكد من الجاهزية التقنية</w:t>
      </w:r>
    </w:p>
    <w:p w14:paraId="72B1F00E"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فحص</w:t>
      </w:r>
      <w:r w:rsidRPr="00FB784B">
        <w:rPr>
          <w:rFonts w:ascii="Sakkal Majalla" w:eastAsia="Times New Roman" w:hAnsi="Sakkal Majalla"/>
          <w:b/>
          <w:bCs/>
          <w:color w:val="auto"/>
          <w:sz w:val="36"/>
          <w:szCs w:val="36"/>
          <w:lang w:val="en-GB"/>
        </w:rPr>
        <w:t>:</w:t>
      </w:r>
    </w:p>
    <w:p w14:paraId="2F532FF7" w14:textId="77777777" w:rsidR="00FB784B" w:rsidRPr="00FB784B" w:rsidRDefault="00FB784B">
      <w:pPr>
        <w:numPr>
          <w:ilvl w:val="0"/>
          <w:numId w:val="134"/>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الإنترنت</w:t>
      </w:r>
      <w:r w:rsidRPr="00FB784B">
        <w:rPr>
          <w:rFonts w:ascii="Sakkal Majalla" w:eastAsia="Times New Roman" w:hAnsi="Sakkal Majalla"/>
          <w:b/>
          <w:bCs/>
          <w:color w:val="auto"/>
          <w:sz w:val="36"/>
          <w:szCs w:val="36"/>
          <w:lang w:val="en-GB"/>
        </w:rPr>
        <w:t>.</w:t>
      </w:r>
    </w:p>
    <w:p w14:paraId="2563D958" w14:textId="77777777" w:rsidR="00FB784B" w:rsidRPr="00FB784B" w:rsidRDefault="00FB784B">
      <w:pPr>
        <w:numPr>
          <w:ilvl w:val="0"/>
          <w:numId w:val="134"/>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الصوت</w:t>
      </w:r>
      <w:r w:rsidRPr="00FB784B">
        <w:rPr>
          <w:rFonts w:ascii="Sakkal Majalla" w:eastAsia="Times New Roman" w:hAnsi="Sakkal Majalla"/>
          <w:b/>
          <w:bCs/>
          <w:color w:val="auto"/>
          <w:sz w:val="36"/>
          <w:szCs w:val="36"/>
          <w:lang w:val="en-GB"/>
        </w:rPr>
        <w:t>.</w:t>
      </w:r>
    </w:p>
    <w:p w14:paraId="0295CACE" w14:textId="77777777" w:rsidR="00FB784B" w:rsidRPr="00FB784B" w:rsidRDefault="00FB784B">
      <w:pPr>
        <w:numPr>
          <w:ilvl w:val="0"/>
          <w:numId w:val="134"/>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الكاميرا</w:t>
      </w:r>
      <w:r w:rsidRPr="00FB784B">
        <w:rPr>
          <w:rFonts w:ascii="Sakkal Majalla" w:eastAsia="Times New Roman" w:hAnsi="Sakkal Majalla"/>
          <w:b/>
          <w:bCs/>
          <w:color w:val="auto"/>
          <w:sz w:val="36"/>
          <w:szCs w:val="36"/>
          <w:lang w:val="en-GB"/>
        </w:rPr>
        <w:t>.</w:t>
      </w:r>
    </w:p>
    <w:p w14:paraId="4791FF67" w14:textId="77777777" w:rsidR="00FB784B" w:rsidRPr="00FB784B" w:rsidRDefault="00FB784B">
      <w:pPr>
        <w:numPr>
          <w:ilvl w:val="0"/>
          <w:numId w:val="134"/>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الملفات المطلوبة</w:t>
      </w:r>
      <w:r w:rsidRPr="00FB784B">
        <w:rPr>
          <w:rFonts w:ascii="Sakkal Majalla" w:eastAsia="Times New Roman" w:hAnsi="Sakkal Majalla"/>
          <w:b/>
          <w:bCs/>
          <w:color w:val="auto"/>
          <w:sz w:val="36"/>
          <w:szCs w:val="36"/>
          <w:lang w:val="en-GB"/>
        </w:rPr>
        <w:t>.</w:t>
      </w:r>
    </w:p>
    <w:p w14:paraId="46FFDF99"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خامساً: إدارة الاجتماع</w:t>
      </w:r>
    </w:p>
    <w:p w14:paraId="6131BE81"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تنظيم الوقت والمداخلات</w:t>
      </w:r>
      <w:r w:rsidRPr="00FB784B">
        <w:rPr>
          <w:rFonts w:ascii="Sakkal Majalla" w:eastAsia="Times New Roman" w:hAnsi="Sakkal Majalla"/>
          <w:b/>
          <w:bCs/>
          <w:color w:val="auto"/>
          <w:sz w:val="36"/>
          <w:szCs w:val="36"/>
          <w:lang w:val="en-GB"/>
        </w:rPr>
        <w:t>.</w:t>
      </w:r>
    </w:p>
    <w:p w14:paraId="4C66577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lastRenderedPageBreak/>
        <w:t>سادساً: توثيق النتائج</w:t>
      </w:r>
    </w:p>
    <w:p w14:paraId="0D36730F"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إرسال ملخص بالقرارات والإجراءات المتفق عليها</w:t>
      </w:r>
      <w:r w:rsidRPr="00FB784B">
        <w:rPr>
          <w:rFonts w:ascii="Sakkal Majalla" w:eastAsia="Times New Roman" w:hAnsi="Sakkal Majalla"/>
          <w:b/>
          <w:bCs/>
          <w:color w:val="auto"/>
          <w:sz w:val="36"/>
          <w:szCs w:val="36"/>
          <w:lang w:val="en-GB"/>
        </w:rPr>
        <w:t>.</w:t>
      </w:r>
    </w:p>
    <w:p w14:paraId="7CE8BF77"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قواعد المشاركة الفعالة</w:t>
      </w:r>
    </w:p>
    <w:p w14:paraId="08064134" w14:textId="77777777" w:rsidR="00FB784B" w:rsidRPr="00FB784B" w:rsidRDefault="00FB784B">
      <w:pPr>
        <w:numPr>
          <w:ilvl w:val="0"/>
          <w:numId w:val="135"/>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الدخول في الموعد المحدد</w:t>
      </w:r>
      <w:r w:rsidRPr="00FB784B">
        <w:rPr>
          <w:rFonts w:ascii="Sakkal Majalla" w:eastAsia="Times New Roman" w:hAnsi="Sakkal Majalla"/>
          <w:b/>
          <w:bCs/>
          <w:color w:val="auto"/>
          <w:sz w:val="36"/>
          <w:szCs w:val="36"/>
          <w:lang w:val="en-GB"/>
        </w:rPr>
        <w:t>.</w:t>
      </w:r>
    </w:p>
    <w:p w14:paraId="73001CDD" w14:textId="77777777" w:rsidR="00FB784B" w:rsidRPr="00FB784B" w:rsidRDefault="00FB784B">
      <w:pPr>
        <w:numPr>
          <w:ilvl w:val="0"/>
          <w:numId w:val="135"/>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إغلاق الميكروفون عند عدم التحدث</w:t>
      </w:r>
      <w:r w:rsidRPr="00FB784B">
        <w:rPr>
          <w:rFonts w:ascii="Sakkal Majalla" w:eastAsia="Times New Roman" w:hAnsi="Sakkal Majalla"/>
          <w:b/>
          <w:bCs/>
          <w:color w:val="auto"/>
          <w:sz w:val="36"/>
          <w:szCs w:val="36"/>
          <w:lang w:val="en-GB"/>
        </w:rPr>
        <w:t>.</w:t>
      </w:r>
    </w:p>
    <w:p w14:paraId="6660343B" w14:textId="77777777" w:rsidR="00FB784B" w:rsidRPr="00FB784B" w:rsidRDefault="00FB784B">
      <w:pPr>
        <w:numPr>
          <w:ilvl w:val="0"/>
          <w:numId w:val="135"/>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استخدام اسم واضح</w:t>
      </w:r>
      <w:r w:rsidRPr="00FB784B">
        <w:rPr>
          <w:rFonts w:ascii="Sakkal Majalla" w:eastAsia="Times New Roman" w:hAnsi="Sakkal Majalla"/>
          <w:b/>
          <w:bCs/>
          <w:color w:val="auto"/>
          <w:sz w:val="36"/>
          <w:szCs w:val="36"/>
          <w:lang w:val="en-GB"/>
        </w:rPr>
        <w:t>.</w:t>
      </w:r>
    </w:p>
    <w:p w14:paraId="13C0B5A5" w14:textId="77777777" w:rsidR="00FB784B" w:rsidRPr="00FB784B" w:rsidRDefault="00FB784B">
      <w:pPr>
        <w:numPr>
          <w:ilvl w:val="0"/>
          <w:numId w:val="135"/>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تجنب المشتتات</w:t>
      </w:r>
      <w:r w:rsidRPr="00FB784B">
        <w:rPr>
          <w:rFonts w:ascii="Sakkal Majalla" w:eastAsia="Times New Roman" w:hAnsi="Sakkal Majalla"/>
          <w:b/>
          <w:bCs/>
          <w:color w:val="auto"/>
          <w:sz w:val="36"/>
          <w:szCs w:val="36"/>
          <w:lang w:val="en-GB"/>
        </w:rPr>
        <w:t>.</w:t>
      </w:r>
    </w:p>
    <w:p w14:paraId="6305383B" w14:textId="77777777" w:rsidR="00FB784B" w:rsidRPr="00FB784B" w:rsidRDefault="00FB784B">
      <w:pPr>
        <w:numPr>
          <w:ilvl w:val="0"/>
          <w:numId w:val="135"/>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التركيز على موضوع الاجتماع</w:t>
      </w:r>
      <w:r w:rsidRPr="00FB784B">
        <w:rPr>
          <w:rFonts w:ascii="Sakkal Majalla" w:eastAsia="Times New Roman" w:hAnsi="Sakkal Majalla"/>
          <w:b/>
          <w:bCs/>
          <w:color w:val="auto"/>
          <w:sz w:val="36"/>
          <w:szCs w:val="36"/>
          <w:lang w:val="en-GB"/>
        </w:rPr>
        <w:t>.</w:t>
      </w:r>
    </w:p>
    <w:p w14:paraId="5A4B1F9A"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أخطاء شائعة</w:t>
      </w:r>
    </w:p>
    <w:p w14:paraId="0F082D91" w14:textId="77777777" w:rsidR="00FB784B" w:rsidRPr="00FB784B" w:rsidRDefault="00FB784B">
      <w:pPr>
        <w:numPr>
          <w:ilvl w:val="0"/>
          <w:numId w:val="136"/>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غياب جدول الأعمال</w:t>
      </w:r>
      <w:r w:rsidRPr="00FB784B">
        <w:rPr>
          <w:rFonts w:ascii="Sakkal Majalla" w:eastAsia="Times New Roman" w:hAnsi="Sakkal Majalla"/>
          <w:b/>
          <w:bCs/>
          <w:color w:val="auto"/>
          <w:sz w:val="36"/>
          <w:szCs w:val="36"/>
          <w:lang w:val="en-GB"/>
        </w:rPr>
        <w:t>.</w:t>
      </w:r>
    </w:p>
    <w:p w14:paraId="47C8C641" w14:textId="77777777" w:rsidR="00FB784B" w:rsidRPr="00FB784B" w:rsidRDefault="00FB784B">
      <w:pPr>
        <w:numPr>
          <w:ilvl w:val="0"/>
          <w:numId w:val="136"/>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ضعف إدارة الوقت</w:t>
      </w:r>
      <w:r w:rsidRPr="00FB784B">
        <w:rPr>
          <w:rFonts w:ascii="Sakkal Majalla" w:eastAsia="Times New Roman" w:hAnsi="Sakkal Majalla"/>
          <w:b/>
          <w:bCs/>
          <w:color w:val="auto"/>
          <w:sz w:val="36"/>
          <w:szCs w:val="36"/>
          <w:lang w:val="en-GB"/>
        </w:rPr>
        <w:t>.</w:t>
      </w:r>
    </w:p>
    <w:p w14:paraId="7C6A7663" w14:textId="77777777" w:rsidR="00FB784B" w:rsidRPr="00FB784B" w:rsidRDefault="00FB784B">
      <w:pPr>
        <w:numPr>
          <w:ilvl w:val="0"/>
          <w:numId w:val="136"/>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المقاطعات المتكررة</w:t>
      </w:r>
      <w:r w:rsidRPr="00FB784B">
        <w:rPr>
          <w:rFonts w:ascii="Sakkal Majalla" w:eastAsia="Times New Roman" w:hAnsi="Sakkal Majalla"/>
          <w:b/>
          <w:bCs/>
          <w:color w:val="auto"/>
          <w:sz w:val="36"/>
          <w:szCs w:val="36"/>
          <w:lang w:val="en-GB"/>
        </w:rPr>
        <w:t>.</w:t>
      </w:r>
    </w:p>
    <w:p w14:paraId="1B4CBECF" w14:textId="77777777" w:rsidR="00FB784B" w:rsidRPr="00FB784B" w:rsidRDefault="00FB784B">
      <w:pPr>
        <w:numPr>
          <w:ilvl w:val="0"/>
          <w:numId w:val="136"/>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المشكلات التقنية غير المعالجة</w:t>
      </w:r>
      <w:r w:rsidRPr="00FB784B">
        <w:rPr>
          <w:rFonts w:ascii="Sakkal Majalla" w:eastAsia="Times New Roman" w:hAnsi="Sakkal Majalla"/>
          <w:b/>
          <w:bCs/>
          <w:color w:val="auto"/>
          <w:sz w:val="36"/>
          <w:szCs w:val="36"/>
          <w:lang w:val="en-GB"/>
        </w:rPr>
        <w:t>.</w:t>
      </w:r>
    </w:p>
    <w:p w14:paraId="54385DFB" w14:textId="0A50F79E" w:rsidR="00FB784B" w:rsidRPr="00FB784B" w:rsidRDefault="00FB784B">
      <w:pPr>
        <w:numPr>
          <w:ilvl w:val="0"/>
          <w:numId w:val="136"/>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عدم توثيق القرارات</w:t>
      </w:r>
      <w:r w:rsidRPr="00FB784B">
        <w:rPr>
          <w:rFonts w:ascii="Sakkal Majalla" w:eastAsia="Times New Roman" w:hAnsi="Sakkal Majalla"/>
          <w:b/>
          <w:bCs/>
          <w:color w:val="auto"/>
          <w:sz w:val="36"/>
          <w:szCs w:val="36"/>
          <w:lang w:val="en-GB"/>
        </w:rPr>
        <w:t>.</w:t>
      </w:r>
    </w:p>
    <w:p w14:paraId="117A3F20" w14:textId="77777777" w:rsidR="00FB784B" w:rsidRPr="00FB784B" w:rsidRDefault="00FB784B" w:rsidP="00FB784B">
      <w:pPr>
        <w:spacing w:after="200" w:line="240" w:lineRule="auto"/>
        <w:jc w:val="center"/>
        <w:rPr>
          <w:rFonts w:ascii="Sakkal Majalla" w:eastAsia="Times New Roman" w:hAnsi="Sakkal Majalla"/>
          <w:b/>
          <w:bCs/>
          <w:color w:val="006666"/>
          <w:sz w:val="48"/>
          <w:szCs w:val="48"/>
          <w:lang w:val="en-GB"/>
        </w:rPr>
      </w:pPr>
      <w:r w:rsidRPr="00FB784B">
        <w:rPr>
          <w:rFonts w:ascii="Sakkal Majalla" w:eastAsia="Times New Roman" w:hAnsi="Sakkal Majalla"/>
          <w:b/>
          <w:bCs/>
          <w:color w:val="006666"/>
          <w:sz w:val="48"/>
          <w:szCs w:val="48"/>
          <w:rtl/>
        </w:rPr>
        <w:t>رابعاً: إدارة الاتصال عن بُعد</w:t>
      </w:r>
    </w:p>
    <w:p w14:paraId="19D4796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مقدمة</w:t>
      </w:r>
    </w:p>
    <w:p w14:paraId="074248E7"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مع انتشار نماذج العمل المرن والعمل عن بُعد، أصبح الاتصال الإلكتروني الوسيلة الأساسية للتنسيق وإدارة الأعمال. ولذلك تحتاج المؤسسات إلى تطوير أساليب فعالة لضمان استمرارية التواصل وتحقيق الإنتاجية رغم تباعد مواقع العاملين</w:t>
      </w:r>
      <w:r w:rsidRPr="00FB784B">
        <w:rPr>
          <w:rFonts w:ascii="Sakkal Majalla" w:eastAsia="Times New Roman" w:hAnsi="Sakkal Majalla"/>
          <w:b/>
          <w:bCs/>
          <w:color w:val="auto"/>
          <w:sz w:val="36"/>
          <w:szCs w:val="36"/>
          <w:lang w:val="en-GB"/>
        </w:rPr>
        <w:t>.</w:t>
      </w:r>
    </w:p>
    <w:p w14:paraId="14F36949"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مفهوم الاتصال عن بُعد</w:t>
      </w:r>
    </w:p>
    <w:p w14:paraId="591AE52B"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lastRenderedPageBreak/>
        <w:t>هو</w:t>
      </w:r>
      <w:r w:rsidRPr="00FB784B">
        <w:rPr>
          <w:rFonts w:ascii="Sakkal Majalla" w:eastAsia="Times New Roman" w:hAnsi="Sakkal Majalla"/>
          <w:b/>
          <w:bCs/>
          <w:color w:val="auto"/>
          <w:sz w:val="36"/>
          <w:szCs w:val="36"/>
          <w:lang w:val="en-GB"/>
        </w:rPr>
        <w:t>:</w:t>
      </w:r>
    </w:p>
    <w:p w14:paraId="77D67FAE"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lang w:val="en-GB"/>
        </w:rPr>
        <w:t>"</w:t>
      </w:r>
      <w:r w:rsidRPr="00FB784B">
        <w:rPr>
          <w:rFonts w:ascii="Sakkal Majalla" w:eastAsia="Times New Roman" w:hAnsi="Sakkal Majalla"/>
          <w:b/>
          <w:bCs/>
          <w:color w:val="auto"/>
          <w:sz w:val="36"/>
          <w:szCs w:val="36"/>
          <w:rtl/>
        </w:rPr>
        <w:t>إدارة عمليات التواصل والتنسيق بين الأفراد والفرق باستخدام الوسائل الرقمية دون الحاجة إلى التواجد المكاني المشترك</w:t>
      </w:r>
      <w:r w:rsidRPr="00FB784B">
        <w:rPr>
          <w:rFonts w:ascii="Sakkal Majalla" w:eastAsia="Times New Roman" w:hAnsi="Sakkal Majalla"/>
          <w:b/>
          <w:bCs/>
          <w:color w:val="auto"/>
          <w:sz w:val="36"/>
          <w:szCs w:val="36"/>
          <w:lang w:val="en-GB"/>
        </w:rPr>
        <w:t>."</w:t>
      </w:r>
    </w:p>
    <w:p w14:paraId="7AED26FA" w14:textId="77777777" w:rsidR="00FB784B" w:rsidRPr="000866F8" w:rsidRDefault="00FB784B" w:rsidP="00FB784B">
      <w:pPr>
        <w:spacing w:after="200" w:line="240" w:lineRule="auto"/>
        <w:rPr>
          <w:rFonts w:ascii="Sakkal Majalla" w:eastAsia="Times New Roman" w:hAnsi="Sakkal Majalla"/>
          <w:b/>
          <w:bCs/>
          <w:color w:val="C00000"/>
          <w:sz w:val="36"/>
          <w:szCs w:val="36"/>
          <w:lang w:val="en-GB"/>
        </w:rPr>
      </w:pPr>
      <w:r w:rsidRPr="000866F8">
        <w:rPr>
          <w:rFonts w:ascii="Sakkal Majalla" w:eastAsia="Times New Roman" w:hAnsi="Sakkal Majalla"/>
          <w:b/>
          <w:bCs/>
          <w:color w:val="C00000"/>
          <w:sz w:val="36"/>
          <w:szCs w:val="36"/>
          <w:rtl/>
        </w:rPr>
        <w:t>أهمية إدارة الاتصال عن بُعد</w:t>
      </w:r>
    </w:p>
    <w:p w14:paraId="76FD2CE5" w14:textId="633BE68C"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00FB784B" w:rsidRPr="00FB784B">
        <w:rPr>
          <w:rFonts w:ascii="Sakkal Majalla" w:eastAsia="Times New Roman" w:hAnsi="Sakkal Majalla"/>
          <w:b/>
          <w:bCs/>
          <w:color w:val="auto"/>
          <w:sz w:val="36"/>
          <w:szCs w:val="36"/>
          <w:lang w:val="en-GB"/>
        </w:rPr>
        <w:t xml:space="preserve"> </w:t>
      </w:r>
      <w:r w:rsidR="00FB784B" w:rsidRPr="00FB784B">
        <w:rPr>
          <w:rFonts w:ascii="Sakkal Majalla" w:eastAsia="Times New Roman" w:hAnsi="Sakkal Majalla"/>
          <w:b/>
          <w:bCs/>
          <w:color w:val="auto"/>
          <w:sz w:val="36"/>
          <w:szCs w:val="36"/>
          <w:rtl/>
        </w:rPr>
        <w:t>الحفاظ على استمرارية العمل</w:t>
      </w:r>
    </w:p>
    <w:p w14:paraId="69B03291"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ضمان تنفيذ المهام بغض النظر عن الموقع</w:t>
      </w:r>
      <w:r w:rsidRPr="00FB784B">
        <w:rPr>
          <w:rFonts w:ascii="Sakkal Majalla" w:eastAsia="Times New Roman" w:hAnsi="Sakkal Majalla"/>
          <w:b/>
          <w:bCs/>
          <w:color w:val="auto"/>
          <w:sz w:val="36"/>
          <w:szCs w:val="36"/>
          <w:lang w:val="en-GB"/>
        </w:rPr>
        <w:t>.</w:t>
      </w:r>
    </w:p>
    <w:p w14:paraId="2790DBBD" w14:textId="7F812206"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00FB784B" w:rsidRPr="00FB784B">
        <w:rPr>
          <w:rFonts w:ascii="Sakkal Majalla" w:eastAsia="Times New Roman" w:hAnsi="Sakkal Majalla"/>
          <w:b/>
          <w:bCs/>
          <w:color w:val="auto"/>
          <w:sz w:val="36"/>
          <w:szCs w:val="36"/>
          <w:rtl/>
        </w:rPr>
        <w:t>تعزيز التعاون</w:t>
      </w:r>
    </w:p>
    <w:p w14:paraId="7B4AAD2F"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ربط العاملين ببعضهم البعض</w:t>
      </w:r>
      <w:r w:rsidRPr="00FB784B">
        <w:rPr>
          <w:rFonts w:ascii="Sakkal Majalla" w:eastAsia="Times New Roman" w:hAnsi="Sakkal Majalla"/>
          <w:b/>
          <w:bCs/>
          <w:color w:val="auto"/>
          <w:sz w:val="36"/>
          <w:szCs w:val="36"/>
          <w:lang w:val="en-GB"/>
        </w:rPr>
        <w:t>.</w:t>
      </w:r>
    </w:p>
    <w:p w14:paraId="7AE2E7DF" w14:textId="0478A47B"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00FB784B" w:rsidRPr="00FB784B">
        <w:rPr>
          <w:rFonts w:ascii="Sakkal Majalla" w:eastAsia="Times New Roman" w:hAnsi="Sakkal Majalla"/>
          <w:b/>
          <w:bCs/>
          <w:color w:val="auto"/>
          <w:sz w:val="36"/>
          <w:szCs w:val="36"/>
          <w:lang w:val="en-GB"/>
        </w:rPr>
        <w:t xml:space="preserve"> </w:t>
      </w:r>
      <w:r w:rsidR="00FB784B" w:rsidRPr="00FB784B">
        <w:rPr>
          <w:rFonts w:ascii="Sakkal Majalla" w:eastAsia="Times New Roman" w:hAnsi="Sakkal Majalla"/>
          <w:b/>
          <w:bCs/>
          <w:color w:val="auto"/>
          <w:sz w:val="36"/>
          <w:szCs w:val="36"/>
          <w:rtl/>
        </w:rPr>
        <w:t>تحسين المتابعة</w:t>
      </w:r>
    </w:p>
    <w:p w14:paraId="6DE64354"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مراقبة التقدم والإنجاز</w:t>
      </w:r>
      <w:r w:rsidRPr="00FB784B">
        <w:rPr>
          <w:rFonts w:ascii="Sakkal Majalla" w:eastAsia="Times New Roman" w:hAnsi="Sakkal Majalla"/>
          <w:b/>
          <w:bCs/>
          <w:color w:val="auto"/>
          <w:sz w:val="36"/>
          <w:szCs w:val="36"/>
          <w:lang w:val="en-GB"/>
        </w:rPr>
        <w:t>.</w:t>
      </w:r>
    </w:p>
    <w:p w14:paraId="35B1EE51" w14:textId="4068FFA8"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00FB784B" w:rsidRPr="00FB784B">
        <w:rPr>
          <w:rFonts w:ascii="Sakkal Majalla" w:eastAsia="Times New Roman" w:hAnsi="Sakkal Majalla"/>
          <w:b/>
          <w:bCs/>
          <w:color w:val="auto"/>
          <w:sz w:val="36"/>
          <w:szCs w:val="36"/>
          <w:lang w:val="en-GB"/>
        </w:rPr>
        <w:t xml:space="preserve"> </w:t>
      </w:r>
      <w:r w:rsidR="00FB784B" w:rsidRPr="00FB784B">
        <w:rPr>
          <w:rFonts w:ascii="Sakkal Majalla" w:eastAsia="Times New Roman" w:hAnsi="Sakkal Majalla"/>
          <w:b/>
          <w:bCs/>
          <w:color w:val="auto"/>
          <w:sz w:val="36"/>
          <w:szCs w:val="36"/>
          <w:rtl/>
        </w:rPr>
        <w:t>دعم اتخاذ القرار</w:t>
      </w:r>
    </w:p>
    <w:p w14:paraId="06107C8F"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توفير المعلومات اللازمة في الوقت المناسب</w:t>
      </w:r>
      <w:r w:rsidRPr="00FB784B">
        <w:rPr>
          <w:rFonts w:ascii="Sakkal Majalla" w:eastAsia="Times New Roman" w:hAnsi="Sakkal Majalla"/>
          <w:b/>
          <w:bCs/>
          <w:color w:val="auto"/>
          <w:sz w:val="36"/>
          <w:szCs w:val="36"/>
          <w:lang w:val="en-GB"/>
        </w:rPr>
        <w:t>.</w:t>
      </w:r>
    </w:p>
    <w:p w14:paraId="41873957" w14:textId="77777777" w:rsidR="00FB784B" w:rsidRPr="000866F8" w:rsidRDefault="00FB784B" w:rsidP="00FB784B">
      <w:pPr>
        <w:spacing w:after="200" w:line="240" w:lineRule="auto"/>
        <w:rPr>
          <w:rFonts w:ascii="Sakkal Majalla" w:eastAsia="Times New Roman" w:hAnsi="Sakkal Majalla"/>
          <w:b/>
          <w:bCs/>
          <w:color w:val="C00000"/>
          <w:sz w:val="36"/>
          <w:szCs w:val="36"/>
          <w:lang w:val="en-GB"/>
        </w:rPr>
      </w:pPr>
      <w:r w:rsidRPr="000866F8">
        <w:rPr>
          <w:rFonts w:ascii="Sakkal Majalla" w:eastAsia="Times New Roman" w:hAnsi="Sakkal Majalla"/>
          <w:b/>
          <w:bCs/>
          <w:color w:val="C00000"/>
          <w:sz w:val="36"/>
          <w:szCs w:val="36"/>
          <w:rtl/>
        </w:rPr>
        <w:t>تحديات الاتصال عن بُعد</w:t>
      </w:r>
    </w:p>
    <w:p w14:paraId="7BAF8BB4" w14:textId="77777777" w:rsidR="00FB784B" w:rsidRPr="00FB784B" w:rsidRDefault="00FB784B">
      <w:pPr>
        <w:numPr>
          <w:ilvl w:val="0"/>
          <w:numId w:val="137"/>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ضعف التفاعل المباشر</w:t>
      </w:r>
      <w:r w:rsidRPr="00FB784B">
        <w:rPr>
          <w:rFonts w:ascii="Sakkal Majalla" w:eastAsia="Times New Roman" w:hAnsi="Sakkal Majalla"/>
          <w:b/>
          <w:bCs/>
          <w:color w:val="auto"/>
          <w:sz w:val="36"/>
          <w:szCs w:val="36"/>
          <w:lang w:val="en-GB"/>
        </w:rPr>
        <w:t>.</w:t>
      </w:r>
    </w:p>
    <w:p w14:paraId="188F7513" w14:textId="77777777" w:rsidR="00FB784B" w:rsidRPr="00FB784B" w:rsidRDefault="00FB784B">
      <w:pPr>
        <w:numPr>
          <w:ilvl w:val="0"/>
          <w:numId w:val="137"/>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سوء فهم الرسائل</w:t>
      </w:r>
      <w:r w:rsidRPr="00FB784B">
        <w:rPr>
          <w:rFonts w:ascii="Sakkal Majalla" w:eastAsia="Times New Roman" w:hAnsi="Sakkal Majalla"/>
          <w:b/>
          <w:bCs/>
          <w:color w:val="auto"/>
          <w:sz w:val="36"/>
          <w:szCs w:val="36"/>
          <w:lang w:val="en-GB"/>
        </w:rPr>
        <w:t>.</w:t>
      </w:r>
    </w:p>
    <w:p w14:paraId="528B16F8" w14:textId="77777777" w:rsidR="00FB784B" w:rsidRPr="00FB784B" w:rsidRDefault="00FB784B">
      <w:pPr>
        <w:numPr>
          <w:ilvl w:val="0"/>
          <w:numId w:val="137"/>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اختلاف المناطق الزمنية</w:t>
      </w:r>
      <w:r w:rsidRPr="00FB784B">
        <w:rPr>
          <w:rFonts w:ascii="Sakkal Majalla" w:eastAsia="Times New Roman" w:hAnsi="Sakkal Majalla"/>
          <w:b/>
          <w:bCs/>
          <w:color w:val="auto"/>
          <w:sz w:val="36"/>
          <w:szCs w:val="36"/>
          <w:lang w:val="en-GB"/>
        </w:rPr>
        <w:t>.</w:t>
      </w:r>
    </w:p>
    <w:p w14:paraId="3CFD035B" w14:textId="77777777" w:rsidR="00FB784B" w:rsidRPr="00FB784B" w:rsidRDefault="00FB784B">
      <w:pPr>
        <w:numPr>
          <w:ilvl w:val="0"/>
          <w:numId w:val="137"/>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ضعف المتابعة</w:t>
      </w:r>
      <w:r w:rsidRPr="00FB784B">
        <w:rPr>
          <w:rFonts w:ascii="Sakkal Majalla" w:eastAsia="Times New Roman" w:hAnsi="Sakkal Majalla"/>
          <w:b/>
          <w:bCs/>
          <w:color w:val="auto"/>
          <w:sz w:val="36"/>
          <w:szCs w:val="36"/>
          <w:lang w:val="en-GB"/>
        </w:rPr>
        <w:t>.</w:t>
      </w:r>
    </w:p>
    <w:p w14:paraId="51769D0A" w14:textId="77777777" w:rsidR="00FB784B" w:rsidRPr="00FB784B" w:rsidRDefault="00FB784B">
      <w:pPr>
        <w:numPr>
          <w:ilvl w:val="0"/>
          <w:numId w:val="137"/>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المشكلات التقنية</w:t>
      </w:r>
      <w:r w:rsidRPr="00FB784B">
        <w:rPr>
          <w:rFonts w:ascii="Sakkal Majalla" w:eastAsia="Times New Roman" w:hAnsi="Sakkal Majalla"/>
          <w:b/>
          <w:bCs/>
          <w:color w:val="auto"/>
          <w:sz w:val="36"/>
          <w:szCs w:val="36"/>
          <w:lang w:val="en-GB"/>
        </w:rPr>
        <w:t>.</w:t>
      </w:r>
    </w:p>
    <w:p w14:paraId="72A46F0F" w14:textId="77777777" w:rsidR="000866F8" w:rsidRDefault="000866F8" w:rsidP="00FB784B">
      <w:pPr>
        <w:spacing w:after="200" w:line="240" w:lineRule="auto"/>
        <w:rPr>
          <w:rFonts w:ascii="Sakkal Majalla" w:eastAsia="Times New Roman" w:hAnsi="Sakkal Majalla"/>
          <w:b/>
          <w:bCs/>
          <w:color w:val="C00000"/>
          <w:sz w:val="36"/>
          <w:szCs w:val="36"/>
          <w:rtl/>
        </w:rPr>
      </w:pPr>
    </w:p>
    <w:p w14:paraId="69468E62" w14:textId="77777777" w:rsidR="000866F8" w:rsidRDefault="000866F8" w:rsidP="00FB784B">
      <w:pPr>
        <w:spacing w:after="200" w:line="240" w:lineRule="auto"/>
        <w:rPr>
          <w:rFonts w:ascii="Sakkal Majalla" w:eastAsia="Times New Roman" w:hAnsi="Sakkal Majalla"/>
          <w:b/>
          <w:bCs/>
          <w:color w:val="C00000"/>
          <w:sz w:val="36"/>
          <w:szCs w:val="36"/>
          <w:rtl/>
        </w:rPr>
      </w:pPr>
    </w:p>
    <w:p w14:paraId="4E736073" w14:textId="2945792D" w:rsidR="00FB784B" w:rsidRPr="000866F8" w:rsidRDefault="00FB784B" w:rsidP="00FB784B">
      <w:pPr>
        <w:spacing w:after="200" w:line="240" w:lineRule="auto"/>
        <w:rPr>
          <w:rFonts w:ascii="Sakkal Majalla" w:eastAsia="Times New Roman" w:hAnsi="Sakkal Majalla"/>
          <w:b/>
          <w:bCs/>
          <w:color w:val="C00000"/>
          <w:sz w:val="36"/>
          <w:szCs w:val="36"/>
          <w:lang w:val="en-GB"/>
        </w:rPr>
      </w:pPr>
      <w:r w:rsidRPr="000866F8">
        <w:rPr>
          <w:rFonts w:ascii="Sakkal Majalla" w:eastAsia="Times New Roman" w:hAnsi="Sakkal Majalla"/>
          <w:b/>
          <w:bCs/>
          <w:color w:val="C00000"/>
          <w:sz w:val="36"/>
          <w:szCs w:val="36"/>
          <w:rtl/>
        </w:rPr>
        <w:lastRenderedPageBreak/>
        <w:t>استراتيجيات إدارة الاتصال عن بُعد</w:t>
      </w:r>
    </w:p>
    <w:p w14:paraId="3B47F11F"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تحديد قنوات الاتصال</w:t>
      </w:r>
    </w:p>
    <w:p w14:paraId="51FA07D4"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توضيح الوسيلة المناسبة لكل نوع من التواصل</w:t>
      </w:r>
      <w:r w:rsidRPr="00FB784B">
        <w:rPr>
          <w:rFonts w:ascii="Sakkal Majalla" w:eastAsia="Times New Roman" w:hAnsi="Sakkal Majalla"/>
          <w:b/>
          <w:bCs/>
          <w:color w:val="auto"/>
          <w:sz w:val="36"/>
          <w:szCs w:val="36"/>
          <w:lang w:val="en-GB"/>
        </w:rPr>
        <w:t>.</w:t>
      </w:r>
    </w:p>
    <w:p w14:paraId="000B3A7E"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وضع قواعد واضحة</w:t>
      </w:r>
    </w:p>
    <w:p w14:paraId="49CFAB85"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تنظيم أوقات التواصل والاستجابة</w:t>
      </w:r>
      <w:r w:rsidRPr="00FB784B">
        <w:rPr>
          <w:rFonts w:ascii="Sakkal Majalla" w:eastAsia="Times New Roman" w:hAnsi="Sakkal Majalla"/>
          <w:b/>
          <w:bCs/>
          <w:color w:val="auto"/>
          <w:sz w:val="36"/>
          <w:szCs w:val="36"/>
          <w:lang w:val="en-GB"/>
        </w:rPr>
        <w:t>.</w:t>
      </w:r>
    </w:p>
    <w:p w14:paraId="3EF3EC8D"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الاجتماعات الدورية</w:t>
      </w:r>
    </w:p>
    <w:p w14:paraId="2EC6BF8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لضمان المتابعة المستمرة</w:t>
      </w:r>
      <w:r w:rsidRPr="00FB784B">
        <w:rPr>
          <w:rFonts w:ascii="Sakkal Majalla" w:eastAsia="Times New Roman" w:hAnsi="Sakkal Majalla"/>
          <w:b/>
          <w:bCs/>
          <w:color w:val="auto"/>
          <w:sz w:val="36"/>
          <w:szCs w:val="36"/>
          <w:lang w:val="en-GB"/>
        </w:rPr>
        <w:t>.</w:t>
      </w:r>
    </w:p>
    <w:p w14:paraId="19AE83E0"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توثيق المعلومات</w:t>
      </w:r>
    </w:p>
    <w:p w14:paraId="5705D615"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حفظ القرارات والمهام بصورة منظمة</w:t>
      </w:r>
      <w:r w:rsidRPr="00FB784B">
        <w:rPr>
          <w:rFonts w:ascii="Sakkal Majalla" w:eastAsia="Times New Roman" w:hAnsi="Sakkal Majalla"/>
          <w:b/>
          <w:bCs/>
          <w:color w:val="auto"/>
          <w:sz w:val="36"/>
          <w:szCs w:val="36"/>
          <w:lang w:val="en-GB"/>
        </w:rPr>
        <w:t>.</w:t>
      </w:r>
    </w:p>
    <w:p w14:paraId="15F2B5D4"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تعزيز التواصل الإنساني</w:t>
      </w:r>
    </w:p>
    <w:p w14:paraId="1B364376"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الاهتمام بالعلاقات المهنية رغم البعد الجغرافي</w:t>
      </w:r>
      <w:r w:rsidRPr="00FB784B">
        <w:rPr>
          <w:rFonts w:ascii="Sakkal Majalla" w:eastAsia="Times New Roman" w:hAnsi="Sakkal Majalla"/>
          <w:b/>
          <w:bCs/>
          <w:color w:val="auto"/>
          <w:sz w:val="36"/>
          <w:szCs w:val="36"/>
          <w:lang w:val="en-GB"/>
        </w:rPr>
        <w:t>.</w:t>
      </w:r>
    </w:p>
    <w:p w14:paraId="0BC6B740" w14:textId="77777777" w:rsidR="00FB784B" w:rsidRPr="000866F8" w:rsidRDefault="00FB784B" w:rsidP="00FB784B">
      <w:pPr>
        <w:spacing w:after="200" w:line="240" w:lineRule="auto"/>
        <w:rPr>
          <w:rFonts w:ascii="Sakkal Majalla" w:eastAsia="Times New Roman" w:hAnsi="Sakkal Majalla"/>
          <w:b/>
          <w:bCs/>
          <w:color w:val="C00000"/>
          <w:sz w:val="36"/>
          <w:szCs w:val="36"/>
          <w:lang w:val="en-GB"/>
        </w:rPr>
      </w:pPr>
      <w:r w:rsidRPr="000866F8">
        <w:rPr>
          <w:rFonts w:ascii="Sakkal Majalla" w:eastAsia="Times New Roman" w:hAnsi="Sakkal Majalla"/>
          <w:b/>
          <w:bCs/>
          <w:color w:val="C00000"/>
          <w:sz w:val="36"/>
          <w:szCs w:val="36"/>
          <w:rtl/>
        </w:rPr>
        <w:t>مهارات مهمة للاتصال عن بُعد</w:t>
      </w:r>
    </w:p>
    <w:p w14:paraId="6170BA43" w14:textId="77777777" w:rsidR="00FB784B" w:rsidRPr="00FB784B" w:rsidRDefault="00FB784B">
      <w:pPr>
        <w:numPr>
          <w:ilvl w:val="0"/>
          <w:numId w:val="138"/>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إدارة الوقت</w:t>
      </w:r>
      <w:r w:rsidRPr="00FB784B">
        <w:rPr>
          <w:rFonts w:ascii="Sakkal Majalla" w:eastAsia="Times New Roman" w:hAnsi="Sakkal Majalla"/>
          <w:b/>
          <w:bCs/>
          <w:color w:val="auto"/>
          <w:sz w:val="36"/>
          <w:szCs w:val="36"/>
          <w:lang w:val="en-GB"/>
        </w:rPr>
        <w:t>.</w:t>
      </w:r>
    </w:p>
    <w:p w14:paraId="3CA67608" w14:textId="77777777" w:rsidR="00FB784B" w:rsidRPr="00FB784B" w:rsidRDefault="00FB784B">
      <w:pPr>
        <w:numPr>
          <w:ilvl w:val="0"/>
          <w:numId w:val="138"/>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التواصل الكتابي</w:t>
      </w:r>
      <w:r w:rsidRPr="00FB784B">
        <w:rPr>
          <w:rFonts w:ascii="Sakkal Majalla" w:eastAsia="Times New Roman" w:hAnsi="Sakkal Majalla"/>
          <w:b/>
          <w:bCs/>
          <w:color w:val="auto"/>
          <w:sz w:val="36"/>
          <w:szCs w:val="36"/>
          <w:lang w:val="en-GB"/>
        </w:rPr>
        <w:t>.</w:t>
      </w:r>
    </w:p>
    <w:p w14:paraId="590AD4A4" w14:textId="77777777" w:rsidR="00FB784B" w:rsidRPr="00FB784B" w:rsidRDefault="00FB784B">
      <w:pPr>
        <w:numPr>
          <w:ilvl w:val="0"/>
          <w:numId w:val="138"/>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المتابعة</w:t>
      </w:r>
      <w:r w:rsidRPr="00FB784B">
        <w:rPr>
          <w:rFonts w:ascii="Sakkal Majalla" w:eastAsia="Times New Roman" w:hAnsi="Sakkal Majalla"/>
          <w:b/>
          <w:bCs/>
          <w:color w:val="auto"/>
          <w:sz w:val="36"/>
          <w:szCs w:val="36"/>
          <w:lang w:val="en-GB"/>
        </w:rPr>
        <w:t>.</w:t>
      </w:r>
    </w:p>
    <w:p w14:paraId="0F8C7937" w14:textId="77777777" w:rsidR="00FB784B" w:rsidRPr="00FB784B" w:rsidRDefault="00FB784B">
      <w:pPr>
        <w:numPr>
          <w:ilvl w:val="0"/>
          <w:numId w:val="138"/>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التنظيم</w:t>
      </w:r>
      <w:r w:rsidRPr="00FB784B">
        <w:rPr>
          <w:rFonts w:ascii="Sakkal Majalla" w:eastAsia="Times New Roman" w:hAnsi="Sakkal Majalla"/>
          <w:b/>
          <w:bCs/>
          <w:color w:val="auto"/>
          <w:sz w:val="36"/>
          <w:szCs w:val="36"/>
          <w:lang w:val="en-GB"/>
        </w:rPr>
        <w:t>.</w:t>
      </w:r>
    </w:p>
    <w:p w14:paraId="1B12DA18" w14:textId="77777777" w:rsidR="00FB784B" w:rsidRPr="00FB784B" w:rsidRDefault="00FB784B">
      <w:pPr>
        <w:numPr>
          <w:ilvl w:val="0"/>
          <w:numId w:val="138"/>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استخدام التكنولوجيا</w:t>
      </w:r>
      <w:r w:rsidRPr="00FB784B">
        <w:rPr>
          <w:rFonts w:ascii="Sakkal Majalla" w:eastAsia="Times New Roman" w:hAnsi="Sakkal Majalla"/>
          <w:b/>
          <w:bCs/>
          <w:color w:val="auto"/>
          <w:sz w:val="36"/>
          <w:szCs w:val="36"/>
          <w:lang w:val="en-GB"/>
        </w:rPr>
        <w:t>.</w:t>
      </w:r>
    </w:p>
    <w:p w14:paraId="3D459D84" w14:textId="52D13A0A" w:rsidR="00FB784B" w:rsidRDefault="00FB784B" w:rsidP="00FB784B">
      <w:pPr>
        <w:spacing w:after="200" w:line="240" w:lineRule="auto"/>
        <w:rPr>
          <w:rFonts w:ascii="Sakkal Majalla" w:eastAsia="Times New Roman" w:hAnsi="Sakkal Majalla"/>
          <w:b/>
          <w:bCs/>
          <w:color w:val="auto"/>
          <w:sz w:val="36"/>
          <w:szCs w:val="36"/>
          <w:rtl/>
          <w:lang w:val="en-GB"/>
        </w:rPr>
      </w:pPr>
    </w:p>
    <w:p w14:paraId="563080C8" w14:textId="77777777" w:rsidR="000866F8" w:rsidRDefault="000866F8" w:rsidP="00FB784B">
      <w:pPr>
        <w:spacing w:after="200" w:line="240" w:lineRule="auto"/>
        <w:rPr>
          <w:rFonts w:ascii="Sakkal Majalla" w:eastAsia="Times New Roman" w:hAnsi="Sakkal Majalla"/>
          <w:b/>
          <w:bCs/>
          <w:color w:val="auto"/>
          <w:sz w:val="36"/>
          <w:szCs w:val="36"/>
          <w:rtl/>
          <w:lang w:val="en-GB"/>
        </w:rPr>
      </w:pPr>
    </w:p>
    <w:p w14:paraId="506018F2" w14:textId="77777777" w:rsidR="000866F8" w:rsidRDefault="000866F8" w:rsidP="00FB784B">
      <w:pPr>
        <w:spacing w:after="200" w:line="240" w:lineRule="auto"/>
        <w:rPr>
          <w:rFonts w:ascii="Sakkal Majalla" w:eastAsia="Times New Roman" w:hAnsi="Sakkal Majalla"/>
          <w:b/>
          <w:bCs/>
          <w:color w:val="auto"/>
          <w:sz w:val="36"/>
          <w:szCs w:val="36"/>
          <w:rtl/>
          <w:lang w:val="en-GB"/>
        </w:rPr>
      </w:pPr>
    </w:p>
    <w:p w14:paraId="32B89FC7" w14:textId="77777777" w:rsidR="00FB784B" w:rsidRPr="000866F8" w:rsidRDefault="00FB784B" w:rsidP="000866F8">
      <w:pPr>
        <w:spacing w:after="200" w:line="240" w:lineRule="auto"/>
        <w:jc w:val="center"/>
        <w:rPr>
          <w:rFonts w:ascii="Sakkal Majalla" w:eastAsia="Times New Roman" w:hAnsi="Sakkal Majalla"/>
          <w:b/>
          <w:bCs/>
          <w:color w:val="006666"/>
          <w:sz w:val="44"/>
          <w:szCs w:val="44"/>
          <w:lang w:val="en-GB"/>
        </w:rPr>
      </w:pPr>
      <w:r w:rsidRPr="000866F8">
        <w:rPr>
          <w:rFonts w:ascii="Sakkal Majalla" w:eastAsia="Times New Roman" w:hAnsi="Sakkal Majalla"/>
          <w:b/>
          <w:bCs/>
          <w:color w:val="006666"/>
          <w:sz w:val="44"/>
          <w:szCs w:val="44"/>
          <w:rtl/>
        </w:rPr>
        <w:lastRenderedPageBreak/>
        <w:t>خامساً: تجنب أخطاء التواصل الإلكتروني</w:t>
      </w:r>
    </w:p>
    <w:p w14:paraId="6FD6726D"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مقدمة</w:t>
      </w:r>
    </w:p>
    <w:p w14:paraId="10F0B756"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رغم سهولة وسرعة التواصل الإلكتروني، إلا أنه يحمل العديد من المخاطر إذا لم يتم استخدامه بطريقة صحيحة. فالأخطاء البسيطة قد تؤدي إلى سوء فهم أو مشكلات مهنية أو حتى الإضرار بسمعة المؤسسة</w:t>
      </w:r>
      <w:r w:rsidRPr="00FB784B">
        <w:rPr>
          <w:rFonts w:ascii="Sakkal Majalla" w:eastAsia="Times New Roman" w:hAnsi="Sakkal Majalla"/>
          <w:b/>
          <w:bCs/>
          <w:color w:val="auto"/>
          <w:sz w:val="36"/>
          <w:szCs w:val="36"/>
          <w:lang w:val="en-GB"/>
        </w:rPr>
        <w:t>.</w:t>
      </w:r>
    </w:p>
    <w:p w14:paraId="7DB61BE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أهمية تجنب الأخطاء</w:t>
      </w:r>
    </w:p>
    <w:p w14:paraId="4E597FED" w14:textId="77777777" w:rsidR="00FB784B" w:rsidRPr="00FB784B" w:rsidRDefault="00FB784B">
      <w:pPr>
        <w:numPr>
          <w:ilvl w:val="0"/>
          <w:numId w:val="139"/>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تحسين جودة التواصل</w:t>
      </w:r>
      <w:r w:rsidRPr="00FB784B">
        <w:rPr>
          <w:rFonts w:ascii="Sakkal Majalla" w:eastAsia="Times New Roman" w:hAnsi="Sakkal Majalla"/>
          <w:b/>
          <w:bCs/>
          <w:color w:val="auto"/>
          <w:sz w:val="36"/>
          <w:szCs w:val="36"/>
          <w:lang w:val="en-GB"/>
        </w:rPr>
        <w:t>.</w:t>
      </w:r>
    </w:p>
    <w:p w14:paraId="5A8D8F9F" w14:textId="77777777" w:rsidR="00FB784B" w:rsidRPr="00FB784B" w:rsidRDefault="00FB784B">
      <w:pPr>
        <w:numPr>
          <w:ilvl w:val="0"/>
          <w:numId w:val="139"/>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تقليل سوء الفهم</w:t>
      </w:r>
      <w:r w:rsidRPr="00FB784B">
        <w:rPr>
          <w:rFonts w:ascii="Sakkal Majalla" w:eastAsia="Times New Roman" w:hAnsi="Sakkal Majalla"/>
          <w:b/>
          <w:bCs/>
          <w:color w:val="auto"/>
          <w:sz w:val="36"/>
          <w:szCs w:val="36"/>
          <w:lang w:val="en-GB"/>
        </w:rPr>
        <w:t>.</w:t>
      </w:r>
    </w:p>
    <w:p w14:paraId="03CBAF84" w14:textId="77777777" w:rsidR="00FB784B" w:rsidRPr="00FB784B" w:rsidRDefault="00FB784B">
      <w:pPr>
        <w:numPr>
          <w:ilvl w:val="0"/>
          <w:numId w:val="139"/>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تعزيز الاحترافية</w:t>
      </w:r>
      <w:r w:rsidRPr="00FB784B">
        <w:rPr>
          <w:rFonts w:ascii="Sakkal Majalla" w:eastAsia="Times New Roman" w:hAnsi="Sakkal Majalla"/>
          <w:b/>
          <w:bCs/>
          <w:color w:val="auto"/>
          <w:sz w:val="36"/>
          <w:szCs w:val="36"/>
          <w:lang w:val="en-GB"/>
        </w:rPr>
        <w:t>.</w:t>
      </w:r>
    </w:p>
    <w:p w14:paraId="38190BE2" w14:textId="77777777" w:rsidR="00FB784B" w:rsidRPr="00FB784B" w:rsidRDefault="00FB784B">
      <w:pPr>
        <w:numPr>
          <w:ilvl w:val="0"/>
          <w:numId w:val="139"/>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حماية المعلومات</w:t>
      </w:r>
      <w:r w:rsidRPr="00FB784B">
        <w:rPr>
          <w:rFonts w:ascii="Sakkal Majalla" w:eastAsia="Times New Roman" w:hAnsi="Sakkal Majalla"/>
          <w:b/>
          <w:bCs/>
          <w:color w:val="auto"/>
          <w:sz w:val="36"/>
          <w:szCs w:val="36"/>
          <w:lang w:val="en-GB"/>
        </w:rPr>
        <w:t>.</w:t>
      </w:r>
    </w:p>
    <w:p w14:paraId="33E9A808" w14:textId="77777777" w:rsidR="00FB784B" w:rsidRPr="00FB784B" w:rsidRDefault="00FB784B">
      <w:pPr>
        <w:numPr>
          <w:ilvl w:val="0"/>
          <w:numId w:val="139"/>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دعم العلاقات المهنية</w:t>
      </w:r>
      <w:r w:rsidRPr="00FB784B">
        <w:rPr>
          <w:rFonts w:ascii="Sakkal Majalla" w:eastAsia="Times New Roman" w:hAnsi="Sakkal Majalla"/>
          <w:b/>
          <w:bCs/>
          <w:color w:val="auto"/>
          <w:sz w:val="36"/>
          <w:szCs w:val="36"/>
          <w:lang w:val="en-GB"/>
        </w:rPr>
        <w:t>.</w:t>
      </w:r>
    </w:p>
    <w:p w14:paraId="25E006F6" w14:textId="77777777" w:rsidR="00FB784B" w:rsidRPr="000866F8" w:rsidRDefault="00FB784B" w:rsidP="00FB784B">
      <w:pPr>
        <w:spacing w:after="200" w:line="240" w:lineRule="auto"/>
        <w:rPr>
          <w:rFonts w:ascii="Sakkal Majalla" w:eastAsia="Times New Roman" w:hAnsi="Sakkal Majalla"/>
          <w:b/>
          <w:bCs/>
          <w:color w:val="C00000"/>
          <w:sz w:val="36"/>
          <w:szCs w:val="36"/>
          <w:lang w:val="en-GB"/>
        </w:rPr>
      </w:pPr>
      <w:r w:rsidRPr="000866F8">
        <w:rPr>
          <w:rFonts w:ascii="Sakkal Majalla" w:eastAsia="Times New Roman" w:hAnsi="Sakkal Majalla"/>
          <w:b/>
          <w:bCs/>
          <w:color w:val="C00000"/>
          <w:sz w:val="36"/>
          <w:szCs w:val="36"/>
          <w:rtl/>
        </w:rPr>
        <w:t>أبرز أخطاء التواصل الإلكتروني</w:t>
      </w:r>
    </w:p>
    <w:p w14:paraId="1E77CCDB" w14:textId="5AB1C862"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00FB784B" w:rsidRPr="00FB784B">
        <w:rPr>
          <w:rFonts w:ascii="Sakkal Majalla" w:eastAsia="Times New Roman" w:hAnsi="Sakkal Majalla"/>
          <w:b/>
          <w:bCs/>
          <w:color w:val="auto"/>
          <w:sz w:val="36"/>
          <w:szCs w:val="36"/>
          <w:lang w:val="en-GB"/>
        </w:rPr>
        <w:t xml:space="preserve"> </w:t>
      </w:r>
      <w:r w:rsidR="00FB784B" w:rsidRPr="00FB784B">
        <w:rPr>
          <w:rFonts w:ascii="Sakkal Majalla" w:eastAsia="Times New Roman" w:hAnsi="Sakkal Majalla"/>
          <w:b/>
          <w:bCs/>
          <w:color w:val="auto"/>
          <w:sz w:val="36"/>
          <w:szCs w:val="36"/>
          <w:rtl/>
        </w:rPr>
        <w:t>الغموض في الرسائل</w:t>
      </w:r>
    </w:p>
    <w:p w14:paraId="74FABDF4"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إرسال رسائل غير واضحة أو ناقصة</w:t>
      </w:r>
      <w:r w:rsidRPr="00FB784B">
        <w:rPr>
          <w:rFonts w:ascii="Sakkal Majalla" w:eastAsia="Times New Roman" w:hAnsi="Sakkal Majalla"/>
          <w:b/>
          <w:bCs/>
          <w:color w:val="auto"/>
          <w:sz w:val="36"/>
          <w:szCs w:val="36"/>
          <w:lang w:val="en-GB"/>
        </w:rPr>
        <w:t>.</w:t>
      </w:r>
    </w:p>
    <w:p w14:paraId="52563605" w14:textId="657B01B0"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00FB784B" w:rsidRPr="00FB784B">
        <w:rPr>
          <w:rFonts w:ascii="Sakkal Majalla" w:eastAsia="Times New Roman" w:hAnsi="Sakkal Majalla"/>
          <w:b/>
          <w:bCs/>
          <w:color w:val="auto"/>
          <w:sz w:val="36"/>
          <w:szCs w:val="36"/>
          <w:lang w:val="en-GB"/>
        </w:rPr>
        <w:t xml:space="preserve"> </w:t>
      </w:r>
      <w:r w:rsidR="00FB784B" w:rsidRPr="00FB784B">
        <w:rPr>
          <w:rFonts w:ascii="Sakkal Majalla" w:eastAsia="Times New Roman" w:hAnsi="Sakkal Majalla"/>
          <w:b/>
          <w:bCs/>
          <w:color w:val="auto"/>
          <w:sz w:val="36"/>
          <w:szCs w:val="36"/>
          <w:rtl/>
        </w:rPr>
        <w:t>الأخطاء اللغوية والإملائية</w:t>
      </w:r>
    </w:p>
    <w:p w14:paraId="50634BBC"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تؤثر على الاحترافية والمصداقية</w:t>
      </w:r>
      <w:r w:rsidRPr="00FB784B">
        <w:rPr>
          <w:rFonts w:ascii="Sakkal Majalla" w:eastAsia="Times New Roman" w:hAnsi="Sakkal Majalla"/>
          <w:b/>
          <w:bCs/>
          <w:color w:val="auto"/>
          <w:sz w:val="36"/>
          <w:szCs w:val="36"/>
          <w:lang w:val="en-GB"/>
        </w:rPr>
        <w:t>.</w:t>
      </w:r>
    </w:p>
    <w:p w14:paraId="0C5D570C" w14:textId="6F1225BB"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00FB784B" w:rsidRPr="00FB784B">
        <w:rPr>
          <w:rFonts w:ascii="Sakkal Majalla" w:eastAsia="Times New Roman" w:hAnsi="Sakkal Majalla"/>
          <w:b/>
          <w:bCs/>
          <w:color w:val="auto"/>
          <w:sz w:val="36"/>
          <w:szCs w:val="36"/>
          <w:lang w:val="en-GB"/>
        </w:rPr>
        <w:t xml:space="preserve"> </w:t>
      </w:r>
      <w:r w:rsidR="00FB784B" w:rsidRPr="00FB784B">
        <w:rPr>
          <w:rFonts w:ascii="Sakkal Majalla" w:eastAsia="Times New Roman" w:hAnsi="Sakkal Majalla"/>
          <w:b/>
          <w:bCs/>
          <w:color w:val="auto"/>
          <w:sz w:val="36"/>
          <w:szCs w:val="36"/>
          <w:rtl/>
        </w:rPr>
        <w:t>التأخير في الرد</w:t>
      </w:r>
    </w:p>
    <w:p w14:paraId="73E1227A"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قد يسبب تعطيل الأعمال</w:t>
      </w:r>
      <w:r w:rsidRPr="00FB784B">
        <w:rPr>
          <w:rFonts w:ascii="Sakkal Majalla" w:eastAsia="Times New Roman" w:hAnsi="Sakkal Majalla"/>
          <w:b/>
          <w:bCs/>
          <w:color w:val="auto"/>
          <w:sz w:val="36"/>
          <w:szCs w:val="36"/>
          <w:lang w:val="en-GB"/>
        </w:rPr>
        <w:t>.</w:t>
      </w:r>
    </w:p>
    <w:p w14:paraId="1EF4883A" w14:textId="58256337"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00FB784B" w:rsidRPr="00FB784B">
        <w:rPr>
          <w:rFonts w:ascii="Sakkal Majalla" w:eastAsia="Times New Roman" w:hAnsi="Sakkal Majalla"/>
          <w:b/>
          <w:bCs/>
          <w:color w:val="auto"/>
          <w:sz w:val="36"/>
          <w:szCs w:val="36"/>
          <w:lang w:val="en-GB"/>
        </w:rPr>
        <w:t xml:space="preserve"> </w:t>
      </w:r>
      <w:r w:rsidR="00FB784B" w:rsidRPr="00FB784B">
        <w:rPr>
          <w:rFonts w:ascii="Sakkal Majalla" w:eastAsia="Times New Roman" w:hAnsi="Sakkal Majalla"/>
          <w:b/>
          <w:bCs/>
          <w:color w:val="auto"/>
          <w:sz w:val="36"/>
          <w:szCs w:val="36"/>
          <w:rtl/>
        </w:rPr>
        <w:t>استخدام نبرة غير مناسبة</w:t>
      </w:r>
    </w:p>
    <w:p w14:paraId="261ACDBF"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بعض العبارات قد تُفهم بصورة سلبية</w:t>
      </w:r>
      <w:r w:rsidRPr="00FB784B">
        <w:rPr>
          <w:rFonts w:ascii="Sakkal Majalla" w:eastAsia="Times New Roman" w:hAnsi="Sakkal Majalla"/>
          <w:b/>
          <w:bCs/>
          <w:color w:val="auto"/>
          <w:sz w:val="36"/>
          <w:szCs w:val="36"/>
          <w:lang w:val="en-GB"/>
        </w:rPr>
        <w:t>.</w:t>
      </w:r>
    </w:p>
    <w:p w14:paraId="6D53E676" w14:textId="3B669DBD"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lastRenderedPageBreak/>
        <w:t>5.</w:t>
      </w:r>
      <w:r w:rsidR="00FB784B" w:rsidRPr="00FB784B">
        <w:rPr>
          <w:rFonts w:ascii="Sakkal Majalla" w:eastAsia="Times New Roman" w:hAnsi="Sakkal Majalla"/>
          <w:b/>
          <w:bCs/>
          <w:color w:val="auto"/>
          <w:sz w:val="36"/>
          <w:szCs w:val="36"/>
          <w:rtl/>
        </w:rPr>
        <w:t>الإفراط في استخدام النسخ للجميع</w:t>
      </w:r>
      <w:r w:rsidR="00FB784B" w:rsidRPr="00FB784B">
        <w:rPr>
          <w:rFonts w:ascii="Sakkal Majalla" w:eastAsia="Times New Roman" w:hAnsi="Sakkal Majalla"/>
          <w:b/>
          <w:bCs/>
          <w:color w:val="auto"/>
          <w:sz w:val="36"/>
          <w:szCs w:val="36"/>
          <w:lang w:val="en-GB"/>
        </w:rPr>
        <w:t xml:space="preserve"> (CC)</w:t>
      </w:r>
    </w:p>
    <w:p w14:paraId="46BD210C"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يؤدي إلى إزعاج الآخرين وزيادة الرسائل غير الضرورية</w:t>
      </w:r>
      <w:r w:rsidRPr="00FB784B">
        <w:rPr>
          <w:rFonts w:ascii="Sakkal Majalla" w:eastAsia="Times New Roman" w:hAnsi="Sakkal Majalla"/>
          <w:b/>
          <w:bCs/>
          <w:color w:val="auto"/>
          <w:sz w:val="36"/>
          <w:szCs w:val="36"/>
          <w:lang w:val="en-GB"/>
        </w:rPr>
        <w:t>.</w:t>
      </w:r>
    </w:p>
    <w:p w14:paraId="60A99DA7" w14:textId="5D678D2D"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6.</w:t>
      </w:r>
      <w:r w:rsidR="00FB784B" w:rsidRPr="00FB784B">
        <w:rPr>
          <w:rFonts w:ascii="Sakkal Majalla" w:eastAsia="Times New Roman" w:hAnsi="Sakkal Majalla"/>
          <w:b/>
          <w:bCs/>
          <w:color w:val="auto"/>
          <w:sz w:val="36"/>
          <w:szCs w:val="36"/>
          <w:lang w:val="en-GB"/>
        </w:rPr>
        <w:t xml:space="preserve"> </w:t>
      </w:r>
      <w:r w:rsidR="00FB784B" w:rsidRPr="00FB784B">
        <w:rPr>
          <w:rFonts w:ascii="Sakkal Majalla" w:eastAsia="Times New Roman" w:hAnsi="Sakkal Majalla"/>
          <w:b/>
          <w:bCs/>
          <w:color w:val="auto"/>
          <w:sz w:val="36"/>
          <w:szCs w:val="36"/>
          <w:rtl/>
        </w:rPr>
        <w:t>إرسال معلومات غير دقيقة</w:t>
      </w:r>
    </w:p>
    <w:p w14:paraId="6611F6C4"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قد يؤدي إلى اتخاذ قرارات خاطئة</w:t>
      </w:r>
      <w:r w:rsidRPr="00FB784B">
        <w:rPr>
          <w:rFonts w:ascii="Sakkal Majalla" w:eastAsia="Times New Roman" w:hAnsi="Sakkal Majalla"/>
          <w:b/>
          <w:bCs/>
          <w:color w:val="auto"/>
          <w:sz w:val="36"/>
          <w:szCs w:val="36"/>
          <w:lang w:val="en-GB"/>
        </w:rPr>
        <w:t>.</w:t>
      </w:r>
    </w:p>
    <w:p w14:paraId="5A34BB02" w14:textId="46E6F5F3"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7.</w:t>
      </w:r>
      <w:r w:rsidR="00FB784B" w:rsidRPr="00FB784B">
        <w:rPr>
          <w:rFonts w:ascii="Sakkal Majalla" w:eastAsia="Times New Roman" w:hAnsi="Sakkal Majalla"/>
          <w:b/>
          <w:bCs/>
          <w:color w:val="auto"/>
          <w:sz w:val="36"/>
          <w:szCs w:val="36"/>
          <w:lang w:val="en-GB"/>
        </w:rPr>
        <w:t xml:space="preserve"> </w:t>
      </w:r>
      <w:r w:rsidR="00FB784B" w:rsidRPr="00FB784B">
        <w:rPr>
          <w:rFonts w:ascii="Sakkal Majalla" w:eastAsia="Times New Roman" w:hAnsi="Sakkal Majalla"/>
          <w:b/>
          <w:bCs/>
          <w:color w:val="auto"/>
          <w:sz w:val="36"/>
          <w:szCs w:val="36"/>
          <w:rtl/>
        </w:rPr>
        <w:t>نسيان المرفقات</w:t>
      </w:r>
    </w:p>
    <w:p w14:paraId="33F7149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من أكثر الأخطاء شيوعًا في البريد الإلكتروني</w:t>
      </w:r>
      <w:r w:rsidRPr="00FB784B">
        <w:rPr>
          <w:rFonts w:ascii="Sakkal Majalla" w:eastAsia="Times New Roman" w:hAnsi="Sakkal Majalla"/>
          <w:b/>
          <w:bCs/>
          <w:color w:val="auto"/>
          <w:sz w:val="36"/>
          <w:szCs w:val="36"/>
          <w:lang w:val="en-GB"/>
        </w:rPr>
        <w:t>.</w:t>
      </w:r>
    </w:p>
    <w:p w14:paraId="28DDCF08" w14:textId="39A3842C"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8.</w:t>
      </w:r>
      <w:r w:rsidR="00FB784B" w:rsidRPr="00FB784B">
        <w:rPr>
          <w:rFonts w:ascii="Sakkal Majalla" w:eastAsia="Times New Roman" w:hAnsi="Sakkal Majalla"/>
          <w:b/>
          <w:bCs/>
          <w:color w:val="auto"/>
          <w:sz w:val="36"/>
          <w:szCs w:val="36"/>
          <w:lang w:val="en-GB"/>
        </w:rPr>
        <w:t xml:space="preserve"> </w:t>
      </w:r>
      <w:r w:rsidR="00FB784B" w:rsidRPr="00FB784B">
        <w:rPr>
          <w:rFonts w:ascii="Sakkal Majalla" w:eastAsia="Times New Roman" w:hAnsi="Sakkal Majalla"/>
          <w:b/>
          <w:bCs/>
          <w:color w:val="auto"/>
          <w:sz w:val="36"/>
          <w:szCs w:val="36"/>
          <w:rtl/>
        </w:rPr>
        <w:t>مشاركة معلومات سرية</w:t>
      </w:r>
    </w:p>
    <w:p w14:paraId="605C2824"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قد يسبب أضرارًا قانونية أو تنظيمية</w:t>
      </w:r>
      <w:r w:rsidRPr="00FB784B">
        <w:rPr>
          <w:rFonts w:ascii="Sakkal Majalla" w:eastAsia="Times New Roman" w:hAnsi="Sakkal Majalla"/>
          <w:b/>
          <w:bCs/>
          <w:color w:val="auto"/>
          <w:sz w:val="36"/>
          <w:szCs w:val="36"/>
          <w:lang w:val="en-GB"/>
        </w:rPr>
        <w:t>.</w:t>
      </w:r>
    </w:p>
    <w:p w14:paraId="4A7CDCCC" w14:textId="5346592A"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9.</w:t>
      </w:r>
      <w:r w:rsidR="00FB784B" w:rsidRPr="00FB784B">
        <w:rPr>
          <w:rFonts w:ascii="Sakkal Majalla" w:eastAsia="Times New Roman" w:hAnsi="Sakkal Majalla"/>
          <w:b/>
          <w:bCs/>
          <w:color w:val="auto"/>
          <w:sz w:val="36"/>
          <w:szCs w:val="36"/>
          <w:lang w:val="en-GB"/>
        </w:rPr>
        <w:t xml:space="preserve"> </w:t>
      </w:r>
      <w:r w:rsidR="00FB784B" w:rsidRPr="00FB784B">
        <w:rPr>
          <w:rFonts w:ascii="Sakkal Majalla" w:eastAsia="Times New Roman" w:hAnsi="Sakkal Majalla"/>
          <w:b/>
          <w:bCs/>
          <w:color w:val="auto"/>
          <w:sz w:val="36"/>
          <w:szCs w:val="36"/>
          <w:rtl/>
        </w:rPr>
        <w:t>الرد أثناء الانفعال</w:t>
      </w:r>
    </w:p>
    <w:p w14:paraId="332F514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الرسائل المكتوبة أثناء الغضب غالبًا تسبب مشكلات كبيرة</w:t>
      </w:r>
      <w:r w:rsidRPr="00FB784B">
        <w:rPr>
          <w:rFonts w:ascii="Sakkal Majalla" w:eastAsia="Times New Roman" w:hAnsi="Sakkal Majalla"/>
          <w:b/>
          <w:bCs/>
          <w:color w:val="auto"/>
          <w:sz w:val="36"/>
          <w:szCs w:val="36"/>
          <w:lang w:val="en-GB"/>
        </w:rPr>
        <w:t>.</w:t>
      </w:r>
    </w:p>
    <w:p w14:paraId="394E0276" w14:textId="0A076626"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10.</w:t>
      </w:r>
      <w:r w:rsidR="00FB784B" w:rsidRPr="00FB784B">
        <w:rPr>
          <w:rFonts w:ascii="Sakkal Majalla" w:eastAsia="Times New Roman" w:hAnsi="Sakkal Majalla"/>
          <w:b/>
          <w:bCs/>
          <w:color w:val="auto"/>
          <w:sz w:val="36"/>
          <w:szCs w:val="36"/>
          <w:rtl/>
        </w:rPr>
        <w:t>عدم مراجعة الرسالة قبل الإرسال</w:t>
      </w:r>
    </w:p>
    <w:p w14:paraId="00C13167"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قد يؤدي إلى أخطاء محرجة أو مؤثرة</w:t>
      </w:r>
      <w:r w:rsidRPr="00FB784B">
        <w:rPr>
          <w:rFonts w:ascii="Sakkal Majalla" w:eastAsia="Times New Roman" w:hAnsi="Sakkal Majalla"/>
          <w:b/>
          <w:bCs/>
          <w:color w:val="auto"/>
          <w:sz w:val="36"/>
          <w:szCs w:val="36"/>
          <w:lang w:val="en-GB"/>
        </w:rPr>
        <w:t>.</w:t>
      </w:r>
    </w:p>
    <w:p w14:paraId="0E90E94E" w14:textId="77777777" w:rsidR="00FB784B" w:rsidRPr="000866F8" w:rsidRDefault="00FB784B" w:rsidP="00FB784B">
      <w:pPr>
        <w:spacing w:after="200" w:line="240" w:lineRule="auto"/>
        <w:rPr>
          <w:rFonts w:ascii="Sakkal Majalla" w:eastAsia="Times New Roman" w:hAnsi="Sakkal Majalla"/>
          <w:b/>
          <w:bCs/>
          <w:color w:val="C00000"/>
          <w:sz w:val="36"/>
          <w:szCs w:val="36"/>
          <w:lang w:val="en-GB"/>
        </w:rPr>
      </w:pPr>
      <w:r w:rsidRPr="000866F8">
        <w:rPr>
          <w:rFonts w:ascii="Sakkal Majalla" w:eastAsia="Times New Roman" w:hAnsi="Sakkal Majalla"/>
          <w:b/>
          <w:bCs/>
          <w:color w:val="C00000"/>
          <w:sz w:val="36"/>
          <w:szCs w:val="36"/>
          <w:rtl/>
        </w:rPr>
        <w:t>خطوات تجنب الأخطاء</w:t>
      </w:r>
    </w:p>
    <w:p w14:paraId="6853013E"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المراجعة قبل الإرسال</w:t>
      </w:r>
    </w:p>
    <w:p w14:paraId="53639DCC"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التأكد من</w:t>
      </w:r>
      <w:r w:rsidRPr="00FB784B">
        <w:rPr>
          <w:rFonts w:ascii="Sakkal Majalla" w:eastAsia="Times New Roman" w:hAnsi="Sakkal Majalla"/>
          <w:b/>
          <w:bCs/>
          <w:color w:val="auto"/>
          <w:sz w:val="36"/>
          <w:szCs w:val="36"/>
          <w:lang w:val="en-GB"/>
        </w:rPr>
        <w:t>:</w:t>
      </w:r>
    </w:p>
    <w:p w14:paraId="2FA97D6B" w14:textId="77777777" w:rsidR="00FB784B" w:rsidRPr="00FB784B" w:rsidRDefault="00FB784B">
      <w:pPr>
        <w:numPr>
          <w:ilvl w:val="0"/>
          <w:numId w:val="140"/>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المحتوى</w:t>
      </w:r>
      <w:r w:rsidRPr="00FB784B">
        <w:rPr>
          <w:rFonts w:ascii="Sakkal Majalla" w:eastAsia="Times New Roman" w:hAnsi="Sakkal Majalla"/>
          <w:b/>
          <w:bCs/>
          <w:color w:val="auto"/>
          <w:sz w:val="36"/>
          <w:szCs w:val="36"/>
          <w:lang w:val="en-GB"/>
        </w:rPr>
        <w:t>.</w:t>
      </w:r>
    </w:p>
    <w:p w14:paraId="143D3157" w14:textId="77777777" w:rsidR="00FB784B" w:rsidRPr="00FB784B" w:rsidRDefault="00FB784B">
      <w:pPr>
        <w:numPr>
          <w:ilvl w:val="0"/>
          <w:numId w:val="140"/>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الأسماء</w:t>
      </w:r>
      <w:r w:rsidRPr="00FB784B">
        <w:rPr>
          <w:rFonts w:ascii="Sakkal Majalla" w:eastAsia="Times New Roman" w:hAnsi="Sakkal Majalla"/>
          <w:b/>
          <w:bCs/>
          <w:color w:val="auto"/>
          <w:sz w:val="36"/>
          <w:szCs w:val="36"/>
          <w:lang w:val="en-GB"/>
        </w:rPr>
        <w:t>.</w:t>
      </w:r>
    </w:p>
    <w:p w14:paraId="0A9A8451" w14:textId="77777777" w:rsidR="00FB784B" w:rsidRPr="00FB784B" w:rsidRDefault="00FB784B">
      <w:pPr>
        <w:numPr>
          <w:ilvl w:val="0"/>
          <w:numId w:val="140"/>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المرفقات</w:t>
      </w:r>
      <w:r w:rsidRPr="00FB784B">
        <w:rPr>
          <w:rFonts w:ascii="Sakkal Majalla" w:eastAsia="Times New Roman" w:hAnsi="Sakkal Majalla"/>
          <w:b/>
          <w:bCs/>
          <w:color w:val="auto"/>
          <w:sz w:val="36"/>
          <w:szCs w:val="36"/>
          <w:lang w:val="en-GB"/>
        </w:rPr>
        <w:t>.</w:t>
      </w:r>
    </w:p>
    <w:p w14:paraId="64D2C342" w14:textId="77777777" w:rsidR="00FB784B" w:rsidRPr="00FB784B" w:rsidRDefault="00FB784B">
      <w:pPr>
        <w:numPr>
          <w:ilvl w:val="0"/>
          <w:numId w:val="140"/>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المستلمين</w:t>
      </w:r>
      <w:r w:rsidRPr="00FB784B">
        <w:rPr>
          <w:rFonts w:ascii="Sakkal Majalla" w:eastAsia="Times New Roman" w:hAnsi="Sakkal Majalla"/>
          <w:b/>
          <w:bCs/>
          <w:color w:val="auto"/>
          <w:sz w:val="36"/>
          <w:szCs w:val="36"/>
          <w:lang w:val="en-GB"/>
        </w:rPr>
        <w:t>.</w:t>
      </w:r>
    </w:p>
    <w:p w14:paraId="1B2F2AD9" w14:textId="77777777" w:rsidR="000866F8" w:rsidRDefault="000866F8" w:rsidP="00FB784B">
      <w:pPr>
        <w:spacing w:after="200" w:line="240" w:lineRule="auto"/>
        <w:rPr>
          <w:rFonts w:ascii="Sakkal Majalla" w:eastAsia="Times New Roman" w:hAnsi="Sakkal Majalla"/>
          <w:b/>
          <w:bCs/>
          <w:color w:val="auto"/>
          <w:sz w:val="36"/>
          <w:szCs w:val="36"/>
          <w:rtl/>
        </w:rPr>
      </w:pPr>
    </w:p>
    <w:p w14:paraId="04999EC9" w14:textId="58E66EA2"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lastRenderedPageBreak/>
        <w:t>التفكير قبل الكتابة</w:t>
      </w:r>
    </w:p>
    <w:p w14:paraId="146D3666"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اختيار الكلمات المناسبة</w:t>
      </w:r>
      <w:r w:rsidRPr="00FB784B">
        <w:rPr>
          <w:rFonts w:ascii="Sakkal Majalla" w:eastAsia="Times New Roman" w:hAnsi="Sakkal Majalla"/>
          <w:b/>
          <w:bCs/>
          <w:color w:val="auto"/>
          <w:sz w:val="36"/>
          <w:szCs w:val="36"/>
          <w:lang w:val="en-GB"/>
        </w:rPr>
        <w:t>.</w:t>
      </w:r>
    </w:p>
    <w:p w14:paraId="3CCCB56E"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استخدام لغة واضحة</w:t>
      </w:r>
    </w:p>
    <w:p w14:paraId="145916A7"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تجنب العبارات المبهمة</w:t>
      </w:r>
      <w:r w:rsidRPr="00FB784B">
        <w:rPr>
          <w:rFonts w:ascii="Sakkal Majalla" w:eastAsia="Times New Roman" w:hAnsi="Sakkal Majalla"/>
          <w:b/>
          <w:bCs/>
          <w:color w:val="auto"/>
          <w:sz w:val="36"/>
          <w:szCs w:val="36"/>
          <w:lang w:val="en-GB"/>
        </w:rPr>
        <w:t>.</w:t>
      </w:r>
    </w:p>
    <w:p w14:paraId="38C6C867"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المحافظة على المهنية</w:t>
      </w:r>
    </w:p>
    <w:p w14:paraId="3D02F90D"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في جميع الرسائل والمنصات</w:t>
      </w:r>
      <w:r w:rsidRPr="00FB784B">
        <w:rPr>
          <w:rFonts w:ascii="Sakkal Majalla" w:eastAsia="Times New Roman" w:hAnsi="Sakkal Majalla"/>
          <w:b/>
          <w:bCs/>
          <w:color w:val="auto"/>
          <w:sz w:val="36"/>
          <w:szCs w:val="36"/>
          <w:lang w:val="en-GB"/>
        </w:rPr>
        <w:t>.</w:t>
      </w:r>
    </w:p>
    <w:p w14:paraId="36193533"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حماية المعلومات</w:t>
      </w:r>
    </w:p>
    <w:p w14:paraId="001AB854"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الالتزام بسياسات السرية والأمن المعلوماتي</w:t>
      </w:r>
      <w:r w:rsidRPr="00FB784B">
        <w:rPr>
          <w:rFonts w:ascii="Sakkal Majalla" w:eastAsia="Times New Roman" w:hAnsi="Sakkal Majalla"/>
          <w:b/>
          <w:bCs/>
          <w:color w:val="auto"/>
          <w:sz w:val="36"/>
          <w:szCs w:val="36"/>
          <w:lang w:val="en-GB"/>
        </w:rPr>
        <w:t>.</w:t>
      </w:r>
    </w:p>
    <w:p w14:paraId="62543742" w14:textId="77777777" w:rsidR="003D08BA" w:rsidRPr="00FB784B" w:rsidRDefault="003D08BA" w:rsidP="00E32711">
      <w:pPr>
        <w:spacing w:after="200"/>
        <w:rPr>
          <w:rFonts w:ascii="Sakkal Majalla" w:eastAsia="Times New Roman" w:hAnsi="Sakkal Majalla"/>
          <w:b/>
          <w:bCs/>
          <w:color w:val="auto"/>
          <w:sz w:val="48"/>
          <w:szCs w:val="36"/>
          <w:rtl/>
          <w:lang w:val="en-GB"/>
        </w:rPr>
      </w:pPr>
    </w:p>
    <w:p w14:paraId="406FCAF9" w14:textId="77777777" w:rsidR="003D08BA" w:rsidRDefault="003D08BA" w:rsidP="00E32711">
      <w:pPr>
        <w:spacing w:after="200"/>
        <w:rPr>
          <w:rFonts w:ascii="Sakkal Majalla" w:eastAsia="Times New Roman" w:hAnsi="Sakkal Majalla"/>
          <w:b/>
          <w:bCs/>
          <w:color w:val="auto"/>
          <w:sz w:val="48"/>
          <w:szCs w:val="36"/>
          <w:rtl/>
        </w:rPr>
      </w:pPr>
    </w:p>
    <w:p w14:paraId="4224EBEC" w14:textId="77777777" w:rsidR="003D08BA" w:rsidRDefault="003D08BA" w:rsidP="00E32711">
      <w:pPr>
        <w:spacing w:after="200"/>
        <w:rPr>
          <w:rFonts w:ascii="Sakkal Majalla" w:eastAsia="Times New Roman" w:hAnsi="Sakkal Majalla"/>
          <w:b/>
          <w:bCs/>
          <w:color w:val="auto"/>
          <w:sz w:val="48"/>
          <w:szCs w:val="36"/>
          <w:rtl/>
        </w:rPr>
      </w:pPr>
    </w:p>
    <w:p w14:paraId="29F8CF51" w14:textId="77777777" w:rsidR="003D08BA" w:rsidRDefault="003D08BA" w:rsidP="00E32711">
      <w:pPr>
        <w:spacing w:after="200"/>
        <w:rPr>
          <w:rFonts w:ascii="Sakkal Majalla" w:eastAsia="Times New Roman" w:hAnsi="Sakkal Majalla"/>
          <w:b/>
          <w:bCs/>
          <w:color w:val="auto"/>
          <w:sz w:val="48"/>
          <w:szCs w:val="36"/>
          <w:rtl/>
        </w:rPr>
      </w:pPr>
    </w:p>
    <w:p w14:paraId="3C45D0A3" w14:textId="77777777" w:rsidR="003D08BA" w:rsidRDefault="003D08BA" w:rsidP="00E32711">
      <w:pPr>
        <w:spacing w:after="200"/>
        <w:rPr>
          <w:rFonts w:ascii="Sakkal Majalla" w:eastAsia="Times New Roman" w:hAnsi="Sakkal Majalla"/>
          <w:b/>
          <w:bCs/>
          <w:color w:val="auto"/>
          <w:sz w:val="48"/>
          <w:szCs w:val="36"/>
          <w:rtl/>
        </w:rPr>
      </w:pPr>
    </w:p>
    <w:p w14:paraId="0E3BFD7C" w14:textId="77777777" w:rsidR="003D08BA" w:rsidRDefault="003D08BA" w:rsidP="00E32711">
      <w:pPr>
        <w:spacing w:after="200"/>
        <w:rPr>
          <w:rFonts w:ascii="Sakkal Majalla" w:eastAsia="Times New Roman" w:hAnsi="Sakkal Majalla"/>
          <w:b/>
          <w:bCs/>
          <w:color w:val="auto"/>
          <w:sz w:val="48"/>
          <w:szCs w:val="36"/>
          <w:rtl/>
        </w:rPr>
      </w:pPr>
    </w:p>
    <w:p w14:paraId="54B76BDA" w14:textId="77777777" w:rsidR="003D08BA" w:rsidRDefault="003D08BA" w:rsidP="00E32711">
      <w:pPr>
        <w:spacing w:after="200"/>
        <w:rPr>
          <w:rFonts w:ascii="Sakkal Majalla" w:eastAsia="Times New Roman" w:hAnsi="Sakkal Majalla"/>
          <w:b/>
          <w:bCs/>
          <w:color w:val="auto"/>
          <w:sz w:val="48"/>
          <w:szCs w:val="36"/>
          <w:rtl/>
        </w:rPr>
      </w:pPr>
    </w:p>
    <w:p w14:paraId="7DF30EF9" w14:textId="77777777" w:rsidR="003D08BA" w:rsidRDefault="003D08BA" w:rsidP="00E32711">
      <w:pPr>
        <w:spacing w:after="200"/>
        <w:rPr>
          <w:rFonts w:ascii="Sakkal Majalla" w:eastAsia="Times New Roman" w:hAnsi="Sakkal Majalla"/>
          <w:b/>
          <w:bCs/>
          <w:color w:val="auto"/>
          <w:sz w:val="48"/>
          <w:szCs w:val="36"/>
          <w:rtl/>
        </w:rPr>
      </w:pPr>
    </w:p>
    <w:p w14:paraId="3D3F5EB5" w14:textId="77777777" w:rsidR="003D08BA" w:rsidRDefault="003D08BA" w:rsidP="00E32711">
      <w:pPr>
        <w:spacing w:after="200"/>
        <w:rPr>
          <w:rFonts w:ascii="Sakkal Majalla" w:eastAsia="Times New Roman" w:hAnsi="Sakkal Majalla"/>
          <w:b/>
          <w:bCs/>
          <w:color w:val="auto"/>
          <w:sz w:val="48"/>
          <w:szCs w:val="36"/>
          <w:rtl/>
        </w:rPr>
      </w:pPr>
    </w:p>
    <w:p w14:paraId="69EB0EB2" w14:textId="77777777" w:rsidR="003D08BA" w:rsidRDefault="003D08BA" w:rsidP="00E32711">
      <w:pPr>
        <w:spacing w:after="200"/>
        <w:rPr>
          <w:rFonts w:ascii="Sakkal Majalla" w:eastAsia="Times New Roman" w:hAnsi="Sakkal Majalla"/>
          <w:b/>
          <w:bCs/>
          <w:color w:val="auto"/>
          <w:sz w:val="48"/>
          <w:szCs w:val="36"/>
          <w:rtl/>
        </w:rPr>
      </w:pPr>
    </w:p>
    <w:p w14:paraId="01318E41" w14:textId="77777777" w:rsidR="003D08BA" w:rsidRDefault="003D08BA" w:rsidP="00E32711">
      <w:pPr>
        <w:spacing w:after="200"/>
        <w:rPr>
          <w:rFonts w:ascii="Sakkal Majalla" w:eastAsia="Times New Roman" w:hAnsi="Sakkal Majalla"/>
          <w:b/>
          <w:bCs/>
          <w:color w:val="auto"/>
          <w:sz w:val="48"/>
          <w:szCs w:val="36"/>
          <w:rtl/>
        </w:rPr>
      </w:pPr>
    </w:p>
    <w:p w14:paraId="404E3CEC" w14:textId="2D7861C7" w:rsidR="003D08BA" w:rsidRDefault="00BD7A76" w:rsidP="00E32711">
      <w:pPr>
        <w:spacing w:after="200"/>
        <w:rPr>
          <w:rFonts w:ascii="Sakkal Majalla" w:eastAsia="Times New Roman" w:hAnsi="Sakkal Majalla"/>
          <w:b/>
          <w:bCs/>
          <w:color w:val="auto"/>
          <w:sz w:val="48"/>
          <w:szCs w:val="36"/>
          <w:rtl/>
        </w:rPr>
      </w:pPr>
      <w:r w:rsidRPr="00BD7A76">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32128" behindDoc="0" locked="0" layoutInCell="1" allowOverlap="1" wp14:anchorId="7E4BEAED" wp14:editId="077F7AE5">
                <wp:simplePos x="0" y="0"/>
                <wp:positionH relativeFrom="page">
                  <wp:align>left</wp:align>
                </wp:positionH>
                <wp:positionV relativeFrom="paragraph">
                  <wp:posOffset>-190500</wp:posOffset>
                </wp:positionV>
                <wp:extent cx="7496262" cy="9724208"/>
                <wp:effectExtent l="0" t="0" r="0" b="0"/>
                <wp:wrapNone/>
                <wp:docPr id="218386787" name="Group 522"/>
                <wp:cNvGraphicFramePr/>
                <a:graphic xmlns:a="http://schemas.openxmlformats.org/drawingml/2006/main">
                  <a:graphicData uri="http://schemas.microsoft.com/office/word/2010/wordprocessingGroup">
                    <wpg:wgp>
                      <wpg:cNvGrpSpPr/>
                      <wpg:grpSpPr>
                        <a:xfrm>
                          <a:off x="0" y="0"/>
                          <a:ext cx="7496262" cy="9724208"/>
                          <a:chOff x="-924948" y="-65858"/>
                          <a:chExt cx="7496262" cy="9724208"/>
                        </a:xfrm>
                      </wpg:grpSpPr>
                      <wpg:grpSp>
                        <wpg:cNvPr id="29080650" name="Group 29080650"/>
                        <wpg:cNvGrpSpPr/>
                        <wpg:grpSpPr>
                          <a:xfrm>
                            <a:off x="-924948" y="-65858"/>
                            <a:ext cx="7496262" cy="9724208"/>
                            <a:chOff x="-1334538" y="-370658"/>
                            <a:chExt cx="7496384" cy="9724208"/>
                          </a:xfrm>
                        </wpg:grpSpPr>
                        <wpg:grpSp>
                          <wpg:cNvPr id="879563913" name="Group 879563913"/>
                          <wpg:cNvGrpSpPr/>
                          <wpg:grpSpPr>
                            <a:xfrm>
                              <a:off x="-1334538" y="2571750"/>
                              <a:ext cx="7030588" cy="6781800"/>
                              <a:chOff x="-1496485" y="0"/>
                              <a:chExt cx="7030681" cy="6782280"/>
                            </a:xfrm>
                          </wpg:grpSpPr>
                          <wpg:grpSp>
                            <wpg:cNvPr id="245875714" name="Group 25"/>
                            <wpg:cNvGrpSpPr/>
                            <wpg:grpSpPr>
                              <a:xfrm>
                                <a:off x="3129275" y="0"/>
                                <a:ext cx="2263094" cy="515506"/>
                                <a:chOff x="3848901" y="0"/>
                                <a:chExt cx="2263094" cy="515506"/>
                              </a:xfrm>
                            </wpg:grpSpPr>
                            <wpg:grpSp>
                              <wpg:cNvPr id="189576916" name="Group 189576916"/>
                              <wpg:cNvGrpSpPr/>
                              <wpg:grpSpPr>
                                <a:xfrm>
                                  <a:off x="5606227" y="0"/>
                                  <a:ext cx="505768" cy="515506"/>
                                  <a:chOff x="5606227" y="0"/>
                                  <a:chExt cx="505768" cy="515506"/>
                                </a:xfrm>
                              </wpg:grpSpPr>
                              <wps:wsp>
                                <wps:cNvPr id="1129832243" name="Oval 1129832243"/>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626687874" name="Picture 1626687874" descr="Target "/>
                                  <pic:cNvPicPr>
                                    <a:picLocks noChangeAspect="1" noChangeArrowheads="1"/>
                                  </pic:cNvPicPr>
                                </pic:nvPicPr>
                                <pic:blipFill>
                                  <a:blip r:embed="rId1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890202318" name="TextBox 34"/>
                              <wps:cNvSpPr txBox="1"/>
                              <wps:spPr>
                                <a:xfrm>
                                  <a:off x="3848901" y="69514"/>
                                  <a:ext cx="1755192" cy="441357"/>
                                </a:xfrm>
                                <a:prstGeom prst="rect">
                                  <a:avLst/>
                                </a:prstGeom>
                                <a:noFill/>
                              </wps:spPr>
                              <wps:txbx>
                                <w:txbxContent>
                                  <w:p w14:paraId="10D2CF0F" w14:textId="77777777" w:rsidR="00BD7A76" w:rsidRPr="00BC6FB1" w:rsidRDefault="00BD7A76" w:rsidP="00BD7A7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166248090" name="Group 26"/>
                            <wpg:cNvGrpSpPr/>
                            <wpg:grpSpPr>
                              <a:xfrm>
                                <a:off x="-251" y="9939"/>
                                <a:ext cx="2261486" cy="514985"/>
                                <a:chOff x="-251" y="0"/>
                                <a:chExt cx="2261794" cy="515506"/>
                              </a:xfrm>
                            </wpg:grpSpPr>
                            <wps:wsp>
                              <wps:cNvPr id="1706377612" name="Oval 1706377612"/>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827909156" name="TextBox 34"/>
                              <wps:cNvSpPr txBox="1"/>
                              <wps:spPr>
                                <a:xfrm>
                                  <a:off x="-251" y="69511"/>
                                  <a:ext cx="1756066" cy="441803"/>
                                </a:xfrm>
                                <a:prstGeom prst="rect">
                                  <a:avLst/>
                                </a:prstGeom>
                                <a:noFill/>
                              </wps:spPr>
                              <wps:txbx>
                                <w:txbxContent>
                                  <w:p w14:paraId="025E3ECE" w14:textId="77777777" w:rsidR="00BD7A76" w:rsidRPr="00BC6FB1" w:rsidRDefault="00BD7A76" w:rsidP="00BD7A7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402829091" name="Picture 402829091" descr="Note "/>
                                <pic:cNvPicPr>
                                  <a:picLocks noChangeAspect="1" noChangeArrowheads="1"/>
                                </pic:cNvPicPr>
                              </pic:nvPicPr>
                              <pic:blipFill>
                                <a:blip r:embed="rId1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760321106" name="Text Box 760321106"/>
                            <wps:cNvSpPr txBox="1"/>
                            <wps:spPr>
                              <a:xfrm>
                                <a:off x="2720955" y="874272"/>
                                <a:ext cx="2813241" cy="5908008"/>
                              </a:xfrm>
                              <a:prstGeom prst="rect">
                                <a:avLst/>
                              </a:prstGeom>
                              <a:noFill/>
                              <a:ln w="6350">
                                <a:noFill/>
                              </a:ln>
                            </wps:spPr>
                            <wps:txbx>
                              <w:txbxContent>
                                <w:p w14:paraId="749C1BD5" w14:textId="77777777" w:rsidR="00BD7A76" w:rsidRPr="00DE31C3" w:rsidRDefault="00BD7A76" w:rsidP="00BD7A76">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23E4A0A9" w14:textId="77777777" w:rsidR="00BD7A76" w:rsidRPr="00CC5668" w:rsidRDefault="00BD7A76" w:rsidP="00BD7A76">
                                  <w:pPr>
                                    <w:spacing w:line="240" w:lineRule="auto"/>
                                    <w:rPr>
                                      <w:rFonts w:ascii="Sakkal Majalla" w:eastAsia="GE Dinar One" w:hAnsi="Sakkal Majalla"/>
                                      <w:kern w:val="24"/>
                                      <w:sz w:val="40"/>
                                      <w:szCs w:val="40"/>
                                    </w:rPr>
                                  </w:pPr>
                                  <w:r w:rsidRPr="008D5AD8">
                                    <w:rPr>
                                      <w:rFonts w:ascii="Sakkal Majalla" w:eastAsia="GE Dinar One" w:hAnsi="Sakkal Majalla"/>
                                      <w:kern w:val="24"/>
                                      <w:sz w:val="40"/>
                                      <w:szCs w:val="40"/>
                                      <w:rtl/>
                                    </w:rPr>
                                    <w:t>تحديد نقاط القوة وفرص التحسين</w:t>
                                  </w:r>
                                  <w:r w:rsidRPr="00CC5668">
                                    <w:rPr>
                                      <w:rFonts w:ascii="Sakkal Majalla" w:eastAsia="GE Dinar One" w:hAnsi="Sakkal Majalla"/>
                                      <w:kern w:val="24"/>
                                      <w:sz w:val="40"/>
                                      <w:szCs w:val="40"/>
                                      <w:rt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8555706" name="Text Box 418555706"/>
                            <wps:cNvSpPr txBox="1"/>
                            <wps:spPr>
                              <a:xfrm>
                                <a:off x="-1496485" y="770812"/>
                                <a:ext cx="3810113" cy="5203047"/>
                              </a:xfrm>
                              <a:prstGeom prst="rect">
                                <a:avLst/>
                              </a:prstGeom>
                              <a:noFill/>
                              <a:ln w="6350">
                                <a:noFill/>
                              </a:ln>
                            </wps:spPr>
                            <wps:txbx>
                              <w:txbxContent>
                                <w:p w14:paraId="14F43B8E" w14:textId="77777777" w:rsidR="00BD7A76" w:rsidRPr="008D5AD8" w:rsidRDefault="00BD7A76">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تقييم مهارات التواصل الحالية.</w:t>
                                  </w:r>
                                </w:p>
                                <w:p w14:paraId="789D66FD" w14:textId="77777777" w:rsidR="00BD7A76" w:rsidRPr="008D5AD8" w:rsidRDefault="00BD7A76">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تحديد نقاط القوة وفرص التحسين.</w:t>
                                  </w:r>
                                </w:p>
                                <w:p w14:paraId="4984DEC9" w14:textId="77777777" w:rsidR="00BD7A76" w:rsidRPr="008D5AD8" w:rsidRDefault="00BD7A76">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إعداد خطة تطوير شخصية.</w:t>
                                  </w:r>
                                </w:p>
                                <w:p w14:paraId="0963ADFF" w14:textId="77777777" w:rsidR="00BD7A76" w:rsidRPr="008D5AD8" w:rsidRDefault="00BD7A76">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مؤشرات قياس التحسن.</w:t>
                                  </w:r>
                                </w:p>
                                <w:p w14:paraId="5016D578" w14:textId="77777777" w:rsidR="00BD7A76" w:rsidRPr="00902E99" w:rsidRDefault="00BD7A76">
                                  <w:pPr>
                                    <w:pStyle w:val="a5"/>
                                    <w:numPr>
                                      <w:ilvl w:val="0"/>
                                      <w:numId w:val="17"/>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الممارسات اليومية للتطوير المستمر.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27827200" name="Group 1227827200"/>
                          <wpg:cNvGrpSpPr/>
                          <wpg:grpSpPr>
                            <a:xfrm>
                              <a:off x="-463831" y="-370658"/>
                              <a:ext cx="6625677" cy="1946090"/>
                              <a:chOff x="-463831" y="-370658"/>
                              <a:chExt cx="6625677" cy="1946090"/>
                            </a:xfrm>
                          </wpg:grpSpPr>
                          <pic:pic xmlns:pic="http://schemas.openxmlformats.org/drawingml/2006/picture">
                            <pic:nvPicPr>
                              <pic:cNvPr id="628938139" name="Picture 628938139" descr="Calendar "/>
                              <pic:cNvPicPr>
                                <a:picLocks noChangeAspect="1"/>
                              </pic:cNvPicPr>
                            </pic:nvPicPr>
                            <pic:blipFill>
                              <a:blip r:embed="rId18"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1530262378" name="TextBox 34"/>
                            <wps:cNvSpPr txBox="1"/>
                            <wps:spPr>
                              <a:xfrm>
                                <a:off x="5009302" y="709292"/>
                                <a:ext cx="1152544" cy="866140"/>
                              </a:xfrm>
                              <a:prstGeom prst="rect">
                                <a:avLst/>
                              </a:prstGeom>
                              <a:noFill/>
                            </wps:spPr>
                            <wps:txbx>
                              <w:txbxContent>
                                <w:p w14:paraId="17084186" w14:textId="77777777" w:rsidR="00BD7A76" w:rsidRPr="00BD7A76" w:rsidRDefault="00BD7A76" w:rsidP="00BD7A76">
                                  <w:pPr>
                                    <w:spacing w:line="240" w:lineRule="auto"/>
                                    <w:jc w:val="center"/>
                                    <w:rPr>
                                      <w:rFonts w:ascii="Adobe Arabic" w:eastAsia="GE Dinar One" w:hAnsi="Adobe Arabic" w:cs="Adobe Arabic"/>
                                      <w:b/>
                                      <w:bCs/>
                                      <w:color w:val="C00000"/>
                                      <w:kern w:val="24"/>
                                      <w:sz w:val="56"/>
                                      <w:szCs w:val="56"/>
                                      <w:lang w:bidi="ar-SY"/>
                                    </w:rPr>
                                  </w:pPr>
                                  <w:r w:rsidRPr="00BD7A76">
                                    <w:rPr>
                                      <w:rFonts w:ascii="Adobe Arabic" w:eastAsia="GE Dinar One" w:hAnsi="Adobe Arabic" w:cs="Adobe Arabic" w:hint="cs"/>
                                      <w:b/>
                                      <w:bCs/>
                                      <w:color w:val="C00000"/>
                                      <w:kern w:val="24"/>
                                      <w:sz w:val="56"/>
                                      <w:szCs w:val="56"/>
                                      <w:rtl/>
                                      <w:lang w:bidi="ar-SY"/>
                                    </w:rPr>
                                    <w:t xml:space="preserve">اليوم الخامس </w:t>
                                  </w:r>
                                </w:p>
                              </w:txbxContent>
                            </wps:txbx>
                            <wps:bodyPr wrap="square" rtlCol="0">
                              <a:spAutoFit/>
                            </wps:bodyPr>
                          </wps:wsp>
                          <wps:wsp>
                            <wps:cNvPr id="1067359575" name="TextBox 34"/>
                            <wps:cNvSpPr txBox="1"/>
                            <wps:spPr>
                              <a:xfrm>
                                <a:off x="2484762" y="-370658"/>
                                <a:ext cx="2429550" cy="662305"/>
                              </a:xfrm>
                              <a:prstGeom prst="rect">
                                <a:avLst/>
                              </a:prstGeom>
                              <a:noFill/>
                            </wps:spPr>
                            <wps:txbx>
                              <w:txbxContent>
                                <w:p w14:paraId="32C67EDB" w14:textId="77777777" w:rsidR="00BD7A76" w:rsidRPr="00CA7C57" w:rsidRDefault="00BD7A76" w:rsidP="00BD7A76">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الثانية</w:t>
                                  </w:r>
                                </w:p>
                              </w:txbxContent>
                            </wps:txbx>
                            <wps:bodyPr wrap="square" rtlCol="0">
                              <a:spAutoFit/>
                            </wps:bodyPr>
                          </wps:wsp>
                          <wps:wsp>
                            <wps:cNvPr id="2009116057" name="TextBox 34"/>
                            <wps:cNvSpPr txBox="1"/>
                            <wps:spPr>
                              <a:xfrm>
                                <a:off x="-463831" y="719015"/>
                                <a:ext cx="5447754" cy="554990"/>
                              </a:xfrm>
                              <a:prstGeom prst="rect">
                                <a:avLst/>
                              </a:prstGeom>
                              <a:noFill/>
                            </wps:spPr>
                            <wps:txbx>
                              <w:txbxContent>
                                <w:p w14:paraId="03FD74D9" w14:textId="77777777" w:rsidR="00BD7A76" w:rsidRPr="0075673C" w:rsidRDefault="00BD7A76" w:rsidP="00BD7A76">
                                  <w:pPr>
                                    <w:jc w:val="center"/>
                                    <w:rPr>
                                      <w:rFonts w:asciiTheme="majorHAnsi" w:eastAsia="GE Dinar One" w:hAnsiTheme="majorHAnsi" w:cstheme="majorHAnsi"/>
                                      <w:b/>
                                      <w:bCs/>
                                      <w:kern w:val="24"/>
                                      <w:sz w:val="52"/>
                                      <w:szCs w:val="52"/>
                                      <w:lang w:bidi="ar-SY"/>
                                    </w:rPr>
                                  </w:pPr>
                                  <w:r w:rsidRPr="008D5AD8">
                                    <w:rPr>
                                      <w:rFonts w:asciiTheme="majorHAnsi" w:eastAsia="GE Dinar One" w:hAnsiTheme="majorHAnsi" w:cs="Calibri Light"/>
                                      <w:b/>
                                      <w:bCs/>
                                      <w:kern w:val="24"/>
                                      <w:sz w:val="52"/>
                                      <w:szCs w:val="52"/>
                                      <w:rtl/>
                                      <w:lang w:bidi="ar-SY"/>
                                    </w:rPr>
                                    <w:t>بناء خطة تطوير مهارات التواصل</w:t>
                                  </w:r>
                                </w:p>
                              </w:txbxContent>
                            </wps:txbx>
                            <wps:bodyPr wrap="square" rtlCol="0">
                              <a:spAutoFit/>
                            </wps:bodyPr>
                          </wps:wsp>
                        </wpg:grpSp>
                      </wpg:grpSp>
                      <pic:pic xmlns:pic="http://schemas.openxmlformats.org/drawingml/2006/picture">
                        <pic:nvPicPr>
                          <pic:cNvPr id="2131859959" name="Picture 9"/>
                          <pic:cNvPicPr>
                            <a:picLocks noChangeAspect="1"/>
                          </pic:cNvPicPr>
                        </pic:nvPicPr>
                        <pic:blipFill rotWithShape="1">
                          <a:blip r:embed="rId22">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E4BEAED" id="_x0000_s1302" style="position:absolute;left:0;text-align:left;margin-left:0;margin-top:-15pt;width:590.25pt;height:765.7pt;z-index:253232128;mso-position-horizontal:left;mso-position-horizontal-relative:page;mso-width-relative:margin;mso-height-relative:margin" coordorigin="-9249,-658" coordsize="74962,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">
                <v:group id="Group 29080650" o:spid="_x0000_s1303" style="position:absolute;left:-9249;top:-658;width:74962;height:97241" coordorigin="-13345,-3706" coordsize="74963,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">
                  <v:group id="Group 879563913" o:spid="_x0000_s1304" style="position:absolute;left:-13345;top:25717;width:70305;height:67818" coordorigin="-14964" coordsize="70306,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">
                    <v:group id="Group 25" o:spid="_x0000_s1305" style="position:absolute;left:31292;width:22631;height:5155" coordorigin="38489" coordsize="2263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">
                      <v:group id="Group 189576916" o:spid="_x0000_s130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">
                        <v:oval id="Oval 1129832243" o:spid="_x0000_s130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" fillcolor="#168489" stroked="f" strokeweight="1pt">
                          <v:fill opacity="49087f"/>
                          <v:stroke joinstyle="miter"/>
                        </v:oval>
                        <v:shape id="Picture 1626687874" o:spid="_x0000_s130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">
                          <v:imagedata r:id="rId19" o:title="Target " gain="19661f" blacklevel="22938f"/>
                        </v:shape>
                      </v:group>
                      <v:shape id="TextBox 34" o:spid="_x0000_s1309" type="#_x0000_t202" style="position:absolute;left:38489;top:695;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" filled="f" stroked="f">
                        <v:textbox style="mso-fit-shape-to-text:t">
                          <w:txbxContent>
                            <w:p w14:paraId="10D2CF0F" w14:textId="77777777" w:rsidR="00BD7A76" w:rsidRPr="00BC6FB1" w:rsidRDefault="00BD7A76" w:rsidP="00BD7A7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310" style="position:absolute;left:-2;top:99;width:22614;height:5150" coordorigin="-2" coordsize="2261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">
                      <v:oval id="Oval 1706377612" o:spid="_x0000_s131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" fillcolor="#168489" stroked="f" strokeweight="1pt">
                        <v:fill opacity="49087f"/>
                        <v:stroke joinstyle="miter"/>
                      </v:oval>
                      <v:shape id="TextBox 34" o:spid="_x0000_s1312" type="#_x0000_t202" style="position:absolute;left:-2;top:695;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" filled="f" stroked="f">
                        <v:textbox style="mso-fit-shape-to-text:t">
                          <w:txbxContent>
                            <w:p w14:paraId="025E3ECE" w14:textId="77777777" w:rsidR="00BD7A76" w:rsidRPr="00BC6FB1" w:rsidRDefault="00BD7A76" w:rsidP="00BD7A7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402829091" o:spid="_x0000_s131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">
                        <v:imagedata r:id="rId20" o:title="Note " gain="19661f" blacklevel="22938f"/>
                      </v:shape>
                    </v:group>
                    <v:shape id="Text Box 760321106" o:spid="_x0000_s1314"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" filled="f" stroked="f" strokeweight=".5pt">
                      <v:textbox>
                        <w:txbxContent>
                          <w:p w14:paraId="749C1BD5" w14:textId="77777777" w:rsidR="00BD7A76" w:rsidRPr="00DE31C3" w:rsidRDefault="00BD7A76" w:rsidP="00BD7A76">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23E4A0A9" w14:textId="77777777" w:rsidR="00BD7A76" w:rsidRPr="00CC5668" w:rsidRDefault="00BD7A76" w:rsidP="00BD7A76">
                            <w:pPr>
                              <w:spacing w:line="240" w:lineRule="auto"/>
                              <w:rPr>
                                <w:rFonts w:ascii="Sakkal Majalla" w:eastAsia="GE Dinar One" w:hAnsi="Sakkal Majalla"/>
                                <w:kern w:val="24"/>
                                <w:sz w:val="40"/>
                                <w:szCs w:val="40"/>
                              </w:rPr>
                            </w:pPr>
                            <w:r w:rsidRPr="008D5AD8">
                              <w:rPr>
                                <w:rFonts w:ascii="Sakkal Majalla" w:eastAsia="GE Dinar One" w:hAnsi="Sakkal Majalla"/>
                                <w:kern w:val="24"/>
                                <w:sz w:val="40"/>
                                <w:szCs w:val="40"/>
                                <w:rtl/>
                              </w:rPr>
                              <w:t>تحديد نقاط القوة وفرص التحسين</w:t>
                            </w:r>
                            <w:r w:rsidRPr="00CC5668">
                              <w:rPr>
                                <w:rFonts w:ascii="Sakkal Majalla" w:eastAsia="GE Dinar One" w:hAnsi="Sakkal Majalla"/>
                                <w:kern w:val="24"/>
                                <w:sz w:val="40"/>
                                <w:szCs w:val="40"/>
                                <w:rtl/>
                              </w:rPr>
                              <w:t>.</w:t>
                            </w:r>
                          </w:p>
                        </w:txbxContent>
                      </v:textbox>
                    </v:shape>
                    <v:shape id="Text Box 418555706" o:spid="_x0000_s1315" type="#_x0000_t202" style="position:absolute;left:-14964;top:7708;width:38100;height:52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" filled="f" stroked="f" strokeweight=".5pt">
                      <v:textbox>
                        <w:txbxContent>
                          <w:p w14:paraId="14F43B8E" w14:textId="77777777" w:rsidR="00BD7A76" w:rsidRPr="008D5AD8" w:rsidRDefault="00BD7A76">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تقييم مهارات التواصل الحالية.</w:t>
                            </w:r>
                          </w:p>
                          <w:p w14:paraId="789D66FD" w14:textId="77777777" w:rsidR="00BD7A76" w:rsidRPr="008D5AD8" w:rsidRDefault="00BD7A76">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تحديد نقاط القوة وفرص التحسين.</w:t>
                            </w:r>
                          </w:p>
                          <w:p w14:paraId="4984DEC9" w14:textId="77777777" w:rsidR="00BD7A76" w:rsidRPr="008D5AD8" w:rsidRDefault="00BD7A76">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إعداد خطة تطوير شخصية.</w:t>
                            </w:r>
                          </w:p>
                          <w:p w14:paraId="0963ADFF" w14:textId="77777777" w:rsidR="00BD7A76" w:rsidRPr="008D5AD8" w:rsidRDefault="00BD7A76">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مؤشرات قياس التحسن.</w:t>
                            </w:r>
                          </w:p>
                          <w:p w14:paraId="5016D578" w14:textId="77777777" w:rsidR="00BD7A76" w:rsidRPr="00902E99" w:rsidRDefault="00BD7A76">
                            <w:pPr>
                              <w:pStyle w:val="a5"/>
                              <w:numPr>
                                <w:ilvl w:val="0"/>
                                <w:numId w:val="17"/>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الممارسات اليومية للتطوير المستمر.</w:t>
                            </w:r>
                          </w:p>
                        </w:txbxContent>
                      </v:textbox>
                    </v:shape>
                  </v:group>
                  <v:group id="Group 1227827200" o:spid="_x0000_s1316" style="position:absolute;left:-4638;top:-3706;width:66256;height:19460" coordorigin="-4638,-3706" coordsize="66256,1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">
                    <v:shape id="Picture 628938139" o:spid="_x0000_s1317"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">
                      <v:imagedata r:id="rId21" o:title="Calendar " recolortarget="black"/>
                    </v:shape>
                    <v:shape id="TextBox 34" o:spid="_x0000_s1318" type="#_x0000_t202" style="position:absolute;left:50093;top:7092;width:11525;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" filled="f" stroked="f">
                      <v:textbox style="mso-fit-shape-to-text:t">
                        <w:txbxContent>
                          <w:p w14:paraId="17084186" w14:textId="77777777" w:rsidR="00BD7A76" w:rsidRPr="00BD7A76" w:rsidRDefault="00BD7A76" w:rsidP="00BD7A76">
                            <w:pPr>
                              <w:spacing w:line="240" w:lineRule="auto"/>
                              <w:jc w:val="center"/>
                              <w:rPr>
                                <w:rFonts w:ascii="Adobe Arabic" w:eastAsia="GE Dinar One" w:hAnsi="Adobe Arabic" w:cs="Adobe Arabic"/>
                                <w:b/>
                                <w:bCs/>
                                <w:color w:val="C00000"/>
                                <w:kern w:val="24"/>
                                <w:sz w:val="56"/>
                                <w:szCs w:val="56"/>
                                <w:lang w:bidi="ar-SY"/>
                              </w:rPr>
                            </w:pPr>
                            <w:r w:rsidRPr="00BD7A76">
                              <w:rPr>
                                <w:rFonts w:ascii="Adobe Arabic" w:eastAsia="GE Dinar One" w:hAnsi="Adobe Arabic" w:cs="Adobe Arabic" w:hint="cs"/>
                                <w:b/>
                                <w:bCs/>
                                <w:color w:val="C00000"/>
                                <w:kern w:val="24"/>
                                <w:sz w:val="56"/>
                                <w:szCs w:val="56"/>
                                <w:rtl/>
                                <w:lang w:bidi="ar-SY"/>
                              </w:rPr>
                              <w:t xml:space="preserve">اليوم الخامس </w:t>
                            </w:r>
                          </w:p>
                        </w:txbxContent>
                      </v:textbox>
                    </v:shape>
                    <v:shape id="TextBox 34" o:spid="_x0000_s1319" type="#_x0000_t202" style="position:absolute;left:24847;top:-3706;width:24296;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" filled="f" stroked="f">
                      <v:textbox style="mso-fit-shape-to-text:t">
                        <w:txbxContent>
                          <w:p w14:paraId="32C67EDB" w14:textId="77777777" w:rsidR="00BD7A76" w:rsidRPr="00CA7C57" w:rsidRDefault="00BD7A76" w:rsidP="00BD7A76">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الثانية</w:t>
                            </w:r>
                          </w:p>
                        </w:txbxContent>
                      </v:textbox>
                    </v:shape>
                    <v:shape id="TextBox 34" o:spid="_x0000_s1320" type="#_x0000_t202" style="position:absolute;left:-4638;top:7190;width:54477;height:5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" filled="f" stroked="f">
                      <v:textbox style="mso-fit-shape-to-text:t">
                        <w:txbxContent>
                          <w:p w14:paraId="03FD74D9" w14:textId="77777777" w:rsidR="00BD7A76" w:rsidRPr="0075673C" w:rsidRDefault="00BD7A76" w:rsidP="00BD7A76">
                            <w:pPr>
                              <w:jc w:val="center"/>
                              <w:rPr>
                                <w:rFonts w:asciiTheme="majorHAnsi" w:eastAsia="GE Dinar One" w:hAnsiTheme="majorHAnsi" w:cstheme="majorHAnsi"/>
                                <w:b/>
                                <w:bCs/>
                                <w:kern w:val="24"/>
                                <w:sz w:val="52"/>
                                <w:szCs w:val="52"/>
                                <w:lang w:bidi="ar-SY"/>
                              </w:rPr>
                            </w:pPr>
                            <w:r w:rsidRPr="008D5AD8">
                              <w:rPr>
                                <w:rFonts w:asciiTheme="majorHAnsi" w:eastAsia="GE Dinar One" w:hAnsiTheme="majorHAnsi" w:cs="Calibri Light"/>
                                <w:b/>
                                <w:bCs/>
                                <w:kern w:val="24"/>
                                <w:sz w:val="52"/>
                                <w:szCs w:val="52"/>
                                <w:rtl/>
                                <w:lang w:bidi="ar-SY"/>
                              </w:rPr>
                              <w:t>بناء خطة تطوير مهارات التواصل</w:t>
                            </w:r>
                          </w:p>
                        </w:txbxContent>
                      </v:textbox>
                    </v:shape>
                  </v:group>
                </v:group>
                <v:shape id="Picture 9" o:spid="_x0000_s1321"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">
                  <v:imagedata r:id="rId28" o:title="" croptop="8759f" cropbottom="38800f" cropleft=".5" cropright="5314f" chromakey="#ebe9ec"/>
                </v:shape>
                <w10:wrap anchorx="page"/>
              </v:group>
            </w:pict>
          </mc:Fallback>
        </mc:AlternateContent>
      </w:r>
    </w:p>
    <w:p w14:paraId="28F6FFA7" w14:textId="77777777" w:rsidR="003D08BA" w:rsidRDefault="003D08BA" w:rsidP="00E32711">
      <w:pPr>
        <w:spacing w:after="200"/>
        <w:rPr>
          <w:rFonts w:ascii="Sakkal Majalla" w:eastAsia="Times New Roman" w:hAnsi="Sakkal Majalla"/>
          <w:b/>
          <w:bCs/>
          <w:color w:val="auto"/>
          <w:sz w:val="48"/>
          <w:szCs w:val="36"/>
          <w:rtl/>
        </w:rPr>
      </w:pPr>
    </w:p>
    <w:p w14:paraId="5890EF39" w14:textId="77777777" w:rsidR="003D08BA" w:rsidRDefault="003D08BA" w:rsidP="00E32711">
      <w:pPr>
        <w:spacing w:after="200"/>
        <w:rPr>
          <w:rFonts w:ascii="Sakkal Majalla" w:eastAsia="Times New Roman" w:hAnsi="Sakkal Majalla"/>
          <w:b/>
          <w:bCs/>
          <w:color w:val="auto"/>
          <w:sz w:val="48"/>
          <w:szCs w:val="36"/>
          <w:rtl/>
        </w:rPr>
      </w:pPr>
    </w:p>
    <w:p w14:paraId="79D86936" w14:textId="77777777" w:rsidR="003D08BA" w:rsidRDefault="003D08BA" w:rsidP="00E32711">
      <w:pPr>
        <w:spacing w:after="200"/>
        <w:rPr>
          <w:rFonts w:ascii="Sakkal Majalla" w:eastAsia="Times New Roman" w:hAnsi="Sakkal Majalla"/>
          <w:b/>
          <w:bCs/>
          <w:color w:val="auto"/>
          <w:sz w:val="48"/>
          <w:szCs w:val="36"/>
          <w:rtl/>
        </w:rPr>
      </w:pPr>
    </w:p>
    <w:p w14:paraId="57259EB3" w14:textId="77777777" w:rsidR="003D08BA" w:rsidRDefault="003D08BA" w:rsidP="00E32711">
      <w:pPr>
        <w:spacing w:after="200"/>
        <w:rPr>
          <w:rFonts w:ascii="Sakkal Majalla" w:eastAsia="Times New Roman" w:hAnsi="Sakkal Majalla"/>
          <w:b/>
          <w:bCs/>
          <w:color w:val="auto"/>
          <w:sz w:val="48"/>
          <w:szCs w:val="36"/>
          <w:rtl/>
        </w:rPr>
      </w:pPr>
    </w:p>
    <w:p w14:paraId="6F51ABB3" w14:textId="77777777" w:rsidR="003D08BA" w:rsidRDefault="003D08BA" w:rsidP="00E32711">
      <w:pPr>
        <w:spacing w:after="200"/>
        <w:rPr>
          <w:rFonts w:ascii="Sakkal Majalla" w:eastAsia="Times New Roman" w:hAnsi="Sakkal Majalla"/>
          <w:b/>
          <w:bCs/>
          <w:color w:val="auto"/>
          <w:sz w:val="48"/>
          <w:szCs w:val="36"/>
          <w:rtl/>
        </w:rPr>
      </w:pPr>
    </w:p>
    <w:p w14:paraId="2607782B" w14:textId="77777777" w:rsidR="003D08BA" w:rsidRDefault="003D08BA" w:rsidP="00E32711">
      <w:pPr>
        <w:spacing w:after="200"/>
        <w:rPr>
          <w:rFonts w:ascii="Sakkal Majalla" w:eastAsia="Times New Roman" w:hAnsi="Sakkal Majalla"/>
          <w:b/>
          <w:bCs/>
          <w:color w:val="auto"/>
          <w:sz w:val="48"/>
          <w:szCs w:val="36"/>
          <w:rtl/>
        </w:rPr>
      </w:pPr>
    </w:p>
    <w:p w14:paraId="3519DEA7" w14:textId="77777777" w:rsidR="003D08BA" w:rsidRDefault="003D08BA" w:rsidP="00E32711">
      <w:pPr>
        <w:spacing w:after="200"/>
        <w:rPr>
          <w:rFonts w:ascii="Sakkal Majalla" w:eastAsia="Times New Roman" w:hAnsi="Sakkal Majalla"/>
          <w:b/>
          <w:bCs/>
          <w:color w:val="auto"/>
          <w:sz w:val="48"/>
          <w:szCs w:val="36"/>
          <w:rtl/>
        </w:rPr>
      </w:pPr>
    </w:p>
    <w:p w14:paraId="02BFA1C2" w14:textId="77777777" w:rsidR="003D08BA" w:rsidRDefault="003D08BA" w:rsidP="00E32711">
      <w:pPr>
        <w:spacing w:after="200"/>
        <w:rPr>
          <w:rFonts w:ascii="Sakkal Majalla" w:eastAsia="Times New Roman" w:hAnsi="Sakkal Majalla"/>
          <w:b/>
          <w:bCs/>
          <w:color w:val="auto"/>
          <w:sz w:val="48"/>
          <w:szCs w:val="36"/>
          <w:rtl/>
        </w:rPr>
      </w:pPr>
    </w:p>
    <w:p w14:paraId="6C19D164" w14:textId="77777777" w:rsidR="003D08BA" w:rsidRDefault="003D08BA" w:rsidP="00E32711">
      <w:pPr>
        <w:spacing w:after="200"/>
        <w:rPr>
          <w:rFonts w:ascii="Sakkal Majalla" w:eastAsia="Times New Roman" w:hAnsi="Sakkal Majalla"/>
          <w:b/>
          <w:bCs/>
          <w:color w:val="auto"/>
          <w:sz w:val="48"/>
          <w:szCs w:val="36"/>
          <w:rtl/>
        </w:rPr>
      </w:pPr>
    </w:p>
    <w:p w14:paraId="7AD535AC" w14:textId="77777777" w:rsidR="003D08BA" w:rsidRDefault="003D08BA" w:rsidP="00E32711">
      <w:pPr>
        <w:spacing w:after="200"/>
        <w:rPr>
          <w:rFonts w:ascii="Sakkal Majalla" w:eastAsia="Times New Roman" w:hAnsi="Sakkal Majalla"/>
          <w:b/>
          <w:bCs/>
          <w:color w:val="auto"/>
          <w:sz w:val="48"/>
          <w:szCs w:val="36"/>
          <w:rtl/>
        </w:rPr>
      </w:pPr>
    </w:p>
    <w:p w14:paraId="1CB02D8E" w14:textId="77777777" w:rsidR="003D08BA" w:rsidRDefault="003D08BA" w:rsidP="00E32711">
      <w:pPr>
        <w:spacing w:after="200"/>
        <w:rPr>
          <w:rFonts w:ascii="Sakkal Majalla" w:eastAsia="Times New Roman" w:hAnsi="Sakkal Majalla"/>
          <w:b/>
          <w:bCs/>
          <w:color w:val="auto"/>
          <w:sz w:val="48"/>
          <w:szCs w:val="36"/>
          <w:rtl/>
        </w:rPr>
      </w:pPr>
    </w:p>
    <w:p w14:paraId="2C8ED77A" w14:textId="77777777" w:rsidR="003D08BA" w:rsidRDefault="003D08BA" w:rsidP="00E32711">
      <w:pPr>
        <w:spacing w:after="200"/>
        <w:rPr>
          <w:rFonts w:ascii="Sakkal Majalla" w:eastAsia="Times New Roman" w:hAnsi="Sakkal Majalla"/>
          <w:b/>
          <w:bCs/>
          <w:color w:val="auto"/>
          <w:sz w:val="48"/>
          <w:szCs w:val="36"/>
          <w:rtl/>
        </w:rPr>
      </w:pPr>
    </w:p>
    <w:p w14:paraId="6C591632" w14:textId="77777777" w:rsidR="003D08BA" w:rsidRDefault="003D08BA" w:rsidP="00E32711">
      <w:pPr>
        <w:spacing w:after="200"/>
        <w:rPr>
          <w:rFonts w:ascii="Sakkal Majalla" w:eastAsia="Times New Roman" w:hAnsi="Sakkal Majalla"/>
          <w:b/>
          <w:bCs/>
          <w:color w:val="auto"/>
          <w:sz w:val="48"/>
          <w:szCs w:val="36"/>
          <w:rtl/>
        </w:rPr>
      </w:pPr>
    </w:p>
    <w:p w14:paraId="3C3A81DD" w14:textId="77777777" w:rsidR="003D08BA" w:rsidRDefault="003D08BA" w:rsidP="00E32711">
      <w:pPr>
        <w:spacing w:after="200"/>
        <w:rPr>
          <w:rFonts w:ascii="Sakkal Majalla" w:eastAsia="Times New Roman" w:hAnsi="Sakkal Majalla"/>
          <w:b/>
          <w:bCs/>
          <w:color w:val="auto"/>
          <w:sz w:val="48"/>
          <w:szCs w:val="36"/>
          <w:rtl/>
        </w:rPr>
      </w:pPr>
    </w:p>
    <w:p w14:paraId="0670AD6F" w14:textId="77777777" w:rsidR="003D08BA" w:rsidRDefault="003D08BA" w:rsidP="00E32711">
      <w:pPr>
        <w:spacing w:after="200"/>
        <w:rPr>
          <w:rFonts w:ascii="Sakkal Majalla" w:eastAsia="Times New Roman" w:hAnsi="Sakkal Majalla"/>
          <w:b/>
          <w:bCs/>
          <w:color w:val="auto"/>
          <w:sz w:val="48"/>
          <w:szCs w:val="36"/>
          <w:rtl/>
        </w:rPr>
      </w:pPr>
    </w:p>
    <w:p w14:paraId="1E15BD81" w14:textId="77777777" w:rsidR="003D08BA" w:rsidRDefault="003D08BA" w:rsidP="00E32711">
      <w:pPr>
        <w:spacing w:after="200"/>
        <w:rPr>
          <w:rFonts w:ascii="Sakkal Majalla" w:eastAsia="Times New Roman" w:hAnsi="Sakkal Majalla"/>
          <w:b/>
          <w:bCs/>
          <w:color w:val="auto"/>
          <w:sz w:val="48"/>
          <w:szCs w:val="36"/>
          <w:rtl/>
        </w:rPr>
      </w:pPr>
    </w:p>
    <w:p w14:paraId="67AC2F93" w14:textId="77777777" w:rsidR="003D08BA" w:rsidRDefault="003D08BA" w:rsidP="00E32711">
      <w:pPr>
        <w:spacing w:after="200"/>
        <w:rPr>
          <w:rFonts w:ascii="Sakkal Majalla" w:eastAsia="Times New Roman" w:hAnsi="Sakkal Majalla"/>
          <w:b/>
          <w:bCs/>
          <w:color w:val="auto"/>
          <w:sz w:val="48"/>
          <w:szCs w:val="36"/>
          <w:rtl/>
        </w:rPr>
      </w:pPr>
    </w:p>
    <w:p w14:paraId="4EC2BC1C" w14:textId="77777777" w:rsidR="00BD7A76" w:rsidRPr="00BD7A76" w:rsidRDefault="00BD7A76" w:rsidP="00BD7A76">
      <w:pPr>
        <w:spacing w:after="200"/>
        <w:jc w:val="center"/>
        <w:rPr>
          <w:rFonts w:ascii="Sakkal Majalla" w:eastAsia="Times New Roman" w:hAnsi="Sakkal Majalla"/>
          <w:b/>
          <w:bCs/>
          <w:color w:val="006666"/>
          <w:sz w:val="56"/>
          <w:szCs w:val="44"/>
          <w:lang w:val="en-GB"/>
        </w:rPr>
      </w:pPr>
      <w:r w:rsidRPr="00BD7A76">
        <w:rPr>
          <w:rFonts w:ascii="Sakkal Majalla" w:eastAsia="Times New Roman" w:hAnsi="Sakkal Majalla"/>
          <w:b/>
          <w:bCs/>
          <w:color w:val="006666"/>
          <w:sz w:val="56"/>
          <w:szCs w:val="44"/>
          <w:rtl/>
        </w:rPr>
        <w:lastRenderedPageBreak/>
        <w:t>أولاً: تقييم مهارات التواصل الحالية</w:t>
      </w:r>
    </w:p>
    <w:p w14:paraId="5B1695F6"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يُعد تقييم مهارات التواصل الخطوة الأولى والأساسية في رحلة تطوير مهارات الاتصال والتفاعل المهني. فلا يمكن تحسين أي مهارة دون معرفة المستوى الحالي لها وتحديد نقاط القوة والجوانب التي تحتاج إلى تطوير. وتساعد عملية التقييم الفرد على فهم كيفية تواصله مع الآخرين، ومدى تأثيره في بيئة العمل، ومستوى كفاءته في نقل الأفكار واستقبال المعلومات وبناء العلاقات المهنية</w:t>
      </w:r>
      <w:r w:rsidRPr="00BD7A76">
        <w:rPr>
          <w:rFonts w:ascii="Sakkal Majalla" w:eastAsia="Times New Roman" w:hAnsi="Sakkal Majalla"/>
          <w:b/>
          <w:bCs/>
          <w:color w:val="auto"/>
          <w:sz w:val="48"/>
          <w:szCs w:val="36"/>
          <w:lang w:val="en-GB"/>
        </w:rPr>
        <w:t>.</w:t>
      </w:r>
    </w:p>
    <w:p w14:paraId="3D6B487D" w14:textId="1D9E3D0C"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وفي المؤسسات الحديثة أصبح تقييم مهارات التواصل جزءًا مهمًا من برامج التطوير المهني، نظرًا للدور الكبير الذي تلعبه هذه المهارات في تحسين الأداء الفردي والجماعي ورفع كفاءة العمل المؤسسي</w:t>
      </w:r>
      <w:r w:rsidRPr="00BD7A76">
        <w:rPr>
          <w:rFonts w:ascii="Sakkal Majalla" w:eastAsia="Times New Roman" w:hAnsi="Sakkal Majalla"/>
          <w:b/>
          <w:bCs/>
          <w:color w:val="auto"/>
          <w:sz w:val="48"/>
          <w:szCs w:val="36"/>
          <w:lang w:val="en-GB"/>
        </w:rPr>
        <w:t>.</w:t>
      </w:r>
    </w:p>
    <w:p w14:paraId="57C8C0D8"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مفهوم تقييم مهارات التواصل</w:t>
      </w:r>
    </w:p>
    <w:p w14:paraId="4B9B0BB7"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تقييم مهارات التواصل هو</w:t>
      </w:r>
      <w:r w:rsidRPr="00BD7A76">
        <w:rPr>
          <w:rFonts w:ascii="Sakkal Majalla" w:eastAsia="Times New Roman" w:hAnsi="Sakkal Majalla"/>
          <w:b/>
          <w:bCs/>
          <w:color w:val="auto"/>
          <w:sz w:val="48"/>
          <w:szCs w:val="36"/>
          <w:lang w:val="en-GB"/>
        </w:rPr>
        <w:t>:</w:t>
      </w:r>
    </w:p>
    <w:p w14:paraId="7B01F794" w14:textId="2D9FCFF1"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lang w:val="en-GB"/>
        </w:rPr>
        <w:t>"</w:t>
      </w:r>
      <w:r w:rsidRPr="00BD7A76">
        <w:rPr>
          <w:rFonts w:ascii="Sakkal Majalla" w:eastAsia="Times New Roman" w:hAnsi="Sakkal Majalla"/>
          <w:b/>
          <w:bCs/>
          <w:color w:val="auto"/>
          <w:sz w:val="48"/>
          <w:szCs w:val="36"/>
          <w:rtl/>
        </w:rPr>
        <w:t>عملية قياس وتحليل مستوى أداء الفرد في مختلف جوانب الاتصال والتفاعل مع الآخرين بهدف تحديد نقاط القوة ومجالات التحسين ووضع خطط تطوير مناسبة</w:t>
      </w:r>
      <w:r w:rsidRPr="00BD7A76">
        <w:rPr>
          <w:rFonts w:ascii="Sakkal Majalla" w:eastAsia="Times New Roman" w:hAnsi="Sakkal Majalla"/>
          <w:b/>
          <w:bCs/>
          <w:color w:val="auto"/>
          <w:sz w:val="48"/>
          <w:szCs w:val="36"/>
          <w:lang w:val="en-GB"/>
        </w:rPr>
        <w:t>."</w:t>
      </w:r>
    </w:p>
    <w:p w14:paraId="1583F1AA"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أهمية تقييم مهارات التواصل</w:t>
      </w:r>
    </w:p>
    <w:p w14:paraId="01DAB4D8" w14:textId="4FEC08CC" w:rsidR="00BD7A76" w:rsidRPr="00BD7A76" w:rsidRDefault="0035048B" w:rsidP="00BD7A76">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00BD7A76" w:rsidRPr="00BD7A76">
        <w:rPr>
          <w:rFonts w:ascii="Sakkal Majalla" w:eastAsia="Times New Roman" w:hAnsi="Sakkal Majalla"/>
          <w:b/>
          <w:bCs/>
          <w:color w:val="auto"/>
          <w:sz w:val="48"/>
          <w:szCs w:val="36"/>
          <w:rtl/>
        </w:rPr>
        <w:t>معرفة المستوى الحالي</w:t>
      </w:r>
    </w:p>
    <w:p w14:paraId="3E586AC8"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يساعد الفرد على إدراك واقعه المهني بشكل موضوعي</w:t>
      </w:r>
      <w:r w:rsidRPr="00BD7A76">
        <w:rPr>
          <w:rFonts w:ascii="Sakkal Majalla" w:eastAsia="Times New Roman" w:hAnsi="Sakkal Majalla"/>
          <w:b/>
          <w:bCs/>
          <w:color w:val="auto"/>
          <w:sz w:val="48"/>
          <w:szCs w:val="36"/>
          <w:lang w:val="en-GB"/>
        </w:rPr>
        <w:t>.</w:t>
      </w:r>
    </w:p>
    <w:p w14:paraId="610549DB" w14:textId="441084D3" w:rsidR="00BD7A76" w:rsidRPr="00BD7A76" w:rsidRDefault="0035048B" w:rsidP="00BD7A76">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00BD7A76" w:rsidRPr="00BD7A76">
        <w:rPr>
          <w:rFonts w:ascii="Sakkal Majalla" w:eastAsia="Times New Roman" w:hAnsi="Sakkal Majalla"/>
          <w:b/>
          <w:bCs/>
          <w:color w:val="auto"/>
          <w:sz w:val="48"/>
          <w:szCs w:val="36"/>
          <w:rtl/>
        </w:rPr>
        <w:t>تحديد الاحتياجات التدريبية</w:t>
      </w:r>
    </w:p>
    <w:p w14:paraId="22EF472E"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يسهل اختيار البرامج والأنشطة المناسبة للتطوير</w:t>
      </w:r>
      <w:r w:rsidRPr="00BD7A76">
        <w:rPr>
          <w:rFonts w:ascii="Sakkal Majalla" w:eastAsia="Times New Roman" w:hAnsi="Sakkal Majalla"/>
          <w:b/>
          <w:bCs/>
          <w:color w:val="auto"/>
          <w:sz w:val="48"/>
          <w:szCs w:val="36"/>
          <w:lang w:val="en-GB"/>
        </w:rPr>
        <w:t>.</w:t>
      </w:r>
    </w:p>
    <w:p w14:paraId="508A6369" w14:textId="3D2607AC" w:rsidR="00BD7A76" w:rsidRPr="00BD7A76" w:rsidRDefault="0035048B" w:rsidP="00BD7A76">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00BD7A76" w:rsidRPr="00BD7A76">
        <w:rPr>
          <w:rFonts w:ascii="Sakkal Majalla" w:eastAsia="Times New Roman" w:hAnsi="Sakkal Majalla"/>
          <w:b/>
          <w:bCs/>
          <w:color w:val="auto"/>
          <w:sz w:val="48"/>
          <w:szCs w:val="36"/>
          <w:rtl/>
        </w:rPr>
        <w:t>تحسين الأداء الوظيفي</w:t>
      </w:r>
    </w:p>
    <w:p w14:paraId="681499B8"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lastRenderedPageBreak/>
        <w:t>يمكن من معالجة جوانب الضعف المؤثرة على العمل</w:t>
      </w:r>
      <w:r w:rsidRPr="00BD7A76">
        <w:rPr>
          <w:rFonts w:ascii="Sakkal Majalla" w:eastAsia="Times New Roman" w:hAnsi="Sakkal Majalla"/>
          <w:b/>
          <w:bCs/>
          <w:color w:val="auto"/>
          <w:sz w:val="48"/>
          <w:szCs w:val="36"/>
          <w:lang w:val="en-GB"/>
        </w:rPr>
        <w:t>.</w:t>
      </w:r>
    </w:p>
    <w:p w14:paraId="795A1B3B" w14:textId="26A0A871" w:rsidR="00BD7A76" w:rsidRPr="00BD7A76" w:rsidRDefault="0035048B" w:rsidP="00BD7A76">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00BD7A76" w:rsidRPr="00BD7A76">
        <w:rPr>
          <w:rFonts w:ascii="Sakkal Majalla" w:eastAsia="Times New Roman" w:hAnsi="Sakkal Majalla"/>
          <w:b/>
          <w:bCs/>
          <w:color w:val="auto"/>
          <w:sz w:val="48"/>
          <w:szCs w:val="36"/>
          <w:lang w:val="en-GB"/>
        </w:rPr>
        <w:t xml:space="preserve"> </w:t>
      </w:r>
      <w:r w:rsidR="00BD7A76" w:rsidRPr="00BD7A76">
        <w:rPr>
          <w:rFonts w:ascii="Sakkal Majalla" w:eastAsia="Times New Roman" w:hAnsi="Sakkal Majalla"/>
          <w:b/>
          <w:bCs/>
          <w:color w:val="auto"/>
          <w:sz w:val="48"/>
          <w:szCs w:val="36"/>
          <w:rtl/>
        </w:rPr>
        <w:t>تعزيز الثقة بالنفس</w:t>
      </w:r>
    </w:p>
    <w:p w14:paraId="10D39C26"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عندما يدرك الفرد نقاط قوته يستطيع استثمارها بشكل أفضل</w:t>
      </w:r>
      <w:r w:rsidRPr="00BD7A76">
        <w:rPr>
          <w:rFonts w:ascii="Sakkal Majalla" w:eastAsia="Times New Roman" w:hAnsi="Sakkal Majalla"/>
          <w:b/>
          <w:bCs/>
          <w:color w:val="auto"/>
          <w:sz w:val="48"/>
          <w:szCs w:val="36"/>
          <w:lang w:val="en-GB"/>
        </w:rPr>
        <w:t>.</w:t>
      </w:r>
    </w:p>
    <w:p w14:paraId="211A1F12" w14:textId="635D5490" w:rsidR="00BD7A76" w:rsidRPr="00BD7A76" w:rsidRDefault="0035048B" w:rsidP="00BD7A76">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5.</w:t>
      </w:r>
      <w:r w:rsidR="00BD7A76" w:rsidRPr="00BD7A76">
        <w:rPr>
          <w:rFonts w:ascii="Sakkal Majalla" w:eastAsia="Times New Roman" w:hAnsi="Sakkal Majalla"/>
          <w:b/>
          <w:bCs/>
          <w:color w:val="auto"/>
          <w:sz w:val="48"/>
          <w:szCs w:val="36"/>
          <w:rtl/>
        </w:rPr>
        <w:t>دعم التطوير المستمر</w:t>
      </w:r>
    </w:p>
    <w:p w14:paraId="2162624A" w14:textId="2CF3D428"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يشكل أساسًا لبناء خطط التحسين طويلة المدى</w:t>
      </w:r>
      <w:r w:rsidRPr="00BD7A76">
        <w:rPr>
          <w:rFonts w:ascii="Sakkal Majalla" w:eastAsia="Times New Roman" w:hAnsi="Sakkal Majalla"/>
          <w:b/>
          <w:bCs/>
          <w:color w:val="auto"/>
          <w:sz w:val="48"/>
          <w:szCs w:val="36"/>
          <w:lang w:val="en-GB"/>
        </w:rPr>
        <w:t>.</w:t>
      </w:r>
    </w:p>
    <w:p w14:paraId="56617751"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مجالات تقييم مهارات التواصل</w:t>
      </w:r>
    </w:p>
    <w:p w14:paraId="742B4560"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مهارات الاستماع</w:t>
      </w:r>
    </w:p>
    <w:p w14:paraId="3B1163BE"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تشمل</w:t>
      </w:r>
      <w:r w:rsidRPr="00BD7A76">
        <w:rPr>
          <w:rFonts w:ascii="Sakkal Majalla" w:eastAsia="Times New Roman" w:hAnsi="Sakkal Majalla"/>
          <w:b/>
          <w:bCs/>
          <w:color w:val="auto"/>
          <w:sz w:val="48"/>
          <w:szCs w:val="36"/>
          <w:lang w:val="en-GB"/>
        </w:rPr>
        <w:t>:</w:t>
      </w:r>
    </w:p>
    <w:p w14:paraId="252C5135" w14:textId="77777777" w:rsidR="00BD7A76" w:rsidRPr="00BD7A76" w:rsidRDefault="00BD7A76">
      <w:pPr>
        <w:numPr>
          <w:ilvl w:val="0"/>
          <w:numId w:val="141"/>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الإنصات الجيد</w:t>
      </w:r>
      <w:r w:rsidRPr="00BD7A76">
        <w:rPr>
          <w:rFonts w:ascii="Sakkal Majalla" w:eastAsia="Times New Roman" w:hAnsi="Sakkal Majalla"/>
          <w:b/>
          <w:bCs/>
          <w:color w:val="auto"/>
          <w:sz w:val="48"/>
          <w:szCs w:val="36"/>
          <w:lang w:val="en-GB"/>
        </w:rPr>
        <w:t xml:space="preserve">. </w:t>
      </w:r>
    </w:p>
    <w:p w14:paraId="30342849" w14:textId="77777777" w:rsidR="00BD7A76" w:rsidRPr="00BD7A76" w:rsidRDefault="00BD7A76">
      <w:pPr>
        <w:numPr>
          <w:ilvl w:val="0"/>
          <w:numId w:val="141"/>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عدم المقاطعة</w:t>
      </w:r>
      <w:r w:rsidRPr="00BD7A76">
        <w:rPr>
          <w:rFonts w:ascii="Sakkal Majalla" w:eastAsia="Times New Roman" w:hAnsi="Sakkal Majalla"/>
          <w:b/>
          <w:bCs/>
          <w:color w:val="auto"/>
          <w:sz w:val="48"/>
          <w:szCs w:val="36"/>
          <w:lang w:val="en-GB"/>
        </w:rPr>
        <w:t xml:space="preserve">. </w:t>
      </w:r>
    </w:p>
    <w:p w14:paraId="5BFA3DAD" w14:textId="77777777" w:rsidR="00BD7A76" w:rsidRPr="00BD7A76" w:rsidRDefault="00BD7A76">
      <w:pPr>
        <w:numPr>
          <w:ilvl w:val="0"/>
          <w:numId w:val="141"/>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فهم الرسائل</w:t>
      </w:r>
      <w:r w:rsidRPr="00BD7A76">
        <w:rPr>
          <w:rFonts w:ascii="Sakkal Majalla" w:eastAsia="Times New Roman" w:hAnsi="Sakkal Majalla"/>
          <w:b/>
          <w:bCs/>
          <w:color w:val="auto"/>
          <w:sz w:val="48"/>
          <w:szCs w:val="36"/>
          <w:lang w:val="en-GB"/>
        </w:rPr>
        <w:t xml:space="preserve">. </w:t>
      </w:r>
    </w:p>
    <w:p w14:paraId="2A1D08CA"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مهارات التحدث</w:t>
      </w:r>
    </w:p>
    <w:p w14:paraId="36E6F949"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تشمل</w:t>
      </w:r>
      <w:r w:rsidRPr="00BD7A76">
        <w:rPr>
          <w:rFonts w:ascii="Sakkal Majalla" w:eastAsia="Times New Roman" w:hAnsi="Sakkal Majalla"/>
          <w:b/>
          <w:bCs/>
          <w:color w:val="auto"/>
          <w:sz w:val="48"/>
          <w:szCs w:val="36"/>
          <w:lang w:val="en-GB"/>
        </w:rPr>
        <w:t>:</w:t>
      </w:r>
    </w:p>
    <w:p w14:paraId="55F63F6F" w14:textId="77777777" w:rsidR="00BD7A76" w:rsidRPr="00BD7A76" w:rsidRDefault="00BD7A76">
      <w:pPr>
        <w:numPr>
          <w:ilvl w:val="0"/>
          <w:numId w:val="142"/>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وضوح التعبير</w:t>
      </w:r>
      <w:r w:rsidRPr="00BD7A76">
        <w:rPr>
          <w:rFonts w:ascii="Sakkal Majalla" w:eastAsia="Times New Roman" w:hAnsi="Sakkal Majalla"/>
          <w:b/>
          <w:bCs/>
          <w:color w:val="auto"/>
          <w:sz w:val="48"/>
          <w:szCs w:val="36"/>
          <w:lang w:val="en-GB"/>
        </w:rPr>
        <w:t xml:space="preserve">. </w:t>
      </w:r>
    </w:p>
    <w:p w14:paraId="62EC5DF6" w14:textId="77777777" w:rsidR="00BD7A76" w:rsidRPr="00BD7A76" w:rsidRDefault="00BD7A76">
      <w:pPr>
        <w:numPr>
          <w:ilvl w:val="0"/>
          <w:numId w:val="142"/>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اختيار الكلمات المناسبة</w:t>
      </w:r>
      <w:r w:rsidRPr="00BD7A76">
        <w:rPr>
          <w:rFonts w:ascii="Sakkal Majalla" w:eastAsia="Times New Roman" w:hAnsi="Sakkal Majalla"/>
          <w:b/>
          <w:bCs/>
          <w:color w:val="auto"/>
          <w:sz w:val="48"/>
          <w:szCs w:val="36"/>
          <w:lang w:val="en-GB"/>
        </w:rPr>
        <w:t xml:space="preserve">. </w:t>
      </w:r>
    </w:p>
    <w:p w14:paraId="20DDA200" w14:textId="77777777" w:rsidR="00BD7A76" w:rsidRPr="00BD7A76" w:rsidRDefault="00BD7A76">
      <w:pPr>
        <w:numPr>
          <w:ilvl w:val="0"/>
          <w:numId w:val="142"/>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التأثير والإقناع</w:t>
      </w:r>
      <w:r w:rsidRPr="00BD7A76">
        <w:rPr>
          <w:rFonts w:ascii="Sakkal Majalla" w:eastAsia="Times New Roman" w:hAnsi="Sakkal Majalla"/>
          <w:b/>
          <w:bCs/>
          <w:color w:val="auto"/>
          <w:sz w:val="48"/>
          <w:szCs w:val="36"/>
          <w:lang w:val="en-GB"/>
        </w:rPr>
        <w:t xml:space="preserve">. </w:t>
      </w:r>
    </w:p>
    <w:p w14:paraId="3613300A" w14:textId="77777777" w:rsidR="0035048B" w:rsidRDefault="0035048B" w:rsidP="00BD7A76">
      <w:pPr>
        <w:spacing w:after="200" w:line="240" w:lineRule="auto"/>
        <w:rPr>
          <w:rFonts w:ascii="Sakkal Majalla" w:eastAsia="Times New Roman" w:hAnsi="Sakkal Majalla"/>
          <w:b/>
          <w:bCs/>
          <w:color w:val="auto"/>
          <w:sz w:val="48"/>
          <w:szCs w:val="36"/>
          <w:rtl/>
        </w:rPr>
      </w:pPr>
    </w:p>
    <w:p w14:paraId="719CA899" w14:textId="211ECFB6"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lastRenderedPageBreak/>
        <w:t>التواصل غير اللفظي</w:t>
      </w:r>
    </w:p>
    <w:p w14:paraId="21FCE42E"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يشمل</w:t>
      </w:r>
      <w:r w:rsidRPr="00BD7A76">
        <w:rPr>
          <w:rFonts w:ascii="Sakkal Majalla" w:eastAsia="Times New Roman" w:hAnsi="Sakkal Majalla"/>
          <w:b/>
          <w:bCs/>
          <w:color w:val="auto"/>
          <w:sz w:val="48"/>
          <w:szCs w:val="36"/>
          <w:lang w:val="en-GB"/>
        </w:rPr>
        <w:t>:</w:t>
      </w:r>
    </w:p>
    <w:p w14:paraId="7DCA7014" w14:textId="77777777" w:rsidR="00BD7A76" w:rsidRPr="00BD7A76" w:rsidRDefault="00BD7A76">
      <w:pPr>
        <w:numPr>
          <w:ilvl w:val="0"/>
          <w:numId w:val="143"/>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لغة الجسد</w:t>
      </w:r>
      <w:r w:rsidRPr="00BD7A76">
        <w:rPr>
          <w:rFonts w:ascii="Sakkal Majalla" w:eastAsia="Times New Roman" w:hAnsi="Sakkal Majalla"/>
          <w:b/>
          <w:bCs/>
          <w:color w:val="auto"/>
          <w:sz w:val="48"/>
          <w:szCs w:val="36"/>
          <w:lang w:val="en-GB"/>
        </w:rPr>
        <w:t xml:space="preserve">. </w:t>
      </w:r>
    </w:p>
    <w:p w14:paraId="5A3AB862" w14:textId="77777777" w:rsidR="00BD7A76" w:rsidRPr="00BD7A76" w:rsidRDefault="00BD7A76">
      <w:pPr>
        <w:numPr>
          <w:ilvl w:val="0"/>
          <w:numId w:val="143"/>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تعبيرات الوجه</w:t>
      </w:r>
      <w:r w:rsidRPr="00BD7A76">
        <w:rPr>
          <w:rFonts w:ascii="Sakkal Majalla" w:eastAsia="Times New Roman" w:hAnsi="Sakkal Majalla"/>
          <w:b/>
          <w:bCs/>
          <w:color w:val="auto"/>
          <w:sz w:val="48"/>
          <w:szCs w:val="36"/>
          <w:lang w:val="en-GB"/>
        </w:rPr>
        <w:t xml:space="preserve">. </w:t>
      </w:r>
    </w:p>
    <w:p w14:paraId="19C07107" w14:textId="77777777" w:rsidR="00BD7A76" w:rsidRPr="00BD7A76" w:rsidRDefault="00BD7A76">
      <w:pPr>
        <w:numPr>
          <w:ilvl w:val="0"/>
          <w:numId w:val="143"/>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التواصل البصري</w:t>
      </w:r>
      <w:r w:rsidRPr="00BD7A76">
        <w:rPr>
          <w:rFonts w:ascii="Sakkal Majalla" w:eastAsia="Times New Roman" w:hAnsi="Sakkal Majalla"/>
          <w:b/>
          <w:bCs/>
          <w:color w:val="auto"/>
          <w:sz w:val="48"/>
          <w:szCs w:val="36"/>
          <w:lang w:val="en-GB"/>
        </w:rPr>
        <w:t xml:space="preserve">. </w:t>
      </w:r>
    </w:p>
    <w:p w14:paraId="06BCE2D4"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التواصل الكتابي</w:t>
      </w:r>
    </w:p>
    <w:p w14:paraId="175684DB"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يشمل</w:t>
      </w:r>
      <w:r w:rsidRPr="00BD7A76">
        <w:rPr>
          <w:rFonts w:ascii="Sakkal Majalla" w:eastAsia="Times New Roman" w:hAnsi="Sakkal Majalla"/>
          <w:b/>
          <w:bCs/>
          <w:color w:val="auto"/>
          <w:sz w:val="48"/>
          <w:szCs w:val="36"/>
          <w:lang w:val="en-GB"/>
        </w:rPr>
        <w:t>:</w:t>
      </w:r>
    </w:p>
    <w:p w14:paraId="6D3394FB" w14:textId="77777777" w:rsidR="00BD7A76" w:rsidRPr="00BD7A76" w:rsidRDefault="00BD7A76">
      <w:pPr>
        <w:numPr>
          <w:ilvl w:val="0"/>
          <w:numId w:val="144"/>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البريد الإلكتروني</w:t>
      </w:r>
      <w:r w:rsidRPr="00BD7A76">
        <w:rPr>
          <w:rFonts w:ascii="Sakkal Majalla" w:eastAsia="Times New Roman" w:hAnsi="Sakkal Majalla"/>
          <w:b/>
          <w:bCs/>
          <w:color w:val="auto"/>
          <w:sz w:val="48"/>
          <w:szCs w:val="36"/>
          <w:lang w:val="en-GB"/>
        </w:rPr>
        <w:t xml:space="preserve">. </w:t>
      </w:r>
    </w:p>
    <w:p w14:paraId="6EE74FB3" w14:textId="77777777" w:rsidR="00BD7A76" w:rsidRPr="00BD7A76" w:rsidRDefault="00BD7A76">
      <w:pPr>
        <w:numPr>
          <w:ilvl w:val="0"/>
          <w:numId w:val="144"/>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التقارير</w:t>
      </w:r>
      <w:r w:rsidRPr="00BD7A76">
        <w:rPr>
          <w:rFonts w:ascii="Sakkal Majalla" w:eastAsia="Times New Roman" w:hAnsi="Sakkal Majalla"/>
          <w:b/>
          <w:bCs/>
          <w:color w:val="auto"/>
          <w:sz w:val="48"/>
          <w:szCs w:val="36"/>
          <w:lang w:val="en-GB"/>
        </w:rPr>
        <w:t xml:space="preserve">. </w:t>
      </w:r>
    </w:p>
    <w:p w14:paraId="3AE9833C" w14:textId="77777777" w:rsidR="00BD7A76" w:rsidRPr="00BD7A76" w:rsidRDefault="00BD7A76">
      <w:pPr>
        <w:numPr>
          <w:ilvl w:val="0"/>
          <w:numId w:val="144"/>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المراسلات المهنية</w:t>
      </w:r>
      <w:r w:rsidRPr="00BD7A76">
        <w:rPr>
          <w:rFonts w:ascii="Sakkal Majalla" w:eastAsia="Times New Roman" w:hAnsi="Sakkal Majalla"/>
          <w:b/>
          <w:bCs/>
          <w:color w:val="auto"/>
          <w:sz w:val="48"/>
          <w:szCs w:val="36"/>
          <w:lang w:val="en-GB"/>
        </w:rPr>
        <w:t xml:space="preserve">. </w:t>
      </w:r>
    </w:p>
    <w:p w14:paraId="2B5C5C5B"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إدارة الحوار</w:t>
      </w:r>
    </w:p>
    <w:p w14:paraId="114FD472"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تشمل</w:t>
      </w:r>
      <w:r w:rsidRPr="00BD7A76">
        <w:rPr>
          <w:rFonts w:ascii="Sakkal Majalla" w:eastAsia="Times New Roman" w:hAnsi="Sakkal Majalla"/>
          <w:b/>
          <w:bCs/>
          <w:color w:val="auto"/>
          <w:sz w:val="48"/>
          <w:szCs w:val="36"/>
          <w:lang w:val="en-GB"/>
        </w:rPr>
        <w:t>:</w:t>
      </w:r>
    </w:p>
    <w:p w14:paraId="3E95D488" w14:textId="77777777" w:rsidR="00BD7A76" w:rsidRPr="00BD7A76" w:rsidRDefault="00BD7A76">
      <w:pPr>
        <w:numPr>
          <w:ilvl w:val="0"/>
          <w:numId w:val="145"/>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المناقشة</w:t>
      </w:r>
      <w:r w:rsidRPr="00BD7A76">
        <w:rPr>
          <w:rFonts w:ascii="Sakkal Majalla" w:eastAsia="Times New Roman" w:hAnsi="Sakkal Majalla"/>
          <w:b/>
          <w:bCs/>
          <w:color w:val="auto"/>
          <w:sz w:val="48"/>
          <w:szCs w:val="36"/>
          <w:lang w:val="en-GB"/>
        </w:rPr>
        <w:t xml:space="preserve">. </w:t>
      </w:r>
    </w:p>
    <w:p w14:paraId="15074B50" w14:textId="77777777" w:rsidR="00BD7A76" w:rsidRPr="00BD7A76" w:rsidRDefault="00BD7A76">
      <w:pPr>
        <w:numPr>
          <w:ilvl w:val="0"/>
          <w:numId w:val="145"/>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طرح الأسئلة</w:t>
      </w:r>
      <w:r w:rsidRPr="00BD7A76">
        <w:rPr>
          <w:rFonts w:ascii="Sakkal Majalla" w:eastAsia="Times New Roman" w:hAnsi="Sakkal Majalla"/>
          <w:b/>
          <w:bCs/>
          <w:color w:val="auto"/>
          <w:sz w:val="48"/>
          <w:szCs w:val="36"/>
          <w:lang w:val="en-GB"/>
        </w:rPr>
        <w:t xml:space="preserve">. </w:t>
      </w:r>
    </w:p>
    <w:p w14:paraId="53E0F0BC" w14:textId="77777777" w:rsidR="00BD7A76" w:rsidRPr="00BD7A76" w:rsidRDefault="00BD7A76">
      <w:pPr>
        <w:numPr>
          <w:ilvl w:val="0"/>
          <w:numId w:val="145"/>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التعامل مع الآراء المختلفة</w:t>
      </w:r>
      <w:r w:rsidRPr="00BD7A76">
        <w:rPr>
          <w:rFonts w:ascii="Sakkal Majalla" w:eastAsia="Times New Roman" w:hAnsi="Sakkal Majalla"/>
          <w:b/>
          <w:bCs/>
          <w:color w:val="auto"/>
          <w:sz w:val="48"/>
          <w:szCs w:val="36"/>
          <w:lang w:val="en-GB"/>
        </w:rPr>
        <w:t xml:space="preserve">. </w:t>
      </w:r>
    </w:p>
    <w:p w14:paraId="778050BB" w14:textId="1926CEF2" w:rsidR="00BD7A76" w:rsidRDefault="00BD7A76" w:rsidP="00BD7A76">
      <w:pPr>
        <w:spacing w:after="200" w:line="240" w:lineRule="auto"/>
        <w:rPr>
          <w:rFonts w:ascii="Sakkal Majalla" w:eastAsia="Times New Roman" w:hAnsi="Sakkal Majalla"/>
          <w:b/>
          <w:bCs/>
          <w:color w:val="auto"/>
          <w:sz w:val="48"/>
          <w:szCs w:val="36"/>
          <w:rtl/>
          <w:lang w:val="en-GB"/>
        </w:rPr>
      </w:pPr>
    </w:p>
    <w:p w14:paraId="6B8BEEE2" w14:textId="77777777" w:rsidR="0035048B" w:rsidRPr="00BD7A76" w:rsidRDefault="0035048B" w:rsidP="00BD7A76">
      <w:pPr>
        <w:spacing w:after="200" w:line="240" w:lineRule="auto"/>
        <w:rPr>
          <w:rFonts w:ascii="Sakkal Majalla" w:eastAsia="Times New Roman" w:hAnsi="Sakkal Majalla"/>
          <w:b/>
          <w:bCs/>
          <w:color w:val="auto"/>
          <w:sz w:val="48"/>
          <w:szCs w:val="36"/>
          <w:lang w:val="en-GB"/>
        </w:rPr>
      </w:pPr>
    </w:p>
    <w:p w14:paraId="10A6207B"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lastRenderedPageBreak/>
        <w:t>أدوات تقييم مهارات التواصل</w:t>
      </w:r>
    </w:p>
    <w:p w14:paraId="5038BC9D"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التقييم الذاتي</w:t>
      </w:r>
    </w:p>
    <w:p w14:paraId="2BA8BA23"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من خلال الإجابة على أسئلة تقيس السلوك التواصلي</w:t>
      </w:r>
      <w:r w:rsidRPr="00BD7A76">
        <w:rPr>
          <w:rFonts w:ascii="Sakkal Majalla" w:eastAsia="Times New Roman" w:hAnsi="Sakkal Majalla"/>
          <w:b/>
          <w:bCs/>
          <w:color w:val="auto"/>
          <w:sz w:val="48"/>
          <w:szCs w:val="36"/>
          <w:lang w:val="en-GB"/>
        </w:rPr>
        <w:t>.</w:t>
      </w:r>
    </w:p>
    <w:p w14:paraId="02F9A829"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تقييم الزملاء</w:t>
      </w:r>
    </w:p>
    <w:p w14:paraId="3EB4DF66"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الحصول على آراء الآخرين حول أسلوب التواصل</w:t>
      </w:r>
      <w:r w:rsidRPr="00BD7A76">
        <w:rPr>
          <w:rFonts w:ascii="Sakkal Majalla" w:eastAsia="Times New Roman" w:hAnsi="Sakkal Majalla"/>
          <w:b/>
          <w:bCs/>
          <w:color w:val="auto"/>
          <w:sz w:val="48"/>
          <w:szCs w:val="36"/>
          <w:lang w:val="en-GB"/>
        </w:rPr>
        <w:t>.</w:t>
      </w:r>
    </w:p>
    <w:p w14:paraId="3BEB0FDE"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تقييم المدير المباشر</w:t>
      </w:r>
    </w:p>
    <w:p w14:paraId="43CC90E3"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مراجعة أداء الموظف في المواقف المهنية</w:t>
      </w:r>
      <w:r w:rsidRPr="00BD7A76">
        <w:rPr>
          <w:rFonts w:ascii="Sakkal Majalla" w:eastAsia="Times New Roman" w:hAnsi="Sakkal Majalla"/>
          <w:b/>
          <w:bCs/>
          <w:color w:val="auto"/>
          <w:sz w:val="48"/>
          <w:szCs w:val="36"/>
          <w:lang w:val="en-GB"/>
        </w:rPr>
        <w:t>.</w:t>
      </w:r>
    </w:p>
    <w:p w14:paraId="19DF3B1F"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الملاحظة المباشرة</w:t>
      </w:r>
    </w:p>
    <w:p w14:paraId="23EBC1E5"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تحليل السلوك أثناء الاجتماعات أو النقاشات</w:t>
      </w:r>
      <w:r w:rsidRPr="00BD7A76">
        <w:rPr>
          <w:rFonts w:ascii="Sakkal Majalla" w:eastAsia="Times New Roman" w:hAnsi="Sakkal Majalla"/>
          <w:b/>
          <w:bCs/>
          <w:color w:val="auto"/>
          <w:sz w:val="48"/>
          <w:szCs w:val="36"/>
          <w:lang w:val="en-GB"/>
        </w:rPr>
        <w:t>.</w:t>
      </w:r>
    </w:p>
    <w:p w14:paraId="267A396C"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الاستبيانات المهنية</w:t>
      </w:r>
    </w:p>
    <w:p w14:paraId="395A5A7A" w14:textId="3D2C199C"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استخدام نماذج تقييم علمية متخصصة</w:t>
      </w:r>
      <w:r w:rsidRPr="00BD7A76">
        <w:rPr>
          <w:rFonts w:ascii="Sakkal Majalla" w:eastAsia="Times New Roman" w:hAnsi="Sakkal Majalla"/>
          <w:b/>
          <w:bCs/>
          <w:color w:val="auto"/>
          <w:sz w:val="48"/>
          <w:szCs w:val="36"/>
          <w:lang w:val="en-GB"/>
        </w:rPr>
        <w:t>.</w:t>
      </w:r>
    </w:p>
    <w:p w14:paraId="5A4DCC37"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أسئلة للتقييم الذاتي</w:t>
      </w:r>
    </w:p>
    <w:p w14:paraId="75A04846" w14:textId="77777777" w:rsidR="00BD7A76" w:rsidRPr="00BD7A76" w:rsidRDefault="00BD7A76">
      <w:pPr>
        <w:numPr>
          <w:ilvl w:val="0"/>
          <w:numId w:val="146"/>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 xml:space="preserve">هل أستمع للآخرين حتى النهاية؟ </w:t>
      </w:r>
    </w:p>
    <w:p w14:paraId="21018DA8" w14:textId="77777777" w:rsidR="00BD7A76" w:rsidRPr="00BD7A76" w:rsidRDefault="00BD7A76">
      <w:pPr>
        <w:numPr>
          <w:ilvl w:val="0"/>
          <w:numId w:val="146"/>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 xml:space="preserve">هل أستخدم لغة واضحة ومفهومة؟ </w:t>
      </w:r>
    </w:p>
    <w:p w14:paraId="53A432FB" w14:textId="77777777" w:rsidR="00BD7A76" w:rsidRPr="00BD7A76" w:rsidRDefault="00BD7A76">
      <w:pPr>
        <w:numPr>
          <w:ilvl w:val="0"/>
          <w:numId w:val="146"/>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 xml:space="preserve">هل أتحكم في انفعالاتي أثناء الحوار؟ </w:t>
      </w:r>
    </w:p>
    <w:p w14:paraId="5D44B5ED" w14:textId="77777777" w:rsidR="00BD7A76" w:rsidRPr="00BD7A76" w:rsidRDefault="00BD7A76">
      <w:pPr>
        <w:numPr>
          <w:ilvl w:val="0"/>
          <w:numId w:val="146"/>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 xml:space="preserve">هل أتقبل الآراء المخالفة؟ </w:t>
      </w:r>
    </w:p>
    <w:p w14:paraId="300430C5" w14:textId="77777777" w:rsidR="00BD7A76" w:rsidRPr="00BD7A76" w:rsidRDefault="00BD7A76">
      <w:pPr>
        <w:numPr>
          <w:ilvl w:val="0"/>
          <w:numId w:val="146"/>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 xml:space="preserve">هل أقدم تغذية راجعة فعالة؟ </w:t>
      </w:r>
    </w:p>
    <w:p w14:paraId="5E6E794A" w14:textId="4C05D2BB" w:rsidR="00BD7A76" w:rsidRPr="0035048B" w:rsidRDefault="00BD7A76">
      <w:pPr>
        <w:numPr>
          <w:ilvl w:val="0"/>
          <w:numId w:val="146"/>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 xml:space="preserve">هل أتمكن من إدارة الخلافات باحترافية؟ </w:t>
      </w:r>
    </w:p>
    <w:p w14:paraId="4F2FE68C" w14:textId="77777777" w:rsidR="00BD7A76" w:rsidRPr="0035048B" w:rsidRDefault="00BD7A76" w:rsidP="0035048B">
      <w:pPr>
        <w:spacing w:after="200" w:line="240" w:lineRule="auto"/>
        <w:jc w:val="center"/>
        <w:rPr>
          <w:rFonts w:ascii="Sakkal Majalla" w:eastAsia="Times New Roman" w:hAnsi="Sakkal Majalla"/>
          <w:b/>
          <w:bCs/>
          <w:color w:val="006666"/>
          <w:sz w:val="56"/>
          <w:szCs w:val="44"/>
          <w:lang w:val="en-GB"/>
        </w:rPr>
      </w:pPr>
      <w:r w:rsidRPr="0035048B">
        <w:rPr>
          <w:rFonts w:ascii="Sakkal Majalla" w:eastAsia="Times New Roman" w:hAnsi="Sakkal Majalla"/>
          <w:b/>
          <w:bCs/>
          <w:color w:val="006666"/>
          <w:sz w:val="56"/>
          <w:szCs w:val="44"/>
          <w:rtl/>
        </w:rPr>
        <w:lastRenderedPageBreak/>
        <w:t>ثانياً: تحديد نقاط القوة وفرص التحسين</w:t>
      </w:r>
    </w:p>
    <w:p w14:paraId="7BAC5A74"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مقدمة</w:t>
      </w:r>
    </w:p>
    <w:p w14:paraId="7557B271" w14:textId="37266E69"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بعد الانتهاء من مرحلة التقييم تأتي مرحلة تحليل النتائج واستخلاص أهم نقاط القوة والجوانب التي تحتاج إلى تطوير. ويُعتبر هذا التحليل حجر الأساس في بناء خطة تطوير فعالة</w:t>
      </w:r>
      <w:r w:rsidRPr="00BD7A76">
        <w:rPr>
          <w:rFonts w:ascii="Sakkal Majalla" w:eastAsia="Times New Roman" w:hAnsi="Sakkal Majalla"/>
          <w:b/>
          <w:bCs/>
          <w:color w:val="auto"/>
          <w:sz w:val="48"/>
          <w:szCs w:val="36"/>
          <w:lang w:val="en-GB"/>
        </w:rPr>
        <w:t>.</w:t>
      </w:r>
    </w:p>
    <w:p w14:paraId="40658ACB"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مفهوم نقاط القوة</w:t>
      </w:r>
    </w:p>
    <w:p w14:paraId="128A5D66"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هي</w:t>
      </w:r>
      <w:r w:rsidRPr="00BD7A76">
        <w:rPr>
          <w:rFonts w:ascii="Sakkal Majalla" w:eastAsia="Times New Roman" w:hAnsi="Sakkal Majalla"/>
          <w:b/>
          <w:bCs/>
          <w:color w:val="auto"/>
          <w:sz w:val="48"/>
          <w:szCs w:val="36"/>
          <w:lang w:val="en-GB"/>
        </w:rPr>
        <w:t>:</w:t>
      </w:r>
    </w:p>
    <w:p w14:paraId="347B5E85" w14:textId="72936304"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lang w:val="en-GB"/>
        </w:rPr>
        <w:t>"</w:t>
      </w:r>
      <w:r w:rsidRPr="00BD7A76">
        <w:rPr>
          <w:rFonts w:ascii="Sakkal Majalla" w:eastAsia="Times New Roman" w:hAnsi="Sakkal Majalla"/>
          <w:b/>
          <w:bCs/>
          <w:color w:val="auto"/>
          <w:sz w:val="48"/>
          <w:szCs w:val="36"/>
          <w:rtl/>
        </w:rPr>
        <w:t>المهارات والسلوكيات التي يؤديها الفرد بكفاءة وتميز وتساعده على تحقيق نتائج إيجابية في التواصل</w:t>
      </w:r>
      <w:r w:rsidRPr="00BD7A76">
        <w:rPr>
          <w:rFonts w:ascii="Sakkal Majalla" w:eastAsia="Times New Roman" w:hAnsi="Sakkal Majalla"/>
          <w:b/>
          <w:bCs/>
          <w:color w:val="auto"/>
          <w:sz w:val="48"/>
          <w:szCs w:val="36"/>
          <w:lang w:val="en-GB"/>
        </w:rPr>
        <w:t>."</w:t>
      </w:r>
    </w:p>
    <w:p w14:paraId="7BE5D5F3"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أمثلة على نقاط القوة</w:t>
      </w:r>
    </w:p>
    <w:p w14:paraId="3B4DCFFA" w14:textId="77777777" w:rsidR="00BD7A76" w:rsidRPr="00BD7A76" w:rsidRDefault="00BD7A76">
      <w:pPr>
        <w:numPr>
          <w:ilvl w:val="0"/>
          <w:numId w:val="147"/>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حسن الاستماع</w:t>
      </w:r>
      <w:r w:rsidRPr="00BD7A76">
        <w:rPr>
          <w:rFonts w:ascii="Sakkal Majalla" w:eastAsia="Times New Roman" w:hAnsi="Sakkal Majalla"/>
          <w:b/>
          <w:bCs/>
          <w:color w:val="auto"/>
          <w:sz w:val="48"/>
          <w:szCs w:val="36"/>
          <w:lang w:val="en-GB"/>
        </w:rPr>
        <w:t xml:space="preserve">. </w:t>
      </w:r>
    </w:p>
    <w:p w14:paraId="333077AC" w14:textId="77777777" w:rsidR="00BD7A76" w:rsidRPr="00BD7A76" w:rsidRDefault="00BD7A76">
      <w:pPr>
        <w:numPr>
          <w:ilvl w:val="0"/>
          <w:numId w:val="147"/>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الثقة أثناء الحديث</w:t>
      </w:r>
      <w:r w:rsidRPr="00BD7A76">
        <w:rPr>
          <w:rFonts w:ascii="Sakkal Majalla" w:eastAsia="Times New Roman" w:hAnsi="Sakkal Majalla"/>
          <w:b/>
          <w:bCs/>
          <w:color w:val="auto"/>
          <w:sz w:val="48"/>
          <w:szCs w:val="36"/>
          <w:lang w:val="en-GB"/>
        </w:rPr>
        <w:t xml:space="preserve">. </w:t>
      </w:r>
    </w:p>
    <w:p w14:paraId="656BD0C2" w14:textId="77777777" w:rsidR="00BD7A76" w:rsidRPr="00BD7A76" w:rsidRDefault="00BD7A76">
      <w:pPr>
        <w:numPr>
          <w:ilvl w:val="0"/>
          <w:numId w:val="147"/>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القدرة على الإقناع</w:t>
      </w:r>
      <w:r w:rsidRPr="00BD7A76">
        <w:rPr>
          <w:rFonts w:ascii="Sakkal Majalla" w:eastAsia="Times New Roman" w:hAnsi="Sakkal Majalla"/>
          <w:b/>
          <w:bCs/>
          <w:color w:val="auto"/>
          <w:sz w:val="48"/>
          <w:szCs w:val="36"/>
          <w:lang w:val="en-GB"/>
        </w:rPr>
        <w:t xml:space="preserve">. </w:t>
      </w:r>
    </w:p>
    <w:p w14:paraId="7434830E" w14:textId="77777777" w:rsidR="00BD7A76" w:rsidRPr="00BD7A76" w:rsidRDefault="00BD7A76">
      <w:pPr>
        <w:numPr>
          <w:ilvl w:val="0"/>
          <w:numId w:val="147"/>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إدارة النقاشات</w:t>
      </w:r>
      <w:r w:rsidRPr="00BD7A76">
        <w:rPr>
          <w:rFonts w:ascii="Sakkal Majalla" w:eastAsia="Times New Roman" w:hAnsi="Sakkal Majalla"/>
          <w:b/>
          <w:bCs/>
          <w:color w:val="auto"/>
          <w:sz w:val="48"/>
          <w:szCs w:val="36"/>
          <w:lang w:val="en-GB"/>
        </w:rPr>
        <w:t xml:space="preserve">. </w:t>
      </w:r>
    </w:p>
    <w:p w14:paraId="1D94B576" w14:textId="77777777" w:rsidR="00BD7A76" w:rsidRPr="00BD7A76" w:rsidRDefault="00BD7A76">
      <w:pPr>
        <w:numPr>
          <w:ilvl w:val="0"/>
          <w:numId w:val="147"/>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بناء العلاقات المهنية</w:t>
      </w:r>
      <w:r w:rsidRPr="00BD7A76">
        <w:rPr>
          <w:rFonts w:ascii="Sakkal Majalla" w:eastAsia="Times New Roman" w:hAnsi="Sakkal Majalla"/>
          <w:b/>
          <w:bCs/>
          <w:color w:val="auto"/>
          <w:sz w:val="48"/>
          <w:szCs w:val="36"/>
          <w:lang w:val="en-GB"/>
        </w:rPr>
        <w:t xml:space="preserve">. </w:t>
      </w:r>
    </w:p>
    <w:p w14:paraId="6D022FA1" w14:textId="77777777" w:rsidR="00BD7A76" w:rsidRPr="00BD7A76" w:rsidRDefault="00BD7A76">
      <w:pPr>
        <w:numPr>
          <w:ilvl w:val="0"/>
          <w:numId w:val="147"/>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التعاطف مع الآخرين</w:t>
      </w:r>
      <w:r w:rsidRPr="00BD7A76">
        <w:rPr>
          <w:rFonts w:ascii="Sakkal Majalla" w:eastAsia="Times New Roman" w:hAnsi="Sakkal Majalla"/>
          <w:b/>
          <w:bCs/>
          <w:color w:val="auto"/>
          <w:sz w:val="48"/>
          <w:szCs w:val="36"/>
          <w:lang w:val="en-GB"/>
        </w:rPr>
        <w:t xml:space="preserve">. </w:t>
      </w:r>
    </w:p>
    <w:p w14:paraId="07EA236F" w14:textId="77777777" w:rsidR="00BD7A76" w:rsidRPr="00BD7A76" w:rsidRDefault="00BD7A76">
      <w:pPr>
        <w:numPr>
          <w:ilvl w:val="0"/>
          <w:numId w:val="147"/>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التواصل الكتابي الجيد</w:t>
      </w:r>
      <w:r w:rsidRPr="00BD7A76">
        <w:rPr>
          <w:rFonts w:ascii="Sakkal Majalla" w:eastAsia="Times New Roman" w:hAnsi="Sakkal Majalla"/>
          <w:b/>
          <w:bCs/>
          <w:color w:val="auto"/>
          <w:sz w:val="48"/>
          <w:szCs w:val="36"/>
          <w:lang w:val="en-GB"/>
        </w:rPr>
        <w:t xml:space="preserve">. </w:t>
      </w:r>
    </w:p>
    <w:p w14:paraId="3C5E1B30" w14:textId="1B4A8532" w:rsidR="00BD7A76" w:rsidRPr="00BD7A76" w:rsidRDefault="00BD7A76" w:rsidP="00BD7A76">
      <w:pPr>
        <w:spacing w:after="200" w:line="240" w:lineRule="auto"/>
        <w:rPr>
          <w:rFonts w:ascii="Sakkal Majalla" w:eastAsia="Times New Roman" w:hAnsi="Sakkal Majalla"/>
          <w:b/>
          <w:bCs/>
          <w:color w:val="auto"/>
          <w:sz w:val="48"/>
          <w:szCs w:val="36"/>
          <w:lang w:val="en-GB"/>
        </w:rPr>
      </w:pPr>
    </w:p>
    <w:p w14:paraId="0145CD51"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lastRenderedPageBreak/>
        <w:t>مفهوم فرص التحسين</w:t>
      </w:r>
    </w:p>
    <w:p w14:paraId="6DE25DD6"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هي</w:t>
      </w:r>
      <w:r w:rsidRPr="00BD7A76">
        <w:rPr>
          <w:rFonts w:ascii="Sakkal Majalla" w:eastAsia="Times New Roman" w:hAnsi="Sakkal Majalla"/>
          <w:b/>
          <w:bCs/>
          <w:color w:val="auto"/>
          <w:sz w:val="48"/>
          <w:szCs w:val="36"/>
          <w:lang w:val="en-GB"/>
        </w:rPr>
        <w:t>:</w:t>
      </w:r>
    </w:p>
    <w:p w14:paraId="7104CF72" w14:textId="63861219"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lang w:val="en-GB"/>
        </w:rPr>
        <w:t>"</w:t>
      </w:r>
      <w:r w:rsidRPr="00BD7A76">
        <w:rPr>
          <w:rFonts w:ascii="Sakkal Majalla" w:eastAsia="Times New Roman" w:hAnsi="Sakkal Majalla"/>
          <w:b/>
          <w:bCs/>
          <w:color w:val="auto"/>
          <w:sz w:val="48"/>
          <w:szCs w:val="36"/>
          <w:rtl/>
        </w:rPr>
        <w:t>الجوانب التي تحتاج إلى تطوير أو تعزيز لتحقيق مستوى أعلى من الكفاءة في التواصل</w:t>
      </w:r>
      <w:r w:rsidRPr="00BD7A76">
        <w:rPr>
          <w:rFonts w:ascii="Sakkal Majalla" w:eastAsia="Times New Roman" w:hAnsi="Sakkal Majalla"/>
          <w:b/>
          <w:bCs/>
          <w:color w:val="auto"/>
          <w:sz w:val="48"/>
          <w:szCs w:val="36"/>
          <w:lang w:val="en-GB"/>
        </w:rPr>
        <w:t>."</w:t>
      </w:r>
    </w:p>
    <w:p w14:paraId="609734E9"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أمثلة على فرص التحسين</w:t>
      </w:r>
    </w:p>
    <w:p w14:paraId="23D5A916" w14:textId="77777777" w:rsidR="00BD7A76" w:rsidRPr="00BD7A76" w:rsidRDefault="00BD7A76">
      <w:pPr>
        <w:numPr>
          <w:ilvl w:val="0"/>
          <w:numId w:val="148"/>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ضعف التواصل البصري</w:t>
      </w:r>
      <w:r w:rsidRPr="00BD7A76">
        <w:rPr>
          <w:rFonts w:ascii="Sakkal Majalla" w:eastAsia="Times New Roman" w:hAnsi="Sakkal Majalla"/>
          <w:b/>
          <w:bCs/>
          <w:color w:val="auto"/>
          <w:sz w:val="48"/>
          <w:szCs w:val="36"/>
          <w:lang w:val="en-GB"/>
        </w:rPr>
        <w:t xml:space="preserve">. </w:t>
      </w:r>
    </w:p>
    <w:p w14:paraId="56C46DAF" w14:textId="77777777" w:rsidR="00BD7A76" w:rsidRPr="00BD7A76" w:rsidRDefault="00BD7A76">
      <w:pPr>
        <w:numPr>
          <w:ilvl w:val="0"/>
          <w:numId w:val="148"/>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التردد أثناء الحديث</w:t>
      </w:r>
      <w:r w:rsidRPr="00BD7A76">
        <w:rPr>
          <w:rFonts w:ascii="Sakkal Majalla" w:eastAsia="Times New Roman" w:hAnsi="Sakkal Majalla"/>
          <w:b/>
          <w:bCs/>
          <w:color w:val="auto"/>
          <w:sz w:val="48"/>
          <w:szCs w:val="36"/>
          <w:lang w:val="en-GB"/>
        </w:rPr>
        <w:t xml:space="preserve">. </w:t>
      </w:r>
    </w:p>
    <w:p w14:paraId="48B0B15C" w14:textId="77777777" w:rsidR="00BD7A76" w:rsidRPr="00BD7A76" w:rsidRDefault="00BD7A76">
      <w:pPr>
        <w:numPr>
          <w:ilvl w:val="0"/>
          <w:numId w:val="148"/>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سرعة الانفعال</w:t>
      </w:r>
      <w:r w:rsidRPr="00BD7A76">
        <w:rPr>
          <w:rFonts w:ascii="Sakkal Majalla" w:eastAsia="Times New Roman" w:hAnsi="Sakkal Majalla"/>
          <w:b/>
          <w:bCs/>
          <w:color w:val="auto"/>
          <w:sz w:val="48"/>
          <w:szCs w:val="36"/>
          <w:lang w:val="en-GB"/>
        </w:rPr>
        <w:t xml:space="preserve">. </w:t>
      </w:r>
    </w:p>
    <w:p w14:paraId="3D90E7A5" w14:textId="77777777" w:rsidR="00BD7A76" w:rsidRPr="00BD7A76" w:rsidRDefault="00BD7A76">
      <w:pPr>
        <w:numPr>
          <w:ilvl w:val="0"/>
          <w:numId w:val="148"/>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المقاطعة المتكررة</w:t>
      </w:r>
      <w:r w:rsidRPr="00BD7A76">
        <w:rPr>
          <w:rFonts w:ascii="Sakkal Majalla" w:eastAsia="Times New Roman" w:hAnsi="Sakkal Majalla"/>
          <w:b/>
          <w:bCs/>
          <w:color w:val="auto"/>
          <w:sz w:val="48"/>
          <w:szCs w:val="36"/>
          <w:lang w:val="en-GB"/>
        </w:rPr>
        <w:t xml:space="preserve">. </w:t>
      </w:r>
    </w:p>
    <w:p w14:paraId="7B137AE2" w14:textId="77777777" w:rsidR="00BD7A76" w:rsidRPr="00BD7A76" w:rsidRDefault="00BD7A76">
      <w:pPr>
        <w:numPr>
          <w:ilvl w:val="0"/>
          <w:numId w:val="148"/>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ضعف مهارات العرض والتقديم</w:t>
      </w:r>
      <w:r w:rsidRPr="00BD7A76">
        <w:rPr>
          <w:rFonts w:ascii="Sakkal Majalla" w:eastAsia="Times New Roman" w:hAnsi="Sakkal Majalla"/>
          <w:b/>
          <w:bCs/>
          <w:color w:val="auto"/>
          <w:sz w:val="48"/>
          <w:szCs w:val="36"/>
          <w:lang w:val="en-GB"/>
        </w:rPr>
        <w:t xml:space="preserve">. </w:t>
      </w:r>
    </w:p>
    <w:p w14:paraId="75A73DBD" w14:textId="1813E14E" w:rsidR="00BD7A76" w:rsidRPr="0035048B" w:rsidRDefault="00BD7A76">
      <w:pPr>
        <w:numPr>
          <w:ilvl w:val="0"/>
          <w:numId w:val="148"/>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عدم القدرة على إدارة الخلافات</w:t>
      </w:r>
      <w:r w:rsidRPr="00BD7A76">
        <w:rPr>
          <w:rFonts w:ascii="Sakkal Majalla" w:eastAsia="Times New Roman" w:hAnsi="Sakkal Majalla"/>
          <w:b/>
          <w:bCs/>
          <w:color w:val="auto"/>
          <w:sz w:val="48"/>
          <w:szCs w:val="36"/>
          <w:lang w:val="en-GB"/>
        </w:rPr>
        <w:t xml:space="preserve">. </w:t>
      </w:r>
    </w:p>
    <w:p w14:paraId="2BF86AB5"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كيفية تحديد نقاط القوة وفرص التحسين</w:t>
      </w:r>
    </w:p>
    <w:p w14:paraId="74225CB8"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تحليل نتائج التقييم</w:t>
      </w:r>
    </w:p>
    <w:p w14:paraId="654BFD2C"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مراجعة النتائج بصورة موضوعية</w:t>
      </w:r>
      <w:r w:rsidRPr="00BD7A76">
        <w:rPr>
          <w:rFonts w:ascii="Sakkal Majalla" w:eastAsia="Times New Roman" w:hAnsi="Sakkal Majalla"/>
          <w:b/>
          <w:bCs/>
          <w:color w:val="auto"/>
          <w:sz w:val="48"/>
          <w:szCs w:val="36"/>
          <w:lang w:val="en-GB"/>
        </w:rPr>
        <w:t>.</w:t>
      </w:r>
    </w:p>
    <w:p w14:paraId="2F3C646A"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مقارنة الأداء بالمعايير المطلوبة</w:t>
      </w:r>
    </w:p>
    <w:p w14:paraId="3AE511C5"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معرفة الفجوة بين الوضع الحالي والمستوى المستهدف</w:t>
      </w:r>
      <w:r w:rsidRPr="00BD7A76">
        <w:rPr>
          <w:rFonts w:ascii="Sakkal Majalla" w:eastAsia="Times New Roman" w:hAnsi="Sakkal Majalla"/>
          <w:b/>
          <w:bCs/>
          <w:color w:val="auto"/>
          <w:sz w:val="48"/>
          <w:szCs w:val="36"/>
          <w:lang w:val="en-GB"/>
        </w:rPr>
        <w:t>.</w:t>
      </w:r>
    </w:p>
    <w:p w14:paraId="00E7958D"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الاستفادة من التغذية الراجعة</w:t>
      </w:r>
    </w:p>
    <w:p w14:paraId="4F60F3AD"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تحليل ملاحظات الزملاء والمديرين</w:t>
      </w:r>
      <w:r w:rsidRPr="00BD7A76">
        <w:rPr>
          <w:rFonts w:ascii="Sakkal Majalla" w:eastAsia="Times New Roman" w:hAnsi="Sakkal Majalla"/>
          <w:b/>
          <w:bCs/>
          <w:color w:val="auto"/>
          <w:sz w:val="48"/>
          <w:szCs w:val="36"/>
          <w:lang w:val="en-GB"/>
        </w:rPr>
        <w:t>.</w:t>
      </w:r>
    </w:p>
    <w:p w14:paraId="55710931"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lastRenderedPageBreak/>
        <w:t>تحديد الأولويات</w:t>
      </w:r>
    </w:p>
    <w:p w14:paraId="323A36D6" w14:textId="09A88CBE"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التركيز على الجوانب الأكثر تأثيرًا في العمل</w:t>
      </w:r>
      <w:r w:rsidRPr="00BD7A76">
        <w:rPr>
          <w:rFonts w:ascii="Sakkal Majalla" w:eastAsia="Times New Roman" w:hAnsi="Sakkal Majalla"/>
          <w:b/>
          <w:bCs/>
          <w:color w:val="auto"/>
          <w:sz w:val="48"/>
          <w:szCs w:val="36"/>
          <w:lang w:val="en-GB"/>
        </w:rPr>
        <w:t>.</w:t>
      </w:r>
    </w:p>
    <w:p w14:paraId="7E567D4A"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أهمية تحديد نقاط القوة وفرص التحسين</w:t>
      </w:r>
    </w:p>
    <w:p w14:paraId="57118002"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استثمار القدرات الحالية</w:t>
      </w:r>
    </w:p>
    <w:p w14:paraId="5568BDF1"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تعظيم الاستفادة من المهارات المتميزة</w:t>
      </w:r>
      <w:r w:rsidRPr="00BD7A76">
        <w:rPr>
          <w:rFonts w:ascii="Sakkal Majalla" w:eastAsia="Times New Roman" w:hAnsi="Sakkal Majalla"/>
          <w:b/>
          <w:bCs/>
          <w:color w:val="auto"/>
          <w:sz w:val="48"/>
          <w:szCs w:val="36"/>
          <w:lang w:val="en-GB"/>
        </w:rPr>
        <w:t>.</w:t>
      </w:r>
    </w:p>
    <w:p w14:paraId="2E4BB200"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معالجة نقاط الضعف</w:t>
      </w:r>
    </w:p>
    <w:p w14:paraId="28F86F9C"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منع تأثيرها السلبي على الأداء</w:t>
      </w:r>
      <w:r w:rsidRPr="00BD7A76">
        <w:rPr>
          <w:rFonts w:ascii="Sakkal Majalla" w:eastAsia="Times New Roman" w:hAnsi="Sakkal Majalla"/>
          <w:b/>
          <w:bCs/>
          <w:color w:val="auto"/>
          <w:sz w:val="48"/>
          <w:szCs w:val="36"/>
          <w:lang w:val="en-GB"/>
        </w:rPr>
        <w:t>.</w:t>
      </w:r>
    </w:p>
    <w:p w14:paraId="5DDE83B2"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توجيه جهود التطوير</w:t>
      </w:r>
    </w:p>
    <w:p w14:paraId="3C6F1D34"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التركيز على الأولويات الفعلية</w:t>
      </w:r>
      <w:r w:rsidRPr="00BD7A76">
        <w:rPr>
          <w:rFonts w:ascii="Sakkal Majalla" w:eastAsia="Times New Roman" w:hAnsi="Sakkal Majalla"/>
          <w:b/>
          <w:bCs/>
          <w:color w:val="auto"/>
          <w:sz w:val="48"/>
          <w:szCs w:val="36"/>
          <w:lang w:val="en-GB"/>
        </w:rPr>
        <w:t>.</w:t>
      </w:r>
    </w:p>
    <w:p w14:paraId="0DC0300E"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تحسين الكفاءة المهنية</w:t>
      </w:r>
    </w:p>
    <w:p w14:paraId="23875650" w14:textId="0C9CDBB4"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رفع مستوى التواصل بشكل عام</w:t>
      </w:r>
      <w:r w:rsidRPr="00BD7A76">
        <w:rPr>
          <w:rFonts w:ascii="Sakkal Majalla" w:eastAsia="Times New Roman" w:hAnsi="Sakkal Majalla"/>
          <w:b/>
          <w:bCs/>
          <w:color w:val="auto"/>
          <w:sz w:val="48"/>
          <w:szCs w:val="36"/>
          <w:lang w:val="en-GB"/>
        </w:rPr>
        <w:t>.</w:t>
      </w:r>
    </w:p>
    <w:p w14:paraId="1A06EE8A" w14:textId="77777777" w:rsidR="00BD7A76" w:rsidRPr="0035048B" w:rsidRDefault="00BD7A76" w:rsidP="0035048B">
      <w:pPr>
        <w:spacing w:after="200" w:line="240" w:lineRule="auto"/>
        <w:jc w:val="center"/>
        <w:rPr>
          <w:rFonts w:ascii="Sakkal Majalla" w:eastAsia="Times New Roman" w:hAnsi="Sakkal Majalla"/>
          <w:b/>
          <w:bCs/>
          <w:color w:val="006666"/>
          <w:sz w:val="56"/>
          <w:szCs w:val="44"/>
          <w:lang w:val="en-GB"/>
        </w:rPr>
      </w:pPr>
      <w:r w:rsidRPr="0035048B">
        <w:rPr>
          <w:rFonts w:ascii="Sakkal Majalla" w:eastAsia="Times New Roman" w:hAnsi="Sakkal Majalla"/>
          <w:b/>
          <w:bCs/>
          <w:color w:val="006666"/>
          <w:sz w:val="56"/>
          <w:szCs w:val="44"/>
          <w:rtl/>
        </w:rPr>
        <w:t>ثالثاً: إعداد خطة تطوير شخصية</w:t>
      </w:r>
    </w:p>
    <w:p w14:paraId="16F9F5CF"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مقدمة</w:t>
      </w:r>
    </w:p>
    <w:p w14:paraId="5669B44B" w14:textId="17862B06"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بعد معرفة نقاط القوة وفرص التحسين، يحتاج الفرد إلى خطة تطوير واضحة تساعده على الانتقال من مستواه الحالي إلى المستوى المستهدف بطريقة منظمة وقابلة للقياس</w:t>
      </w:r>
      <w:r w:rsidRPr="00BD7A76">
        <w:rPr>
          <w:rFonts w:ascii="Sakkal Majalla" w:eastAsia="Times New Roman" w:hAnsi="Sakkal Majalla"/>
          <w:b/>
          <w:bCs/>
          <w:color w:val="auto"/>
          <w:sz w:val="48"/>
          <w:szCs w:val="36"/>
          <w:lang w:val="en-GB"/>
        </w:rPr>
        <w:t>.</w:t>
      </w:r>
    </w:p>
    <w:p w14:paraId="10EEFF69" w14:textId="77777777" w:rsidR="0035048B" w:rsidRDefault="0035048B" w:rsidP="00BD7A76">
      <w:pPr>
        <w:spacing w:after="200" w:line="240" w:lineRule="auto"/>
        <w:rPr>
          <w:rFonts w:ascii="Sakkal Majalla" w:eastAsia="Times New Roman" w:hAnsi="Sakkal Majalla"/>
          <w:b/>
          <w:bCs/>
          <w:color w:val="006666"/>
          <w:sz w:val="48"/>
          <w:szCs w:val="36"/>
          <w:rtl/>
        </w:rPr>
      </w:pPr>
    </w:p>
    <w:p w14:paraId="2BB3F13F" w14:textId="77777777" w:rsidR="0035048B" w:rsidRDefault="0035048B" w:rsidP="00BD7A76">
      <w:pPr>
        <w:spacing w:after="200" w:line="240" w:lineRule="auto"/>
        <w:rPr>
          <w:rFonts w:ascii="Sakkal Majalla" w:eastAsia="Times New Roman" w:hAnsi="Sakkal Majalla"/>
          <w:b/>
          <w:bCs/>
          <w:color w:val="006666"/>
          <w:sz w:val="48"/>
          <w:szCs w:val="36"/>
          <w:rtl/>
        </w:rPr>
      </w:pPr>
    </w:p>
    <w:p w14:paraId="36876DDE" w14:textId="77777777" w:rsidR="0035048B" w:rsidRDefault="0035048B" w:rsidP="00BD7A76">
      <w:pPr>
        <w:spacing w:after="200" w:line="240" w:lineRule="auto"/>
        <w:rPr>
          <w:rFonts w:ascii="Sakkal Majalla" w:eastAsia="Times New Roman" w:hAnsi="Sakkal Majalla"/>
          <w:b/>
          <w:bCs/>
          <w:color w:val="006666"/>
          <w:sz w:val="48"/>
          <w:szCs w:val="36"/>
          <w:rtl/>
        </w:rPr>
      </w:pPr>
    </w:p>
    <w:p w14:paraId="3036935D" w14:textId="313AC43F" w:rsidR="00BD7A76" w:rsidRPr="0035048B" w:rsidRDefault="00BD7A76" w:rsidP="00BD7A76">
      <w:pPr>
        <w:spacing w:after="200" w:line="240" w:lineRule="auto"/>
        <w:rPr>
          <w:rFonts w:ascii="Sakkal Majalla" w:eastAsia="Times New Roman" w:hAnsi="Sakkal Majalla"/>
          <w:b/>
          <w:bCs/>
          <w:color w:val="006666"/>
          <w:sz w:val="48"/>
          <w:szCs w:val="36"/>
          <w:lang w:val="en-GB"/>
        </w:rPr>
      </w:pPr>
      <w:r w:rsidRPr="0035048B">
        <w:rPr>
          <w:rFonts w:ascii="Sakkal Majalla" w:eastAsia="Times New Roman" w:hAnsi="Sakkal Majalla"/>
          <w:b/>
          <w:bCs/>
          <w:color w:val="006666"/>
          <w:sz w:val="48"/>
          <w:szCs w:val="36"/>
          <w:rtl/>
        </w:rPr>
        <w:lastRenderedPageBreak/>
        <w:t>مفهوم خطة التطوير الشخصية</w:t>
      </w:r>
    </w:p>
    <w:p w14:paraId="38C022C3"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هي</w:t>
      </w:r>
      <w:r w:rsidRPr="00BD7A76">
        <w:rPr>
          <w:rFonts w:ascii="Sakkal Majalla" w:eastAsia="Times New Roman" w:hAnsi="Sakkal Majalla"/>
          <w:b/>
          <w:bCs/>
          <w:color w:val="auto"/>
          <w:sz w:val="48"/>
          <w:szCs w:val="36"/>
          <w:lang w:val="en-GB"/>
        </w:rPr>
        <w:t>:</w:t>
      </w:r>
    </w:p>
    <w:p w14:paraId="7F1E54B9" w14:textId="71A94D83"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lang w:val="en-GB"/>
        </w:rPr>
        <w:t>"</w:t>
      </w:r>
      <w:r w:rsidRPr="00BD7A76">
        <w:rPr>
          <w:rFonts w:ascii="Sakkal Majalla" w:eastAsia="Times New Roman" w:hAnsi="Sakkal Majalla"/>
          <w:b/>
          <w:bCs/>
          <w:color w:val="auto"/>
          <w:sz w:val="48"/>
          <w:szCs w:val="36"/>
          <w:rtl/>
        </w:rPr>
        <w:t>وثيقة أو برنامج شخصي يتضمن أهدافًا وإجراءات وأنشطة محددة تهدف إلى تحسين مهارات التواصل خلال فترة زمنية معينة</w:t>
      </w:r>
      <w:r w:rsidRPr="00BD7A76">
        <w:rPr>
          <w:rFonts w:ascii="Sakkal Majalla" w:eastAsia="Times New Roman" w:hAnsi="Sakkal Majalla"/>
          <w:b/>
          <w:bCs/>
          <w:color w:val="auto"/>
          <w:sz w:val="48"/>
          <w:szCs w:val="36"/>
          <w:lang w:val="en-GB"/>
        </w:rPr>
        <w:t>."</w:t>
      </w:r>
    </w:p>
    <w:p w14:paraId="49A53937"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أهمية خطة التطوير الشخصية</w:t>
      </w:r>
    </w:p>
    <w:p w14:paraId="6290BE22" w14:textId="1AB2AED9" w:rsidR="00BD7A76" w:rsidRPr="00BD7A76" w:rsidRDefault="0035048B" w:rsidP="00BD7A76">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00BD7A76" w:rsidRPr="00BD7A76">
        <w:rPr>
          <w:rFonts w:ascii="Sakkal Majalla" w:eastAsia="Times New Roman" w:hAnsi="Sakkal Majalla"/>
          <w:b/>
          <w:bCs/>
          <w:color w:val="auto"/>
          <w:sz w:val="48"/>
          <w:szCs w:val="36"/>
          <w:rtl/>
        </w:rPr>
        <w:t>تحديد الاتجاه</w:t>
      </w:r>
    </w:p>
    <w:p w14:paraId="65DAFF4F"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توضح ما يجب تطويره</w:t>
      </w:r>
      <w:r w:rsidRPr="00BD7A76">
        <w:rPr>
          <w:rFonts w:ascii="Sakkal Majalla" w:eastAsia="Times New Roman" w:hAnsi="Sakkal Majalla"/>
          <w:b/>
          <w:bCs/>
          <w:color w:val="auto"/>
          <w:sz w:val="48"/>
          <w:szCs w:val="36"/>
          <w:lang w:val="en-GB"/>
        </w:rPr>
        <w:t>.</w:t>
      </w:r>
    </w:p>
    <w:p w14:paraId="1D815530" w14:textId="62D69571" w:rsidR="00BD7A76" w:rsidRPr="00BD7A76" w:rsidRDefault="0035048B" w:rsidP="00BD7A76">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00BD7A76" w:rsidRPr="00BD7A76">
        <w:rPr>
          <w:rFonts w:ascii="Sakkal Majalla" w:eastAsia="Times New Roman" w:hAnsi="Sakkal Majalla"/>
          <w:b/>
          <w:bCs/>
          <w:color w:val="auto"/>
          <w:sz w:val="48"/>
          <w:szCs w:val="36"/>
          <w:rtl/>
        </w:rPr>
        <w:t>تنظيم الجهود</w:t>
      </w:r>
    </w:p>
    <w:p w14:paraId="05ADE3F7"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تمنع العشوائية في التعلم</w:t>
      </w:r>
      <w:r w:rsidRPr="00BD7A76">
        <w:rPr>
          <w:rFonts w:ascii="Sakkal Majalla" w:eastAsia="Times New Roman" w:hAnsi="Sakkal Majalla"/>
          <w:b/>
          <w:bCs/>
          <w:color w:val="auto"/>
          <w:sz w:val="48"/>
          <w:szCs w:val="36"/>
          <w:lang w:val="en-GB"/>
        </w:rPr>
        <w:t>.</w:t>
      </w:r>
    </w:p>
    <w:p w14:paraId="7B0F1FD1" w14:textId="2FC35780" w:rsidR="00BD7A76" w:rsidRPr="00BD7A76" w:rsidRDefault="0035048B" w:rsidP="00BD7A76">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00BD7A76" w:rsidRPr="00BD7A76">
        <w:rPr>
          <w:rFonts w:ascii="Sakkal Majalla" w:eastAsia="Times New Roman" w:hAnsi="Sakkal Majalla"/>
          <w:b/>
          <w:bCs/>
          <w:color w:val="auto"/>
          <w:sz w:val="48"/>
          <w:szCs w:val="36"/>
          <w:lang w:val="en-GB"/>
        </w:rPr>
        <w:t xml:space="preserve"> </w:t>
      </w:r>
      <w:r w:rsidR="00BD7A76" w:rsidRPr="00BD7A76">
        <w:rPr>
          <w:rFonts w:ascii="Sakkal Majalla" w:eastAsia="Times New Roman" w:hAnsi="Sakkal Majalla"/>
          <w:b/>
          <w:bCs/>
          <w:color w:val="auto"/>
          <w:sz w:val="48"/>
          <w:szCs w:val="36"/>
          <w:rtl/>
        </w:rPr>
        <w:t>متابعة التقدم</w:t>
      </w:r>
    </w:p>
    <w:p w14:paraId="0E4491C2"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تساعد على قياس الإنجازات</w:t>
      </w:r>
      <w:r w:rsidRPr="00BD7A76">
        <w:rPr>
          <w:rFonts w:ascii="Sakkal Majalla" w:eastAsia="Times New Roman" w:hAnsi="Sakkal Majalla"/>
          <w:b/>
          <w:bCs/>
          <w:color w:val="auto"/>
          <w:sz w:val="48"/>
          <w:szCs w:val="36"/>
          <w:lang w:val="en-GB"/>
        </w:rPr>
        <w:t>.</w:t>
      </w:r>
    </w:p>
    <w:p w14:paraId="77988AA0" w14:textId="73D50754" w:rsidR="00BD7A76" w:rsidRPr="00BD7A76" w:rsidRDefault="0035048B" w:rsidP="00BD7A76">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00BD7A76" w:rsidRPr="00BD7A76">
        <w:rPr>
          <w:rFonts w:ascii="Sakkal Majalla" w:eastAsia="Times New Roman" w:hAnsi="Sakkal Majalla"/>
          <w:b/>
          <w:bCs/>
          <w:color w:val="auto"/>
          <w:sz w:val="48"/>
          <w:szCs w:val="36"/>
          <w:rtl/>
        </w:rPr>
        <w:t>تعزيز الالتزام</w:t>
      </w:r>
    </w:p>
    <w:p w14:paraId="705BA80C" w14:textId="317E7DA8"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تحفز الفرد على الاستمرار</w:t>
      </w:r>
      <w:r w:rsidRPr="00BD7A76">
        <w:rPr>
          <w:rFonts w:ascii="Sakkal Majalla" w:eastAsia="Times New Roman" w:hAnsi="Sakkal Majalla"/>
          <w:b/>
          <w:bCs/>
          <w:color w:val="auto"/>
          <w:sz w:val="48"/>
          <w:szCs w:val="36"/>
          <w:lang w:val="en-GB"/>
        </w:rPr>
        <w:t>.</w:t>
      </w:r>
    </w:p>
    <w:p w14:paraId="074ADA2F"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عناصر خطة التطوير الشخصية</w:t>
      </w:r>
    </w:p>
    <w:p w14:paraId="5DA1006F"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أولاً: الهدف التطويري</w:t>
      </w:r>
    </w:p>
    <w:p w14:paraId="049A877B"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مثال</w:t>
      </w:r>
      <w:r w:rsidRPr="00BD7A76">
        <w:rPr>
          <w:rFonts w:ascii="Sakkal Majalla" w:eastAsia="Times New Roman" w:hAnsi="Sakkal Majalla"/>
          <w:b/>
          <w:bCs/>
          <w:color w:val="auto"/>
          <w:sz w:val="48"/>
          <w:szCs w:val="36"/>
          <w:lang w:val="en-GB"/>
        </w:rPr>
        <w:t>:</w:t>
      </w:r>
    </w:p>
    <w:p w14:paraId="374C3567"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تحسين مهارات الإلقاء والعرض التقديمي</w:t>
      </w:r>
      <w:r w:rsidRPr="00BD7A76">
        <w:rPr>
          <w:rFonts w:ascii="Sakkal Majalla" w:eastAsia="Times New Roman" w:hAnsi="Sakkal Majalla"/>
          <w:b/>
          <w:bCs/>
          <w:color w:val="auto"/>
          <w:sz w:val="48"/>
          <w:szCs w:val="36"/>
          <w:lang w:val="en-GB"/>
        </w:rPr>
        <w:t>.</w:t>
      </w:r>
    </w:p>
    <w:p w14:paraId="01A98158"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ثانياً: الوضع الحالي</w:t>
      </w:r>
    </w:p>
    <w:p w14:paraId="5ED3C709"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lastRenderedPageBreak/>
        <w:t>وصف مستوى الأداء الحالي</w:t>
      </w:r>
      <w:r w:rsidRPr="00BD7A76">
        <w:rPr>
          <w:rFonts w:ascii="Sakkal Majalla" w:eastAsia="Times New Roman" w:hAnsi="Sakkal Majalla"/>
          <w:b/>
          <w:bCs/>
          <w:color w:val="auto"/>
          <w:sz w:val="48"/>
          <w:szCs w:val="36"/>
          <w:lang w:val="en-GB"/>
        </w:rPr>
        <w:t>.</w:t>
      </w:r>
    </w:p>
    <w:p w14:paraId="7D879BB4"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ثالثاً: المستوى المستهدف</w:t>
      </w:r>
    </w:p>
    <w:p w14:paraId="566D4239"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ما الذي يرغب الفرد في تحقيقه؟</w:t>
      </w:r>
    </w:p>
    <w:p w14:paraId="38926C09"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رابعاً: الأنشطة التطويرية</w:t>
      </w:r>
    </w:p>
    <w:p w14:paraId="64475B40"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مثل</w:t>
      </w:r>
      <w:r w:rsidRPr="00BD7A76">
        <w:rPr>
          <w:rFonts w:ascii="Sakkal Majalla" w:eastAsia="Times New Roman" w:hAnsi="Sakkal Majalla"/>
          <w:b/>
          <w:bCs/>
          <w:color w:val="auto"/>
          <w:sz w:val="48"/>
          <w:szCs w:val="36"/>
          <w:lang w:val="en-GB"/>
        </w:rPr>
        <w:t>:</w:t>
      </w:r>
    </w:p>
    <w:p w14:paraId="2084991E" w14:textId="77777777" w:rsidR="00BD7A76" w:rsidRPr="00BD7A76" w:rsidRDefault="00BD7A76">
      <w:pPr>
        <w:numPr>
          <w:ilvl w:val="0"/>
          <w:numId w:val="149"/>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حضور الدورات التدريبية</w:t>
      </w:r>
      <w:r w:rsidRPr="00BD7A76">
        <w:rPr>
          <w:rFonts w:ascii="Sakkal Majalla" w:eastAsia="Times New Roman" w:hAnsi="Sakkal Majalla"/>
          <w:b/>
          <w:bCs/>
          <w:color w:val="auto"/>
          <w:sz w:val="48"/>
          <w:szCs w:val="36"/>
          <w:lang w:val="en-GB"/>
        </w:rPr>
        <w:t xml:space="preserve">. </w:t>
      </w:r>
    </w:p>
    <w:p w14:paraId="19F2D8D6" w14:textId="77777777" w:rsidR="00BD7A76" w:rsidRPr="00BD7A76" w:rsidRDefault="00BD7A76">
      <w:pPr>
        <w:numPr>
          <w:ilvl w:val="0"/>
          <w:numId w:val="149"/>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قراءة الكتب</w:t>
      </w:r>
      <w:r w:rsidRPr="00BD7A76">
        <w:rPr>
          <w:rFonts w:ascii="Sakkal Majalla" w:eastAsia="Times New Roman" w:hAnsi="Sakkal Majalla"/>
          <w:b/>
          <w:bCs/>
          <w:color w:val="auto"/>
          <w:sz w:val="48"/>
          <w:szCs w:val="36"/>
          <w:lang w:val="en-GB"/>
        </w:rPr>
        <w:t xml:space="preserve">. </w:t>
      </w:r>
    </w:p>
    <w:p w14:paraId="1475416B" w14:textId="77777777" w:rsidR="00BD7A76" w:rsidRPr="00BD7A76" w:rsidRDefault="00BD7A76">
      <w:pPr>
        <w:numPr>
          <w:ilvl w:val="0"/>
          <w:numId w:val="149"/>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مشاهدة المواد التعليمية</w:t>
      </w:r>
      <w:r w:rsidRPr="00BD7A76">
        <w:rPr>
          <w:rFonts w:ascii="Sakkal Majalla" w:eastAsia="Times New Roman" w:hAnsi="Sakkal Majalla"/>
          <w:b/>
          <w:bCs/>
          <w:color w:val="auto"/>
          <w:sz w:val="48"/>
          <w:szCs w:val="36"/>
          <w:lang w:val="en-GB"/>
        </w:rPr>
        <w:t xml:space="preserve">. </w:t>
      </w:r>
    </w:p>
    <w:p w14:paraId="715B57C5" w14:textId="77777777" w:rsidR="00BD7A76" w:rsidRPr="00BD7A76" w:rsidRDefault="00BD7A76">
      <w:pPr>
        <w:numPr>
          <w:ilvl w:val="0"/>
          <w:numId w:val="149"/>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التدريب العملي</w:t>
      </w:r>
      <w:r w:rsidRPr="00BD7A76">
        <w:rPr>
          <w:rFonts w:ascii="Sakkal Majalla" w:eastAsia="Times New Roman" w:hAnsi="Sakkal Majalla"/>
          <w:b/>
          <w:bCs/>
          <w:color w:val="auto"/>
          <w:sz w:val="48"/>
          <w:szCs w:val="36"/>
          <w:lang w:val="en-GB"/>
        </w:rPr>
        <w:t xml:space="preserve">. </w:t>
      </w:r>
    </w:p>
    <w:p w14:paraId="58431FB8"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خامساً: الجدول الزمني</w:t>
      </w:r>
    </w:p>
    <w:p w14:paraId="2224B920"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تحديد فترة التنفيذ</w:t>
      </w:r>
      <w:r w:rsidRPr="00BD7A76">
        <w:rPr>
          <w:rFonts w:ascii="Sakkal Majalla" w:eastAsia="Times New Roman" w:hAnsi="Sakkal Majalla"/>
          <w:b/>
          <w:bCs/>
          <w:color w:val="auto"/>
          <w:sz w:val="48"/>
          <w:szCs w:val="36"/>
          <w:lang w:val="en-GB"/>
        </w:rPr>
        <w:t>.</w:t>
      </w:r>
    </w:p>
    <w:p w14:paraId="75DECDF3"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سادساً: مؤشرات النجاح</w:t>
      </w:r>
    </w:p>
    <w:p w14:paraId="4AF1DBA4" w14:textId="1E9B2E43"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كيفية قياس التقدم</w:t>
      </w:r>
      <w:r w:rsidRPr="00BD7A76">
        <w:rPr>
          <w:rFonts w:ascii="Sakkal Majalla" w:eastAsia="Times New Roman" w:hAnsi="Sakkal Majalla"/>
          <w:b/>
          <w:bCs/>
          <w:color w:val="auto"/>
          <w:sz w:val="48"/>
          <w:szCs w:val="36"/>
          <w:lang w:val="en-GB"/>
        </w:rPr>
        <w:t>.</w:t>
      </w:r>
    </w:p>
    <w:p w14:paraId="3B840602"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نموذج مبسط لخطة تطوير</w:t>
      </w:r>
    </w:p>
    <w:tbl>
      <w:tblPr>
        <w:tblStyle w:val="LightShading-Accent51"/>
        <w:tblW w:w="0" w:type="auto"/>
        <w:jc w:val="center"/>
        <w:tblLook w:val="04A0" w:firstRow="1" w:lastRow="0" w:firstColumn="1" w:lastColumn="0" w:noHBand="0" w:noVBand="1"/>
      </w:tblPr>
      <w:tblGrid>
        <w:gridCol w:w="1612"/>
        <w:gridCol w:w="3333"/>
      </w:tblGrid>
      <w:tr w:rsidR="00BD7A76" w:rsidRPr="00BD7A76" w14:paraId="534DDBA5" w14:textId="77777777" w:rsidTr="0035048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2E755FD" w14:textId="77777777" w:rsidR="00BD7A76" w:rsidRPr="00BD7A76" w:rsidRDefault="00BD7A76" w:rsidP="0035048B">
            <w:pPr>
              <w:spacing w:after="200" w:line="240" w:lineRule="auto"/>
              <w:jc w:val="center"/>
              <w:rPr>
                <w:rFonts w:ascii="Sakkal Majalla" w:eastAsia="Times New Roman" w:hAnsi="Sakkal Majalla"/>
                <w:color w:val="auto"/>
                <w:sz w:val="48"/>
                <w:szCs w:val="36"/>
                <w:lang w:val="en-GB"/>
              </w:rPr>
            </w:pPr>
            <w:r w:rsidRPr="00BD7A76">
              <w:rPr>
                <w:rFonts w:ascii="Sakkal Majalla" w:eastAsia="Times New Roman" w:hAnsi="Sakkal Majalla"/>
                <w:color w:val="auto"/>
                <w:sz w:val="48"/>
                <w:szCs w:val="36"/>
                <w:rtl/>
              </w:rPr>
              <w:t>العنصر</w:t>
            </w:r>
          </w:p>
        </w:tc>
        <w:tc>
          <w:tcPr>
            <w:tcW w:w="0" w:type="auto"/>
            <w:hideMark/>
          </w:tcPr>
          <w:p w14:paraId="0FDAADE5" w14:textId="77777777" w:rsidR="00BD7A76" w:rsidRPr="00BD7A76" w:rsidRDefault="00BD7A76" w:rsidP="0035048B">
            <w:pPr>
              <w:spacing w:after="200" w:line="240" w:lineRule="auto"/>
              <w:jc w:val="center"/>
              <w:cnfStyle w:val="100000000000" w:firstRow="1" w:lastRow="0" w:firstColumn="0" w:lastColumn="0" w:oddVBand="0" w:evenVBand="0" w:oddHBand="0" w:evenHBand="0" w:firstRowFirstColumn="0" w:firstRowLastColumn="0" w:lastRowFirstColumn="0" w:lastRowLastColumn="0"/>
              <w:rPr>
                <w:rFonts w:ascii="Sakkal Majalla" w:eastAsia="Times New Roman" w:hAnsi="Sakkal Majalla"/>
                <w:color w:val="auto"/>
                <w:sz w:val="48"/>
                <w:szCs w:val="36"/>
                <w:lang w:val="en-GB"/>
              </w:rPr>
            </w:pPr>
            <w:r w:rsidRPr="00BD7A76">
              <w:rPr>
                <w:rFonts w:ascii="Sakkal Majalla" w:eastAsia="Times New Roman" w:hAnsi="Sakkal Majalla"/>
                <w:color w:val="auto"/>
                <w:sz w:val="48"/>
                <w:szCs w:val="36"/>
                <w:rtl/>
              </w:rPr>
              <w:t>المحتوى</w:t>
            </w:r>
          </w:p>
        </w:tc>
      </w:tr>
      <w:tr w:rsidR="00BD7A76" w:rsidRPr="00BD7A76" w14:paraId="2AC4B29E" w14:textId="77777777" w:rsidTr="0035048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CF01E48" w14:textId="77777777" w:rsidR="00BD7A76" w:rsidRPr="00BD7A76" w:rsidRDefault="00BD7A76" w:rsidP="0035048B">
            <w:pPr>
              <w:spacing w:after="200" w:line="240" w:lineRule="auto"/>
              <w:jc w:val="center"/>
              <w:rPr>
                <w:rFonts w:ascii="Sakkal Majalla" w:eastAsia="Times New Roman" w:hAnsi="Sakkal Majalla"/>
                <w:color w:val="auto"/>
                <w:sz w:val="48"/>
                <w:szCs w:val="36"/>
                <w:lang w:val="en-GB"/>
              </w:rPr>
            </w:pPr>
            <w:r w:rsidRPr="00BD7A76">
              <w:rPr>
                <w:rFonts w:ascii="Sakkal Majalla" w:eastAsia="Times New Roman" w:hAnsi="Sakkal Majalla"/>
                <w:color w:val="auto"/>
                <w:sz w:val="48"/>
                <w:szCs w:val="36"/>
                <w:rtl/>
              </w:rPr>
              <w:t>المهارة</w:t>
            </w:r>
          </w:p>
        </w:tc>
        <w:tc>
          <w:tcPr>
            <w:tcW w:w="0" w:type="auto"/>
            <w:hideMark/>
          </w:tcPr>
          <w:p w14:paraId="52C6AC16" w14:textId="77777777" w:rsidR="00BD7A76" w:rsidRPr="00BD7A76" w:rsidRDefault="00BD7A76" w:rsidP="0035048B">
            <w:pPr>
              <w:spacing w:after="200" w:line="240" w:lineRule="auto"/>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التحدث أمام الجمهور</w:t>
            </w:r>
          </w:p>
        </w:tc>
      </w:tr>
      <w:tr w:rsidR="00BD7A76" w:rsidRPr="00BD7A76" w14:paraId="0BC7FA2F" w14:textId="77777777" w:rsidTr="0035048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7051D15" w14:textId="77777777" w:rsidR="00BD7A76" w:rsidRPr="00BD7A76" w:rsidRDefault="00BD7A76" w:rsidP="0035048B">
            <w:pPr>
              <w:spacing w:after="200" w:line="240" w:lineRule="auto"/>
              <w:jc w:val="center"/>
              <w:rPr>
                <w:rFonts w:ascii="Sakkal Majalla" w:eastAsia="Times New Roman" w:hAnsi="Sakkal Majalla"/>
                <w:color w:val="auto"/>
                <w:sz w:val="48"/>
                <w:szCs w:val="36"/>
                <w:lang w:val="en-GB"/>
              </w:rPr>
            </w:pPr>
            <w:r w:rsidRPr="00BD7A76">
              <w:rPr>
                <w:rFonts w:ascii="Sakkal Majalla" w:eastAsia="Times New Roman" w:hAnsi="Sakkal Majalla"/>
                <w:color w:val="auto"/>
                <w:sz w:val="48"/>
                <w:szCs w:val="36"/>
                <w:rtl/>
              </w:rPr>
              <w:t>الوضع الحالي</w:t>
            </w:r>
          </w:p>
        </w:tc>
        <w:tc>
          <w:tcPr>
            <w:tcW w:w="0" w:type="auto"/>
            <w:hideMark/>
          </w:tcPr>
          <w:p w14:paraId="7A39859E" w14:textId="77777777" w:rsidR="00BD7A76" w:rsidRPr="00BD7A76" w:rsidRDefault="00BD7A76" w:rsidP="0035048B">
            <w:pPr>
              <w:spacing w:after="200" w:line="240" w:lineRule="auto"/>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ثقة متوسطة</w:t>
            </w:r>
          </w:p>
        </w:tc>
      </w:tr>
      <w:tr w:rsidR="00BD7A76" w:rsidRPr="00BD7A76" w14:paraId="1E5508A6" w14:textId="77777777" w:rsidTr="0035048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1D59340" w14:textId="77777777" w:rsidR="00BD7A76" w:rsidRPr="00BD7A76" w:rsidRDefault="00BD7A76" w:rsidP="00BD7A76">
            <w:pPr>
              <w:spacing w:after="200" w:line="240" w:lineRule="auto"/>
              <w:rPr>
                <w:rFonts w:ascii="Sakkal Majalla" w:eastAsia="Times New Roman" w:hAnsi="Sakkal Majalla"/>
                <w:color w:val="auto"/>
                <w:sz w:val="48"/>
                <w:szCs w:val="36"/>
                <w:lang w:val="en-GB"/>
              </w:rPr>
            </w:pPr>
            <w:r w:rsidRPr="00BD7A76">
              <w:rPr>
                <w:rFonts w:ascii="Sakkal Majalla" w:eastAsia="Times New Roman" w:hAnsi="Sakkal Majalla"/>
                <w:color w:val="auto"/>
                <w:sz w:val="48"/>
                <w:szCs w:val="36"/>
                <w:rtl/>
              </w:rPr>
              <w:lastRenderedPageBreak/>
              <w:t>الهدف</w:t>
            </w:r>
          </w:p>
        </w:tc>
        <w:tc>
          <w:tcPr>
            <w:tcW w:w="0" w:type="auto"/>
            <w:hideMark/>
          </w:tcPr>
          <w:p w14:paraId="497EBE3D" w14:textId="77777777" w:rsidR="00BD7A76" w:rsidRPr="00BD7A76" w:rsidRDefault="00BD7A76" w:rsidP="00BD7A76">
            <w:pPr>
              <w:spacing w:after="200" w:line="240" w:lineRule="auto"/>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تقديم عروض احترافية</w:t>
            </w:r>
          </w:p>
        </w:tc>
      </w:tr>
      <w:tr w:rsidR="00BD7A76" w:rsidRPr="00BD7A76" w14:paraId="7171BC2B" w14:textId="77777777" w:rsidTr="0035048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F397DA7" w14:textId="77777777" w:rsidR="00BD7A76" w:rsidRPr="00BD7A76" w:rsidRDefault="00BD7A76" w:rsidP="00BD7A76">
            <w:pPr>
              <w:spacing w:after="200" w:line="240" w:lineRule="auto"/>
              <w:rPr>
                <w:rFonts w:ascii="Sakkal Majalla" w:eastAsia="Times New Roman" w:hAnsi="Sakkal Majalla"/>
                <w:color w:val="auto"/>
                <w:sz w:val="48"/>
                <w:szCs w:val="36"/>
                <w:lang w:val="en-GB"/>
              </w:rPr>
            </w:pPr>
            <w:r w:rsidRPr="00BD7A76">
              <w:rPr>
                <w:rFonts w:ascii="Sakkal Majalla" w:eastAsia="Times New Roman" w:hAnsi="Sakkal Majalla"/>
                <w:color w:val="auto"/>
                <w:sz w:val="48"/>
                <w:szCs w:val="36"/>
                <w:rtl/>
              </w:rPr>
              <w:t>النشاط</w:t>
            </w:r>
          </w:p>
        </w:tc>
        <w:tc>
          <w:tcPr>
            <w:tcW w:w="0" w:type="auto"/>
            <w:hideMark/>
          </w:tcPr>
          <w:p w14:paraId="1B965619" w14:textId="77777777" w:rsidR="00BD7A76" w:rsidRPr="00BD7A76" w:rsidRDefault="00BD7A76" w:rsidP="00BD7A76">
            <w:pPr>
              <w:spacing w:after="200" w:line="240" w:lineRule="auto"/>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دورة تدريبية + تدريب أسبوعي</w:t>
            </w:r>
          </w:p>
        </w:tc>
      </w:tr>
      <w:tr w:rsidR="00BD7A76" w:rsidRPr="00BD7A76" w14:paraId="1869D5B2" w14:textId="77777777" w:rsidTr="0035048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34CBB94" w14:textId="77777777" w:rsidR="00BD7A76" w:rsidRPr="00BD7A76" w:rsidRDefault="00BD7A76" w:rsidP="00BD7A76">
            <w:pPr>
              <w:spacing w:after="200" w:line="240" w:lineRule="auto"/>
              <w:rPr>
                <w:rFonts w:ascii="Sakkal Majalla" w:eastAsia="Times New Roman" w:hAnsi="Sakkal Majalla"/>
                <w:color w:val="auto"/>
                <w:sz w:val="48"/>
                <w:szCs w:val="36"/>
                <w:lang w:val="en-GB"/>
              </w:rPr>
            </w:pPr>
            <w:r w:rsidRPr="00BD7A76">
              <w:rPr>
                <w:rFonts w:ascii="Sakkal Majalla" w:eastAsia="Times New Roman" w:hAnsi="Sakkal Majalla"/>
                <w:color w:val="auto"/>
                <w:sz w:val="48"/>
                <w:szCs w:val="36"/>
                <w:rtl/>
              </w:rPr>
              <w:t>المدة</w:t>
            </w:r>
          </w:p>
        </w:tc>
        <w:tc>
          <w:tcPr>
            <w:tcW w:w="0" w:type="auto"/>
            <w:hideMark/>
          </w:tcPr>
          <w:p w14:paraId="21C4DD48" w14:textId="77777777" w:rsidR="00BD7A76" w:rsidRPr="00BD7A76" w:rsidRDefault="00BD7A76" w:rsidP="00BD7A76">
            <w:pPr>
              <w:spacing w:after="200" w:line="240" w:lineRule="auto"/>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شهران</w:t>
            </w:r>
          </w:p>
        </w:tc>
      </w:tr>
      <w:tr w:rsidR="00BD7A76" w:rsidRPr="00BD7A76" w14:paraId="59DDA585" w14:textId="77777777" w:rsidTr="0035048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F37CC88" w14:textId="77777777" w:rsidR="00BD7A76" w:rsidRPr="00BD7A76" w:rsidRDefault="00BD7A76" w:rsidP="00BD7A76">
            <w:pPr>
              <w:spacing w:after="200" w:line="240" w:lineRule="auto"/>
              <w:rPr>
                <w:rFonts w:ascii="Sakkal Majalla" w:eastAsia="Times New Roman" w:hAnsi="Sakkal Majalla"/>
                <w:color w:val="auto"/>
                <w:sz w:val="48"/>
                <w:szCs w:val="36"/>
                <w:lang w:val="en-GB"/>
              </w:rPr>
            </w:pPr>
            <w:r w:rsidRPr="00BD7A76">
              <w:rPr>
                <w:rFonts w:ascii="Sakkal Majalla" w:eastAsia="Times New Roman" w:hAnsi="Sakkal Majalla"/>
                <w:color w:val="auto"/>
                <w:sz w:val="48"/>
                <w:szCs w:val="36"/>
                <w:rtl/>
              </w:rPr>
              <w:t>مؤشر النجاح</w:t>
            </w:r>
          </w:p>
        </w:tc>
        <w:tc>
          <w:tcPr>
            <w:tcW w:w="0" w:type="auto"/>
            <w:hideMark/>
          </w:tcPr>
          <w:p w14:paraId="0AAE4019" w14:textId="77777777" w:rsidR="00BD7A76" w:rsidRPr="00BD7A76" w:rsidRDefault="00BD7A76" w:rsidP="00BD7A76">
            <w:pPr>
              <w:spacing w:after="200" w:line="240" w:lineRule="auto"/>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تقديم عرض ناجح أمام الفريق</w:t>
            </w:r>
          </w:p>
        </w:tc>
      </w:tr>
    </w:tbl>
    <w:p w14:paraId="2723C020" w14:textId="29AA3788" w:rsidR="00BD7A76" w:rsidRPr="00BD7A76" w:rsidRDefault="00BD7A76" w:rsidP="00BD7A76">
      <w:pPr>
        <w:spacing w:after="200" w:line="240" w:lineRule="auto"/>
        <w:rPr>
          <w:rFonts w:ascii="Sakkal Majalla" w:eastAsia="Times New Roman" w:hAnsi="Sakkal Majalla"/>
          <w:b/>
          <w:bCs/>
          <w:color w:val="auto"/>
          <w:sz w:val="48"/>
          <w:szCs w:val="36"/>
          <w:lang w:val="en-GB"/>
        </w:rPr>
      </w:pPr>
    </w:p>
    <w:p w14:paraId="218E592E" w14:textId="77777777" w:rsidR="00BD7A76" w:rsidRPr="0035048B" w:rsidRDefault="00BD7A76" w:rsidP="0035048B">
      <w:pPr>
        <w:spacing w:after="200" w:line="240" w:lineRule="auto"/>
        <w:jc w:val="center"/>
        <w:rPr>
          <w:rFonts w:ascii="Sakkal Majalla" w:eastAsia="Times New Roman" w:hAnsi="Sakkal Majalla"/>
          <w:b/>
          <w:bCs/>
          <w:color w:val="006666"/>
          <w:sz w:val="96"/>
          <w:szCs w:val="52"/>
          <w:lang w:val="en-GB"/>
        </w:rPr>
      </w:pPr>
      <w:r w:rsidRPr="0035048B">
        <w:rPr>
          <w:rFonts w:ascii="Sakkal Majalla" w:eastAsia="Times New Roman" w:hAnsi="Sakkal Majalla"/>
          <w:b/>
          <w:bCs/>
          <w:color w:val="006666"/>
          <w:sz w:val="96"/>
          <w:szCs w:val="52"/>
          <w:rtl/>
        </w:rPr>
        <w:t>رابعاً: مؤشرات قياس التحسن</w:t>
      </w:r>
    </w:p>
    <w:p w14:paraId="556BCDBF" w14:textId="1CD68E3F"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لا تكتمل عملية التطوير دون وجود مؤشرات واضحة تساعد على معرفة مدى التقدم المحقق. فقياس التحسن يتيح للفرد تقييم فعالية جهوده وتعديل خطته عند الحاجة</w:t>
      </w:r>
      <w:r w:rsidRPr="00BD7A76">
        <w:rPr>
          <w:rFonts w:ascii="Sakkal Majalla" w:eastAsia="Times New Roman" w:hAnsi="Sakkal Majalla"/>
          <w:b/>
          <w:bCs/>
          <w:color w:val="auto"/>
          <w:sz w:val="48"/>
          <w:szCs w:val="36"/>
          <w:lang w:val="en-GB"/>
        </w:rPr>
        <w:t>.</w:t>
      </w:r>
    </w:p>
    <w:p w14:paraId="23C0ED35"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مفهوم مؤشرات القياس</w:t>
      </w:r>
    </w:p>
    <w:p w14:paraId="3B58D568"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هي</w:t>
      </w:r>
      <w:r w:rsidRPr="00BD7A76">
        <w:rPr>
          <w:rFonts w:ascii="Sakkal Majalla" w:eastAsia="Times New Roman" w:hAnsi="Sakkal Majalla"/>
          <w:b/>
          <w:bCs/>
          <w:color w:val="auto"/>
          <w:sz w:val="48"/>
          <w:szCs w:val="36"/>
          <w:lang w:val="en-GB"/>
        </w:rPr>
        <w:t>:</w:t>
      </w:r>
    </w:p>
    <w:p w14:paraId="47044926" w14:textId="3A7B6B6E"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lang w:val="en-GB"/>
        </w:rPr>
        <w:t>"</w:t>
      </w:r>
      <w:r w:rsidRPr="00BD7A76">
        <w:rPr>
          <w:rFonts w:ascii="Sakkal Majalla" w:eastAsia="Times New Roman" w:hAnsi="Sakkal Majalla"/>
          <w:b/>
          <w:bCs/>
          <w:color w:val="auto"/>
          <w:sz w:val="48"/>
          <w:szCs w:val="36"/>
          <w:rtl/>
        </w:rPr>
        <w:t>معايير كمية أو نوعية تستخدم لقياس مدى التقدم في تطوير مهارات التواصل</w:t>
      </w:r>
      <w:r w:rsidRPr="00BD7A76">
        <w:rPr>
          <w:rFonts w:ascii="Sakkal Majalla" w:eastAsia="Times New Roman" w:hAnsi="Sakkal Majalla"/>
          <w:b/>
          <w:bCs/>
          <w:color w:val="auto"/>
          <w:sz w:val="48"/>
          <w:szCs w:val="36"/>
          <w:lang w:val="en-GB"/>
        </w:rPr>
        <w:t>."</w:t>
      </w:r>
    </w:p>
    <w:p w14:paraId="0A770855"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أهمية مؤشرات القياس</w:t>
      </w:r>
    </w:p>
    <w:p w14:paraId="138749F9"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متابعة التقدم</w:t>
      </w:r>
    </w:p>
    <w:p w14:paraId="482D8590"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معرفة ما إذا كان التطوير يسير في الاتجاه الصحيح</w:t>
      </w:r>
      <w:r w:rsidRPr="00BD7A76">
        <w:rPr>
          <w:rFonts w:ascii="Sakkal Majalla" w:eastAsia="Times New Roman" w:hAnsi="Sakkal Majalla"/>
          <w:b/>
          <w:bCs/>
          <w:color w:val="auto"/>
          <w:sz w:val="48"/>
          <w:szCs w:val="36"/>
          <w:lang w:val="en-GB"/>
        </w:rPr>
        <w:t>.</w:t>
      </w:r>
    </w:p>
    <w:p w14:paraId="1569B052"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تعزيز التحفيز</w:t>
      </w:r>
    </w:p>
    <w:p w14:paraId="129DE673"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رؤية النتائج تشجع على الاستمرار</w:t>
      </w:r>
      <w:r w:rsidRPr="00BD7A76">
        <w:rPr>
          <w:rFonts w:ascii="Sakkal Majalla" w:eastAsia="Times New Roman" w:hAnsi="Sakkal Majalla"/>
          <w:b/>
          <w:bCs/>
          <w:color w:val="auto"/>
          <w:sz w:val="48"/>
          <w:szCs w:val="36"/>
          <w:lang w:val="en-GB"/>
        </w:rPr>
        <w:t>.</w:t>
      </w:r>
    </w:p>
    <w:p w14:paraId="4E9E8725"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اكتشاف التحديات</w:t>
      </w:r>
    </w:p>
    <w:p w14:paraId="32B36737"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تحديد العقبات مبكرًا</w:t>
      </w:r>
      <w:r w:rsidRPr="00BD7A76">
        <w:rPr>
          <w:rFonts w:ascii="Sakkal Majalla" w:eastAsia="Times New Roman" w:hAnsi="Sakkal Majalla"/>
          <w:b/>
          <w:bCs/>
          <w:color w:val="auto"/>
          <w:sz w:val="48"/>
          <w:szCs w:val="36"/>
          <w:lang w:val="en-GB"/>
        </w:rPr>
        <w:t>.</w:t>
      </w:r>
    </w:p>
    <w:p w14:paraId="278B7B7A"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lastRenderedPageBreak/>
        <w:t>تحسين خطة التطوير</w:t>
      </w:r>
    </w:p>
    <w:p w14:paraId="5FACC478" w14:textId="7A9FE251"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إجراء التعديلات اللازمة</w:t>
      </w:r>
      <w:r w:rsidRPr="00BD7A76">
        <w:rPr>
          <w:rFonts w:ascii="Sakkal Majalla" w:eastAsia="Times New Roman" w:hAnsi="Sakkal Majalla"/>
          <w:b/>
          <w:bCs/>
          <w:color w:val="auto"/>
          <w:sz w:val="48"/>
          <w:szCs w:val="36"/>
          <w:lang w:val="en-GB"/>
        </w:rPr>
        <w:t>.</w:t>
      </w:r>
    </w:p>
    <w:p w14:paraId="01FA25D6"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مؤشرات كمية</w:t>
      </w:r>
    </w:p>
    <w:p w14:paraId="748A27FB"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يمكن قياسها بالأرقام مثل</w:t>
      </w:r>
      <w:r w:rsidRPr="00BD7A76">
        <w:rPr>
          <w:rFonts w:ascii="Sakkal Majalla" w:eastAsia="Times New Roman" w:hAnsi="Sakkal Majalla"/>
          <w:b/>
          <w:bCs/>
          <w:color w:val="auto"/>
          <w:sz w:val="48"/>
          <w:szCs w:val="36"/>
          <w:lang w:val="en-GB"/>
        </w:rPr>
        <w:t>:</w:t>
      </w:r>
    </w:p>
    <w:p w14:paraId="732CAC96" w14:textId="77777777" w:rsidR="00BD7A76" w:rsidRPr="00BD7A76" w:rsidRDefault="00BD7A76">
      <w:pPr>
        <w:numPr>
          <w:ilvl w:val="0"/>
          <w:numId w:val="150"/>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عدد العروض المقدمة</w:t>
      </w:r>
      <w:r w:rsidRPr="00BD7A76">
        <w:rPr>
          <w:rFonts w:ascii="Sakkal Majalla" w:eastAsia="Times New Roman" w:hAnsi="Sakkal Majalla"/>
          <w:b/>
          <w:bCs/>
          <w:color w:val="auto"/>
          <w:sz w:val="48"/>
          <w:szCs w:val="36"/>
          <w:lang w:val="en-GB"/>
        </w:rPr>
        <w:t xml:space="preserve">. </w:t>
      </w:r>
    </w:p>
    <w:p w14:paraId="13E5F6B3" w14:textId="77777777" w:rsidR="00BD7A76" w:rsidRPr="00BD7A76" w:rsidRDefault="00BD7A76">
      <w:pPr>
        <w:numPr>
          <w:ilvl w:val="0"/>
          <w:numId w:val="150"/>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عدد الاجتماعات التي تمت إدارتها</w:t>
      </w:r>
      <w:r w:rsidRPr="00BD7A76">
        <w:rPr>
          <w:rFonts w:ascii="Sakkal Majalla" w:eastAsia="Times New Roman" w:hAnsi="Sakkal Majalla"/>
          <w:b/>
          <w:bCs/>
          <w:color w:val="auto"/>
          <w:sz w:val="48"/>
          <w:szCs w:val="36"/>
          <w:lang w:val="en-GB"/>
        </w:rPr>
        <w:t xml:space="preserve">. </w:t>
      </w:r>
    </w:p>
    <w:p w14:paraId="7835DC68" w14:textId="77777777" w:rsidR="00BD7A76" w:rsidRPr="00BD7A76" w:rsidRDefault="00BD7A76">
      <w:pPr>
        <w:numPr>
          <w:ilvl w:val="0"/>
          <w:numId w:val="150"/>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عدد الشكاوى المتعلقة بالتواصل</w:t>
      </w:r>
      <w:r w:rsidRPr="00BD7A76">
        <w:rPr>
          <w:rFonts w:ascii="Sakkal Majalla" w:eastAsia="Times New Roman" w:hAnsi="Sakkal Majalla"/>
          <w:b/>
          <w:bCs/>
          <w:color w:val="auto"/>
          <w:sz w:val="48"/>
          <w:szCs w:val="36"/>
          <w:lang w:val="en-GB"/>
        </w:rPr>
        <w:t xml:space="preserve">. </w:t>
      </w:r>
    </w:p>
    <w:p w14:paraId="7D62871D" w14:textId="53278061" w:rsidR="00BD7A76" w:rsidRPr="0035048B" w:rsidRDefault="00BD7A76">
      <w:pPr>
        <w:numPr>
          <w:ilvl w:val="0"/>
          <w:numId w:val="150"/>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نسبة الالتزام بالردود الإلكترونية</w:t>
      </w:r>
      <w:r w:rsidRPr="00BD7A76">
        <w:rPr>
          <w:rFonts w:ascii="Sakkal Majalla" w:eastAsia="Times New Roman" w:hAnsi="Sakkal Majalla"/>
          <w:b/>
          <w:bCs/>
          <w:color w:val="auto"/>
          <w:sz w:val="48"/>
          <w:szCs w:val="36"/>
          <w:lang w:val="en-GB"/>
        </w:rPr>
        <w:t xml:space="preserve">. </w:t>
      </w:r>
    </w:p>
    <w:p w14:paraId="47E663F6"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مؤشرات نوعية</w:t>
      </w:r>
    </w:p>
    <w:p w14:paraId="6C95BB17"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تعتمد على جودة الأداء مثل</w:t>
      </w:r>
      <w:r w:rsidRPr="00BD7A76">
        <w:rPr>
          <w:rFonts w:ascii="Sakkal Majalla" w:eastAsia="Times New Roman" w:hAnsi="Sakkal Majalla"/>
          <w:b/>
          <w:bCs/>
          <w:color w:val="auto"/>
          <w:sz w:val="48"/>
          <w:szCs w:val="36"/>
          <w:lang w:val="en-GB"/>
        </w:rPr>
        <w:t>:</w:t>
      </w:r>
    </w:p>
    <w:p w14:paraId="473762AE" w14:textId="77777777" w:rsidR="00BD7A76" w:rsidRPr="00BD7A76" w:rsidRDefault="00BD7A76">
      <w:pPr>
        <w:numPr>
          <w:ilvl w:val="0"/>
          <w:numId w:val="151"/>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مستوى الثقة أثناء الحديث</w:t>
      </w:r>
      <w:r w:rsidRPr="00BD7A76">
        <w:rPr>
          <w:rFonts w:ascii="Sakkal Majalla" w:eastAsia="Times New Roman" w:hAnsi="Sakkal Majalla"/>
          <w:b/>
          <w:bCs/>
          <w:color w:val="auto"/>
          <w:sz w:val="48"/>
          <w:szCs w:val="36"/>
          <w:lang w:val="en-GB"/>
        </w:rPr>
        <w:t xml:space="preserve">. </w:t>
      </w:r>
    </w:p>
    <w:p w14:paraId="32D19AD5" w14:textId="77777777" w:rsidR="00BD7A76" w:rsidRPr="00BD7A76" w:rsidRDefault="00BD7A76">
      <w:pPr>
        <w:numPr>
          <w:ilvl w:val="0"/>
          <w:numId w:val="151"/>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جودة الحوار</w:t>
      </w:r>
      <w:r w:rsidRPr="00BD7A76">
        <w:rPr>
          <w:rFonts w:ascii="Sakkal Majalla" w:eastAsia="Times New Roman" w:hAnsi="Sakkal Majalla"/>
          <w:b/>
          <w:bCs/>
          <w:color w:val="auto"/>
          <w:sz w:val="48"/>
          <w:szCs w:val="36"/>
          <w:lang w:val="en-GB"/>
        </w:rPr>
        <w:t xml:space="preserve">. </w:t>
      </w:r>
    </w:p>
    <w:p w14:paraId="2E2DAD41" w14:textId="77777777" w:rsidR="00BD7A76" w:rsidRPr="00BD7A76" w:rsidRDefault="00BD7A76">
      <w:pPr>
        <w:numPr>
          <w:ilvl w:val="0"/>
          <w:numId w:val="151"/>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رضا الزملاء</w:t>
      </w:r>
      <w:r w:rsidRPr="00BD7A76">
        <w:rPr>
          <w:rFonts w:ascii="Sakkal Majalla" w:eastAsia="Times New Roman" w:hAnsi="Sakkal Majalla"/>
          <w:b/>
          <w:bCs/>
          <w:color w:val="auto"/>
          <w:sz w:val="48"/>
          <w:szCs w:val="36"/>
          <w:lang w:val="en-GB"/>
        </w:rPr>
        <w:t xml:space="preserve">. </w:t>
      </w:r>
    </w:p>
    <w:p w14:paraId="5830BC62" w14:textId="61A86553" w:rsidR="00BD7A76" w:rsidRPr="0035048B" w:rsidRDefault="00BD7A76">
      <w:pPr>
        <w:numPr>
          <w:ilvl w:val="0"/>
          <w:numId w:val="151"/>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مستوى التأثير والإقناع</w:t>
      </w:r>
      <w:r w:rsidRPr="00BD7A76">
        <w:rPr>
          <w:rFonts w:ascii="Sakkal Majalla" w:eastAsia="Times New Roman" w:hAnsi="Sakkal Majalla"/>
          <w:b/>
          <w:bCs/>
          <w:color w:val="auto"/>
          <w:sz w:val="48"/>
          <w:szCs w:val="36"/>
          <w:lang w:val="en-GB"/>
        </w:rPr>
        <w:t xml:space="preserve">. </w:t>
      </w:r>
    </w:p>
    <w:p w14:paraId="60B7E4B9"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أمثلة على مؤشرات التحسن</w:t>
      </w:r>
    </w:p>
    <w:p w14:paraId="09CE8758"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الاستماع الفعال</w:t>
      </w:r>
    </w:p>
    <w:p w14:paraId="532AF14A" w14:textId="77777777" w:rsidR="00BD7A76" w:rsidRPr="00BD7A76" w:rsidRDefault="00BD7A76">
      <w:pPr>
        <w:numPr>
          <w:ilvl w:val="0"/>
          <w:numId w:val="152"/>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انخفاض المقاطعات أثناء الحوار</w:t>
      </w:r>
      <w:r w:rsidRPr="00BD7A76">
        <w:rPr>
          <w:rFonts w:ascii="Sakkal Majalla" w:eastAsia="Times New Roman" w:hAnsi="Sakkal Majalla"/>
          <w:b/>
          <w:bCs/>
          <w:color w:val="auto"/>
          <w:sz w:val="48"/>
          <w:szCs w:val="36"/>
          <w:lang w:val="en-GB"/>
        </w:rPr>
        <w:t xml:space="preserve">. </w:t>
      </w:r>
    </w:p>
    <w:p w14:paraId="3177982C" w14:textId="77777777" w:rsidR="00BD7A76" w:rsidRPr="00BD7A76" w:rsidRDefault="00BD7A76">
      <w:pPr>
        <w:numPr>
          <w:ilvl w:val="0"/>
          <w:numId w:val="152"/>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lastRenderedPageBreak/>
        <w:t>زيادة فهم الرسائل</w:t>
      </w:r>
      <w:r w:rsidRPr="00BD7A76">
        <w:rPr>
          <w:rFonts w:ascii="Sakkal Majalla" w:eastAsia="Times New Roman" w:hAnsi="Sakkal Majalla"/>
          <w:b/>
          <w:bCs/>
          <w:color w:val="auto"/>
          <w:sz w:val="48"/>
          <w:szCs w:val="36"/>
          <w:lang w:val="en-GB"/>
        </w:rPr>
        <w:t xml:space="preserve">. </w:t>
      </w:r>
    </w:p>
    <w:p w14:paraId="5415A63A"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التواصل الكتابي</w:t>
      </w:r>
    </w:p>
    <w:p w14:paraId="5D96DB88" w14:textId="77777777" w:rsidR="00BD7A76" w:rsidRPr="00BD7A76" w:rsidRDefault="00BD7A76">
      <w:pPr>
        <w:numPr>
          <w:ilvl w:val="0"/>
          <w:numId w:val="153"/>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تقليل الأخطاء في البريد الإلكتروني</w:t>
      </w:r>
      <w:r w:rsidRPr="00BD7A76">
        <w:rPr>
          <w:rFonts w:ascii="Sakkal Majalla" w:eastAsia="Times New Roman" w:hAnsi="Sakkal Majalla"/>
          <w:b/>
          <w:bCs/>
          <w:color w:val="auto"/>
          <w:sz w:val="48"/>
          <w:szCs w:val="36"/>
          <w:lang w:val="en-GB"/>
        </w:rPr>
        <w:t xml:space="preserve">. </w:t>
      </w:r>
    </w:p>
    <w:p w14:paraId="7F70CFC9" w14:textId="77777777" w:rsidR="00BD7A76" w:rsidRPr="00BD7A76" w:rsidRDefault="00BD7A76">
      <w:pPr>
        <w:numPr>
          <w:ilvl w:val="0"/>
          <w:numId w:val="153"/>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وضوح الرسائل المكتوبة</w:t>
      </w:r>
      <w:r w:rsidRPr="00BD7A76">
        <w:rPr>
          <w:rFonts w:ascii="Sakkal Majalla" w:eastAsia="Times New Roman" w:hAnsi="Sakkal Majalla"/>
          <w:b/>
          <w:bCs/>
          <w:color w:val="auto"/>
          <w:sz w:val="48"/>
          <w:szCs w:val="36"/>
          <w:lang w:val="en-GB"/>
        </w:rPr>
        <w:t xml:space="preserve">. </w:t>
      </w:r>
    </w:p>
    <w:p w14:paraId="25E05AFE"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إدارة الاجتماعات</w:t>
      </w:r>
    </w:p>
    <w:p w14:paraId="2B0F7740" w14:textId="77777777" w:rsidR="00BD7A76" w:rsidRPr="00BD7A76" w:rsidRDefault="00BD7A76">
      <w:pPr>
        <w:numPr>
          <w:ilvl w:val="0"/>
          <w:numId w:val="154"/>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زيادة المشاركة</w:t>
      </w:r>
      <w:r w:rsidRPr="00BD7A76">
        <w:rPr>
          <w:rFonts w:ascii="Sakkal Majalla" w:eastAsia="Times New Roman" w:hAnsi="Sakkal Majalla"/>
          <w:b/>
          <w:bCs/>
          <w:color w:val="auto"/>
          <w:sz w:val="48"/>
          <w:szCs w:val="36"/>
          <w:lang w:val="en-GB"/>
        </w:rPr>
        <w:t xml:space="preserve">. </w:t>
      </w:r>
    </w:p>
    <w:p w14:paraId="0B5E95D7" w14:textId="77777777" w:rsidR="00BD7A76" w:rsidRPr="00BD7A76" w:rsidRDefault="00BD7A76">
      <w:pPr>
        <w:numPr>
          <w:ilvl w:val="0"/>
          <w:numId w:val="154"/>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تحسين إدارة الوقت</w:t>
      </w:r>
      <w:r w:rsidRPr="00BD7A76">
        <w:rPr>
          <w:rFonts w:ascii="Sakkal Majalla" w:eastAsia="Times New Roman" w:hAnsi="Sakkal Majalla"/>
          <w:b/>
          <w:bCs/>
          <w:color w:val="auto"/>
          <w:sz w:val="48"/>
          <w:szCs w:val="36"/>
          <w:lang w:val="en-GB"/>
        </w:rPr>
        <w:t xml:space="preserve">. </w:t>
      </w:r>
    </w:p>
    <w:p w14:paraId="46A70670"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التعامل مع النزاعات</w:t>
      </w:r>
    </w:p>
    <w:p w14:paraId="1CE483D5" w14:textId="487B2FDB" w:rsidR="00BD7A76" w:rsidRPr="0035048B" w:rsidRDefault="00BD7A76">
      <w:pPr>
        <w:numPr>
          <w:ilvl w:val="0"/>
          <w:numId w:val="155"/>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انخفاض المشكلات الناتجة عن سوء التواصل</w:t>
      </w:r>
      <w:r w:rsidRPr="00BD7A76">
        <w:rPr>
          <w:rFonts w:ascii="Sakkal Majalla" w:eastAsia="Times New Roman" w:hAnsi="Sakkal Majalla"/>
          <w:b/>
          <w:bCs/>
          <w:color w:val="auto"/>
          <w:sz w:val="48"/>
          <w:szCs w:val="36"/>
          <w:lang w:val="en-GB"/>
        </w:rPr>
        <w:t xml:space="preserve">. </w:t>
      </w:r>
    </w:p>
    <w:p w14:paraId="05A231E3" w14:textId="77777777" w:rsidR="00BD7A76" w:rsidRPr="0035048B" w:rsidRDefault="00BD7A76" w:rsidP="0035048B">
      <w:pPr>
        <w:spacing w:after="200" w:line="240" w:lineRule="auto"/>
        <w:jc w:val="center"/>
        <w:rPr>
          <w:rFonts w:ascii="Sakkal Majalla" w:eastAsia="Times New Roman" w:hAnsi="Sakkal Majalla"/>
          <w:b/>
          <w:bCs/>
          <w:color w:val="006666"/>
          <w:sz w:val="56"/>
          <w:szCs w:val="44"/>
          <w:lang w:val="en-GB"/>
        </w:rPr>
      </w:pPr>
      <w:r w:rsidRPr="0035048B">
        <w:rPr>
          <w:rFonts w:ascii="Sakkal Majalla" w:eastAsia="Times New Roman" w:hAnsi="Sakkal Majalla"/>
          <w:b/>
          <w:bCs/>
          <w:color w:val="006666"/>
          <w:sz w:val="56"/>
          <w:szCs w:val="44"/>
          <w:rtl/>
        </w:rPr>
        <w:t>خامساً: الممارسات اليومية للتطوير المستمر</w:t>
      </w:r>
    </w:p>
    <w:p w14:paraId="251FC622" w14:textId="49B3D0AC"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التطوير الحقيقي لا يتحقق من خلال دورة تدريبية واحدة أو نشاط مؤقت، بل يعتمد على ممارسات يومية مستمرة تساهم في ترسيخ المهارات وتحويلها إلى سلوك دائم داخل بيئة العمل</w:t>
      </w:r>
      <w:r w:rsidRPr="00BD7A76">
        <w:rPr>
          <w:rFonts w:ascii="Sakkal Majalla" w:eastAsia="Times New Roman" w:hAnsi="Sakkal Majalla"/>
          <w:b/>
          <w:bCs/>
          <w:color w:val="auto"/>
          <w:sz w:val="48"/>
          <w:szCs w:val="36"/>
          <w:lang w:val="en-GB"/>
        </w:rPr>
        <w:t>.</w:t>
      </w:r>
    </w:p>
    <w:p w14:paraId="4F00CCEF"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مفهوم التطوير المستمر</w:t>
      </w:r>
    </w:p>
    <w:p w14:paraId="6CC2CAB5"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هو</w:t>
      </w:r>
      <w:r w:rsidRPr="00BD7A76">
        <w:rPr>
          <w:rFonts w:ascii="Sakkal Majalla" w:eastAsia="Times New Roman" w:hAnsi="Sakkal Majalla"/>
          <w:b/>
          <w:bCs/>
          <w:color w:val="auto"/>
          <w:sz w:val="48"/>
          <w:szCs w:val="36"/>
          <w:lang w:val="en-GB"/>
        </w:rPr>
        <w:t>:</w:t>
      </w:r>
    </w:p>
    <w:p w14:paraId="07E77273"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lang w:val="en-GB"/>
        </w:rPr>
        <w:t>"</w:t>
      </w:r>
      <w:r w:rsidRPr="00BD7A76">
        <w:rPr>
          <w:rFonts w:ascii="Sakkal Majalla" w:eastAsia="Times New Roman" w:hAnsi="Sakkal Majalla"/>
          <w:b/>
          <w:bCs/>
          <w:color w:val="auto"/>
          <w:sz w:val="48"/>
          <w:szCs w:val="36"/>
          <w:rtl/>
        </w:rPr>
        <w:t>عملية دائمة ومنهجية تهدف إلى تحسين المهارات والمعارف والسلوكيات بصورة مستمرة ومتدرجة</w:t>
      </w:r>
      <w:r w:rsidRPr="00BD7A76">
        <w:rPr>
          <w:rFonts w:ascii="Sakkal Majalla" w:eastAsia="Times New Roman" w:hAnsi="Sakkal Majalla"/>
          <w:b/>
          <w:bCs/>
          <w:color w:val="auto"/>
          <w:sz w:val="48"/>
          <w:szCs w:val="36"/>
          <w:lang w:val="en-GB"/>
        </w:rPr>
        <w:t>."</w:t>
      </w:r>
    </w:p>
    <w:p w14:paraId="551E6072" w14:textId="1259429C" w:rsidR="00BD7A76" w:rsidRPr="00BD7A76" w:rsidRDefault="00BD7A76" w:rsidP="00BD7A76">
      <w:pPr>
        <w:spacing w:after="200" w:line="240" w:lineRule="auto"/>
        <w:rPr>
          <w:rFonts w:ascii="Sakkal Majalla" w:eastAsia="Times New Roman" w:hAnsi="Sakkal Majalla"/>
          <w:b/>
          <w:bCs/>
          <w:color w:val="auto"/>
          <w:sz w:val="48"/>
          <w:szCs w:val="36"/>
          <w:lang w:val="en-GB"/>
        </w:rPr>
      </w:pPr>
    </w:p>
    <w:p w14:paraId="0966D7E0"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lastRenderedPageBreak/>
        <w:t>أهمية الممارسات اليومية</w:t>
      </w:r>
    </w:p>
    <w:p w14:paraId="4974536A"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ترسيخ المهارات</w:t>
      </w:r>
    </w:p>
    <w:p w14:paraId="0EB0D557"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التكرار يحول المهارة إلى عادة</w:t>
      </w:r>
      <w:r w:rsidRPr="00BD7A76">
        <w:rPr>
          <w:rFonts w:ascii="Sakkal Majalla" w:eastAsia="Times New Roman" w:hAnsi="Sakkal Majalla"/>
          <w:b/>
          <w:bCs/>
          <w:color w:val="auto"/>
          <w:sz w:val="48"/>
          <w:szCs w:val="36"/>
          <w:lang w:val="en-GB"/>
        </w:rPr>
        <w:t>.</w:t>
      </w:r>
    </w:p>
    <w:p w14:paraId="30F51730"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تحسين الأداء تدريجيًا</w:t>
      </w:r>
    </w:p>
    <w:p w14:paraId="45876933"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التحسن المستمر يحقق نتائج كبيرة على المدى الطويل</w:t>
      </w:r>
      <w:r w:rsidRPr="00BD7A76">
        <w:rPr>
          <w:rFonts w:ascii="Sakkal Majalla" w:eastAsia="Times New Roman" w:hAnsi="Sakkal Majalla"/>
          <w:b/>
          <w:bCs/>
          <w:color w:val="auto"/>
          <w:sz w:val="48"/>
          <w:szCs w:val="36"/>
          <w:lang w:val="en-GB"/>
        </w:rPr>
        <w:t>.</w:t>
      </w:r>
    </w:p>
    <w:p w14:paraId="76DB9E6B"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زيادة الثقة</w:t>
      </w:r>
    </w:p>
    <w:p w14:paraId="6259675B"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الممارسة المنتظمة تعزز الكفاءة</w:t>
      </w:r>
      <w:r w:rsidRPr="00BD7A76">
        <w:rPr>
          <w:rFonts w:ascii="Sakkal Majalla" w:eastAsia="Times New Roman" w:hAnsi="Sakkal Majalla"/>
          <w:b/>
          <w:bCs/>
          <w:color w:val="auto"/>
          <w:sz w:val="48"/>
          <w:szCs w:val="36"/>
          <w:lang w:val="en-GB"/>
        </w:rPr>
        <w:t>.</w:t>
      </w:r>
    </w:p>
    <w:p w14:paraId="1ADEEAE6"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مواكبة التطورات</w:t>
      </w:r>
    </w:p>
    <w:p w14:paraId="3DA7FA16" w14:textId="435EAAD3"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تساعد على تحديث المهارات باستمرار</w:t>
      </w:r>
      <w:r w:rsidRPr="00BD7A76">
        <w:rPr>
          <w:rFonts w:ascii="Sakkal Majalla" w:eastAsia="Times New Roman" w:hAnsi="Sakkal Majalla"/>
          <w:b/>
          <w:bCs/>
          <w:color w:val="auto"/>
          <w:sz w:val="48"/>
          <w:szCs w:val="36"/>
          <w:lang w:val="en-GB"/>
        </w:rPr>
        <w:t>.</w:t>
      </w:r>
    </w:p>
    <w:p w14:paraId="7031FB46"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أهم الممارسات اليومية لتطوير التواصل</w:t>
      </w:r>
    </w:p>
    <w:p w14:paraId="4881B21A"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أولاً: ممارسة الاستماع الفعال</w:t>
      </w:r>
    </w:p>
    <w:p w14:paraId="329A6B15"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التركيز الكامل أثناء الحديث مع الآخرين</w:t>
      </w:r>
      <w:r w:rsidRPr="00BD7A76">
        <w:rPr>
          <w:rFonts w:ascii="Sakkal Majalla" w:eastAsia="Times New Roman" w:hAnsi="Sakkal Majalla"/>
          <w:b/>
          <w:bCs/>
          <w:color w:val="auto"/>
          <w:sz w:val="48"/>
          <w:szCs w:val="36"/>
          <w:lang w:val="en-GB"/>
        </w:rPr>
        <w:t>.</w:t>
      </w:r>
    </w:p>
    <w:p w14:paraId="690AE416"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ثانياً: قراءة المحتوى المتخصص</w:t>
      </w:r>
    </w:p>
    <w:p w14:paraId="61DD0990"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قراءة الكتب والمقالات المتعلقة بالتواصل</w:t>
      </w:r>
      <w:r w:rsidRPr="00BD7A76">
        <w:rPr>
          <w:rFonts w:ascii="Sakkal Majalla" w:eastAsia="Times New Roman" w:hAnsi="Sakkal Majalla"/>
          <w:b/>
          <w:bCs/>
          <w:color w:val="auto"/>
          <w:sz w:val="48"/>
          <w:szCs w:val="36"/>
          <w:lang w:val="en-GB"/>
        </w:rPr>
        <w:t>.</w:t>
      </w:r>
    </w:p>
    <w:p w14:paraId="77C4D6E4"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ثالثاً: طلب التغذية الراجعة</w:t>
      </w:r>
    </w:p>
    <w:p w14:paraId="5574D327"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الحصول على آراء الآخرين بصورة دورية</w:t>
      </w:r>
      <w:r w:rsidRPr="00BD7A76">
        <w:rPr>
          <w:rFonts w:ascii="Sakkal Majalla" w:eastAsia="Times New Roman" w:hAnsi="Sakkal Majalla"/>
          <w:b/>
          <w:bCs/>
          <w:color w:val="auto"/>
          <w:sz w:val="48"/>
          <w:szCs w:val="36"/>
          <w:lang w:val="en-GB"/>
        </w:rPr>
        <w:t>.</w:t>
      </w:r>
    </w:p>
    <w:p w14:paraId="7DD54F6A"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رابعاً: التدريب على التحدث</w:t>
      </w:r>
    </w:p>
    <w:p w14:paraId="7B5483F3"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المشاركة في الاجتماعات والعروض</w:t>
      </w:r>
      <w:r w:rsidRPr="00BD7A76">
        <w:rPr>
          <w:rFonts w:ascii="Sakkal Majalla" w:eastAsia="Times New Roman" w:hAnsi="Sakkal Majalla"/>
          <w:b/>
          <w:bCs/>
          <w:color w:val="auto"/>
          <w:sz w:val="48"/>
          <w:szCs w:val="36"/>
          <w:lang w:val="en-GB"/>
        </w:rPr>
        <w:t>.</w:t>
      </w:r>
    </w:p>
    <w:p w14:paraId="7456F796"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lastRenderedPageBreak/>
        <w:t>خامساً: مراقبة لغة الجسد</w:t>
      </w:r>
    </w:p>
    <w:p w14:paraId="47652E80"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الانتباه للإشارات غير اللفظية</w:t>
      </w:r>
      <w:r w:rsidRPr="00BD7A76">
        <w:rPr>
          <w:rFonts w:ascii="Sakkal Majalla" w:eastAsia="Times New Roman" w:hAnsi="Sakkal Majalla"/>
          <w:b/>
          <w:bCs/>
          <w:color w:val="auto"/>
          <w:sz w:val="48"/>
          <w:szCs w:val="36"/>
          <w:lang w:val="en-GB"/>
        </w:rPr>
        <w:t>.</w:t>
      </w:r>
    </w:p>
    <w:p w14:paraId="0FB5CBD4"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سادساً: تحسين التواصل الكتابي</w:t>
      </w:r>
    </w:p>
    <w:p w14:paraId="4C594A00"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التدرب على كتابة الرسائل والتقارير</w:t>
      </w:r>
      <w:r w:rsidRPr="00BD7A76">
        <w:rPr>
          <w:rFonts w:ascii="Sakkal Majalla" w:eastAsia="Times New Roman" w:hAnsi="Sakkal Majalla"/>
          <w:b/>
          <w:bCs/>
          <w:color w:val="auto"/>
          <w:sz w:val="48"/>
          <w:szCs w:val="36"/>
          <w:lang w:val="en-GB"/>
        </w:rPr>
        <w:t>.</w:t>
      </w:r>
    </w:p>
    <w:p w14:paraId="1878AE81"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سابعاً: التأمل الذاتي</w:t>
      </w:r>
    </w:p>
    <w:p w14:paraId="68CB4FCC"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مراجعة المواقف اليومية واستخلاص الدروس</w:t>
      </w:r>
      <w:r w:rsidRPr="00BD7A76">
        <w:rPr>
          <w:rFonts w:ascii="Sakkal Majalla" w:eastAsia="Times New Roman" w:hAnsi="Sakkal Majalla"/>
          <w:b/>
          <w:bCs/>
          <w:color w:val="auto"/>
          <w:sz w:val="48"/>
          <w:szCs w:val="36"/>
          <w:lang w:val="en-GB"/>
        </w:rPr>
        <w:t>.</w:t>
      </w:r>
    </w:p>
    <w:p w14:paraId="5AC12325"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ثامناً: التعلم المستمر</w:t>
      </w:r>
    </w:p>
    <w:p w14:paraId="21036A8C" w14:textId="306042CE"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حضور الدورات وورش العمل</w:t>
      </w:r>
      <w:r w:rsidRPr="00BD7A76">
        <w:rPr>
          <w:rFonts w:ascii="Sakkal Majalla" w:eastAsia="Times New Roman" w:hAnsi="Sakkal Majalla"/>
          <w:b/>
          <w:bCs/>
          <w:color w:val="auto"/>
          <w:sz w:val="48"/>
          <w:szCs w:val="36"/>
          <w:lang w:val="en-GB"/>
        </w:rPr>
        <w:t>.</w:t>
      </w:r>
    </w:p>
    <w:p w14:paraId="1B1B39B4"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برنامج يومي مقترح لتطوير التواصل</w:t>
      </w:r>
    </w:p>
    <w:p w14:paraId="7E8174BF"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يوميًا</w:t>
      </w:r>
    </w:p>
    <w:p w14:paraId="4768B2BB" w14:textId="77777777" w:rsidR="00BD7A76" w:rsidRPr="00BD7A76" w:rsidRDefault="00BD7A76">
      <w:pPr>
        <w:numPr>
          <w:ilvl w:val="0"/>
          <w:numId w:val="156"/>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الاستماع بتركيز في جميع الحوارات</w:t>
      </w:r>
      <w:r w:rsidRPr="00BD7A76">
        <w:rPr>
          <w:rFonts w:ascii="Sakkal Majalla" w:eastAsia="Times New Roman" w:hAnsi="Sakkal Majalla"/>
          <w:b/>
          <w:bCs/>
          <w:color w:val="auto"/>
          <w:sz w:val="48"/>
          <w:szCs w:val="36"/>
          <w:lang w:val="en-GB"/>
        </w:rPr>
        <w:t xml:space="preserve">. </w:t>
      </w:r>
    </w:p>
    <w:p w14:paraId="169D86C7" w14:textId="77777777" w:rsidR="00BD7A76" w:rsidRPr="00BD7A76" w:rsidRDefault="00BD7A76">
      <w:pPr>
        <w:numPr>
          <w:ilvl w:val="0"/>
          <w:numId w:val="156"/>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ممارسة التواصل الإيجابي</w:t>
      </w:r>
      <w:r w:rsidRPr="00BD7A76">
        <w:rPr>
          <w:rFonts w:ascii="Sakkal Majalla" w:eastAsia="Times New Roman" w:hAnsi="Sakkal Majalla"/>
          <w:b/>
          <w:bCs/>
          <w:color w:val="auto"/>
          <w:sz w:val="48"/>
          <w:szCs w:val="36"/>
          <w:lang w:val="en-GB"/>
        </w:rPr>
        <w:t xml:space="preserve">. </w:t>
      </w:r>
    </w:p>
    <w:p w14:paraId="344847C7" w14:textId="77777777" w:rsidR="00BD7A76" w:rsidRPr="00BD7A76" w:rsidRDefault="00BD7A76">
      <w:pPr>
        <w:numPr>
          <w:ilvl w:val="0"/>
          <w:numId w:val="156"/>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تدوين ملاحظات التحسن</w:t>
      </w:r>
      <w:r w:rsidRPr="00BD7A76">
        <w:rPr>
          <w:rFonts w:ascii="Sakkal Majalla" w:eastAsia="Times New Roman" w:hAnsi="Sakkal Majalla"/>
          <w:b/>
          <w:bCs/>
          <w:color w:val="auto"/>
          <w:sz w:val="48"/>
          <w:szCs w:val="36"/>
          <w:lang w:val="en-GB"/>
        </w:rPr>
        <w:t xml:space="preserve">. </w:t>
      </w:r>
    </w:p>
    <w:p w14:paraId="53F65BB5"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أسبوعيًا</w:t>
      </w:r>
    </w:p>
    <w:p w14:paraId="2D29145C" w14:textId="77777777" w:rsidR="00BD7A76" w:rsidRPr="00BD7A76" w:rsidRDefault="00BD7A76">
      <w:pPr>
        <w:numPr>
          <w:ilvl w:val="0"/>
          <w:numId w:val="157"/>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طلب تغذية راجعة من زميل أو مدير</w:t>
      </w:r>
      <w:r w:rsidRPr="00BD7A76">
        <w:rPr>
          <w:rFonts w:ascii="Sakkal Majalla" w:eastAsia="Times New Roman" w:hAnsi="Sakkal Majalla"/>
          <w:b/>
          <w:bCs/>
          <w:color w:val="auto"/>
          <w:sz w:val="48"/>
          <w:szCs w:val="36"/>
          <w:lang w:val="en-GB"/>
        </w:rPr>
        <w:t xml:space="preserve">. </w:t>
      </w:r>
    </w:p>
    <w:p w14:paraId="1BFECC97" w14:textId="77777777" w:rsidR="00BD7A76" w:rsidRPr="00BD7A76" w:rsidRDefault="00BD7A76">
      <w:pPr>
        <w:numPr>
          <w:ilvl w:val="0"/>
          <w:numId w:val="157"/>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مراجعة موقف تواصلي وتحليله</w:t>
      </w:r>
      <w:r w:rsidRPr="00BD7A76">
        <w:rPr>
          <w:rFonts w:ascii="Sakkal Majalla" w:eastAsia="Times New Roman" w:hAnsi="Sakkal Majalla"/>
          <w:b/>
          <w:bCs/>
          <w:color w:val="auto"/>
          <w:sz w:val="48"/>
          <w:szCs w:val="36"/>
          <w:lang w:val="en-GB"/>
        </w:rPr>
        <w:t xml:space="preserve">. </w:t>
      </w:r>
    </w:p>
    <w:p w14:paraId="18FB750E" w14:textId="77777777" w:rsidR="00BD7A76" w:rsidRPr="00BD7A76" w:rsidRDefault="00BD7A76">
      <w:pPr>
        <w:numPr>
          <w:ilvl w:val="0"/>
          <w:numId w:val="157"/>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قراءة مادة تعليمية متخصصة</w:t>
      </w:r>
      <w:r w:rsidRPr="00BD7A76">
        <w:rPr>
          <w:rFonts w:ascii="Sakkal Majalla" w:eastAsia="Times New Roman" w:hAnsi="Sakkal Majalla"/>
          <w:b/>
          <w:bCs/>
          <w:color w:val="auto"/>
          <w:sz w:val="48"/>
          <w:szCs w:val="36"/>
          <w:lang w:val="en-GB"/>
        </w:rPr>
        <w:t xml:space="preserve">. </w:t>
      </w:r>
    </w:p>
    <w:p w14:paraId="01C65668"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lastRenderedPageBreak/>
        <w:t>شهريًا</w:t>
      </w:r>
    </w:p>
    <w:p w14:paraId="30ED8FBA" w14:textId="77777777" w:rsidR="00BD7A76" w:rsidRPr="00BD7A76" w:rsidRDefault="00BD7A76">
      <w:pPr>
        <w:numPr>
          <w:ilvl w:val="0"/>
          <w:numId w:val="158"/>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تقييم مستوى التقدم</w:t>
      </w:r>
      <w:r w:rsidRPr="00BD7A76">
        <w:rPr>
          <w:rFonts w:ascii="Sakkal Majalla" w:eastAsia="Times New Roman" w:hAnsi="Sakkal Majalla"/>
          <w:b/>
          <w:bCs/>
          <w:color w:val="auto"/>
          <w:sz w:val="48"/>
          <w:szCs w:val="36"/>
          <w:lang w:val="en-GB"/>
        </w:rPr>
        <w:t xml:space="preserve">. </w:t>
      </w:r>
    </w:p>
    <w:p w14:paraId="24AF920A" w14:textId="77777777" w:rsidR="00BD7A76" w:rsidRPr="00BD7A76" w:rsidRDefault="00BD7A76">
      <w:pPr>
        <w:numPr>
          <w:ilvl w:val="0"/>
          <w:numId w:val="158"/>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تحديث خطة التطوير</w:t>
      </w:r>
      <w:r w:rsidRPr="00BD7A76">
        <w:rPr>
          <w:rFonts w:ascii="Sakkal Majalla" w:eastAsia="Times New Roman" w:hAnsi="Sakkal Majalla"/>
          <w:b/>
          <w:bCs/>
          <w:color w:val="auto"/>
          <w:sz w:val="48"/>
          <w:szCs w:val="36"/>
          <w:lang w:val="en-GB"/>
        </w:rPr>
        <w:t xml:space="preserve">. </w:t>
      </w:r>
    </w:p>
    <w:p w14:paraId="7E824E57" w14:textId="77777777" w:rsidR="00BD7A76" w:rsidRPr="00BD7A76" w:rsidRDefault="00BD7A76">
      <w:pPr>
        <w:numPr>
          <w:ilvl w:val="0"/>
          <w:numId w:val="158"/>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تحديد أهداف جديدة</w:t>
      </w:r>
      <w:r w:rsidRPr="00BD7A76">
        <w:rPr>
          <w:rFonts w:ascii="Sakkal Majalla" w:eastAsia="Times New Roman" w:hAnsi="Sakkal Majalla"/>
          <w:b/>
          <w:bCs/>
          <w:color w:val="auto"/>
          <w:sz w:val="48"/>
          <w:szCs w:val="36"/>
          <w:lang w:val="en-GB"/>
        </w:rPr>
        <w:t>.</w:t>
      </w:r>
    </w:p>
    <w:p w14:paraId="3CC08107" w14:textId="77777777" w:rsidR="003D08BA" w:rsidRDefault="003D08BA" w:rsidP="00E32711">
      <w:pPr>
        <w:spacing w:after="200"/>
        <w:rPr>
          <w:rFonts w:ascii="Sakkal Majalla" w:eastAsia="Times New Roman" w:hAnsi="Sakkal Majalla"/>
          <w:b/>
          <w:bCs/>
          <w:color w:val="auto"/>
          <w:sz w:val="48"/>
          <w:szCs w:val="36"/>
          <w:rtl/>
        </w:rPr>
      </w:pPr>
    </w:p>
    <w:p w14:paraId="1140F1AE" w14:textId="77777777" w:rsidR="003D08BA" w:rsidRDefault="003D08BA" w:rsidP="00E32711">
      <w:pPr>
        <w:spacing w:after="200"/>
        <w:rPr>
          <w:rFonts w:ascii="Sakkal Majalla" w:eastAsia="Times New Roman" w:hAnsi="Sakkal Majalla"/>
          <w:b/>
          <w:bCs/>
          <w:color w:val="auto"/>
          <w:sz w:val="48"/>
          <w:szCs w:val="36"/>
          <w:rtl/>
        </w:rPr>
      </w:pPr>
    </w:p>
    <w:p w14:paraId="097996DC" w14:textId="77777777" w:rsidR="003D08BA" w:rsidRDefault="003D08BA" w:rsidP="00E32711">
      <w:pPr>
        <w:spacing w:after="200"/>
        <w:rPr>
          <w:rFonts w:ascii="Sakkal Majalla" w:eastAsia="Times New Roman" w:hAnsi="Sakkal Majalla"/>
          <w:b/>
          <w:bCs/>
          <w:color w:val="auto"/>
          <w:sz w:val="48"/>
          <w:szCs w:val="36"/>
          <w:rtl/>
        </w:rPr>
      </w:pPr>
    </w:p>
    <w:p w14:paraId="600222F5" w14:textId="77777777" w:rsidR="003D08BA" w:rsidRDefault="003D08BA" w:rsidP="00E32711">
      <w:pPr>
        <w:spacing w:after="200"/>
        <w:rPr>
          <w:rFonts w:ascii="Sakkal Majalla" w:eastAsia="Times New Roman" w:hAnsi="Sakkal Majalla"/>
          <w:b/>
          <w:bCs/>
          <w:color w:val="auto"/>
          <w:sz w:val="48"/>
          <w:szCs w:val="36"/>
          <w:rtl/>
        </w:rPr>
      </w:pPr>
    </w:p>
    <w:p w14:paraId="2E34E586" w14:textId="77777777" w:rsidR="003D08BA" w:rsidRDefault="003D08BA" w:rsidP="00E32711">
      <w:pPr>
        <w:spacing w:after="200"/>
        <w:rPr>
          <w:rFonts w:ascii="Sakkal Majalla" w:eastAsia="Times New Roman" w:hAnsi="Sakkal Majalla"/>
          <w:b/>
          <w:bCs/>
          <w:color w:val="auto"/>
          <w:sz w:val="48"/>
          <w:szCs w:val="36"/>
          <w:rtl/>
        </w:rPr>
      </w:pPr>
    </w:p>
    <w:p w14:paraId="0899A7C7" w14:textId="77777777" w:rsidR="003D08BA" w:rsidRDefault="003D08BA" w:rsidP="00E32711">
      <w:pPr>
        <w:spacing w:after="200"/>
        <w:rPr>
          <w:rFonts w:ascii="Sakkal Majalla" w:eastAsia="Times New Roman" w:hAnsi="Sakkal Majalla"/>
          <w:b/>
          <w:bCs/>
          <w:color w:val="auto"/>
          <w:sz w:val="48"/>
          <w:szCs w:val="36"/>
          <w:rtl/>
        </w:rPr>
      </w:pPr>
    </w:p>
    <w:p w14:paraId="131329B3" w14:textId="77777777" w:rsidR="003D08BA" w:rsidRDefault="003D08BA" w:rsidP="00E32711">
      <w:pPr>
        <w:spacing w:after="200"/>
        <w:rPr>
          <w:rFonts w:ascii="Sakkal Majalla" w:eastAsia="Times New Roman" w:hAnsi="Sakkal Majalla"/>
          <w:b/>
          <w:bCs/>
          <w:color w:val="auto"/>
          <w:sz w:val="48"/>
          <w:szCs w:val="36"/>
          <w:rtl/>
        </w:rPr>
      </w:pPr>
    </w:p>
    <w:p w14:paraId="0CDB2399" w14:textId="77777777" w:rsidR="003D08BA" w:rsidRDefault="003D08BA" w:rsidP="00E32711">
      <w:pPr>
        <w:spacing w:after="200"/>
        <w:rPr>
          <w:rFonts w:ascii="Sakkal Majalla" w:eastAsia="Times New Roman" w:hAnsi="Sakkal Majalla"/>
          <w:b/>
          <w:bCs/>
          <w:color w:val="auto"/>
          <w:sz w:val="48"/>
          <w:szCs w:val="36"/>
          <w:rtl/>
        </w:rPr>
      </w:pPr>
    </w:p>
    <w:p w14:paraId="40F6D029" w14:textId="77777777" w:rsidR="003D08BA" w:rsidRDefault="003D08BA" w:rsidP="00E32711">
      <w:pPr>
        <w:spacing w:after="200"/>
        <w:rPr>
          <w:rFonts w:ascii="Sakkal Majalla" w:eastAsia="Times New Roman" w:hAnsi="Sakkal Majalla"/>
          <w:b/>
          <w:bCs/>
          <w:color w:val="auto"/>
          <w:sz w:val="48"/>
          <w:szCs w:val="36"/>
          <w:rtl/>
        </w:rPr>
      </w:pPr>
    </w:p>
    <w:p w14:paraId="2D952307" w14:textId="77777777" w:rsidR="003D08BA" w:rsidRDefault="003D08BA" w:rsidP="00E32711">
      <w:pPr>
        <w:spacing w:after="200"/>
        <w:rPr>
          <w:rFonts w:ascii="Sakkal Majalla" w:eastAsia="Times New Roman" w:hAnsi="Sakkal Majalla"/>
          <w:b/>
          <w:bCs/>
          <w:color w:val="auto"/>
          <w:sz w:val="48"/>
          <w:szCs w:val="36"/>
          <w:rtl/>
        </w:rPr>
      </w:pPr>
    </w:p>
    <w:p w14:paraId="00BFEFD7" w14:textId="77777777" w:rsidR="003D08BA" w:rsidRDefault="003D08BA" w:rsidP="00E32711">
      <w:pPr>
        <w:spacing w:after="200"/>
        <w:rPr>
          <w:rFonts w:ascii="Sakkal Majalla" w:eastAsia="Times New Roman" w:hAnsi="Sakkal Majalla"/>
          <w:b/>
          <w:bCs/>
          <w:color w:val="auto"/>
          <w:sz w:val="48"/>
          <w:szCs w:val="36"/>
          <w:rtl/>
        </w:rPr>
      </w:pPr>
    </w:p>
    <w:p w14:paraId="3E3A65CC" w14:textId="77777777" w:rsidR="003D08BA" w:rsidRDefault="003D08BA" w:rsidP="00E32711">
      <w:pPr>
        <w:spacing w:after="200"/>
        <w:rPr>
          <w:rFonts w:ascii="Sakkal Majalla" w:eastAsia="Times New Roman" w:hAnsi="Sakkal Majalla"/>
          <w:b/>
          <w:bCs/>
          <w:color w:val="auto"/>
          <w:sz w:val="48"/>
          <w:szCs w:val="36"/>
          <w:rtl/>
        </w:rPr>
      </w:pPr>
    </w:p>
    <w:p w14:paraId="3E912FF8" w14:textId="77777777" w:rsidR="003D08BA" w:rsidRPr="003D08BA" w:rsidRDefault="003D08BA" w:rsidP="00E32711">
      <w:pPr>
        <w:spacing w:after="200"/>
        <w:rPr>
          <w:rFonts w:ascii="Sakkal Majalla" w:eastAsia="Times New Roman" w:hAnsi="Sakkal Majalla"/>
          <w:b/>
          <w:bCs/>
          <w:color w:val="auto"/>
          <w:sz w:val="48"/>
          <w:szCs w:val="36"/>
          <w:rtl/>
        </w:rPr>
      </w:pPr>
    </w:p>
    <w:p w14:paraId="3EFF120B" w14:textId="51335FE2" w:rsidR="00146577" w:rsidRDefault="0035048B" w:rsidP="00E32711">
      <w:pPr>
        <w:spacing w:after="200"/>
        <w:rPr>
          <w:rFonts w:ascii="Sakkal Majalla" w:eastAsia="Times New Roman" w:hAnsi="Sakkal Majalla"/>
          <w:b/>
          <w:bCs/>
          <w:color w:val="006666"/>
          <w:sz w:val="160"/>
          <w:szCs w:val="72"/>
          <w:rtl/>
        </w:rPr>
      </w:pPr>
      <w:r w:rsidRPr="0035048B">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34176" behindDoc="0" locked="0" layoutInCell="1" allowOverlap="1" wp14:anchorId="3AF24EF2" wp14:editId="0AD2A3B4">
                <wp:simplePos x="0" y="0"/>
                <wp:positionH relativeFrom="margin">
                  <wp:posOffset>-962025</wp:posOffset>
                </wp:positionH>
                <wp:positionV relativeFrom="paragraph">
                  <wp:posOffset>-219075</wp:posOffset>
                </wp:positionV>
                <wp:extent cx="7459345" cy="9724208"/>
                <wp:effectExtent l="0" t="0" r="0" b="0"/>
                <wp:wrapNone/>
                <wp:docPr id="572461625" name="Group 522"/>
                <wp:cNvGraphicFramePr/>
                <a:graphic xmlns:a="http://schemas.openxmlformats.org/drawingml/2006/main">
                  <a:graphicData uri="http://schemas.microsoft.com/office/word/2010/wordprocessingGroup">
                    <wpg:wgp>
                      <wpg:cNvGrpSpPr/>
                      <wpg:grpSpPr>
                        <a:xfrm>
                          <a:off x="0" y="0"/>
                          <a:ext cx="7459345" cy="9724208"/>
                          <a:chOff x="-887555" y="-65858"/>
                          <a:chExt cx="7459345" cy="9724208"/>
                        </a:xfrm>
                      </wpg:grpSpPr>
                      <wpg:grpSp>
                        <wpg:cNvPr id="1180556735" name="Group 1180556735"/>
                        <wpg:cNvGrpSpPr/>
                        <wpg:grpSpPr>
                          <a:xfrm>
                            <a:off x="-887555" y="-65858"/>
                            <a:ext cx="7459345" cy="9724208"/>
                            <a:chOff x="-1297144" y="-370658"/>
                            <a:chExt cx="7459466" cy="9724208"/>
                          </a:xfrm>
                        </wpg:grpSpPr>
                        <wpg:grpSp>
                          <wpg:cNvPr id="539613557" name="Group 539613557"/>
                          <wpg:cNvGrpSpPr/>
                          <wpg:grpSpPr>
                            <a:xfrm>
                              <a:off x="-1297144" y="2571750"/>
                              <a:ext cx="6993194" cy="6781800"/>
                              <a:chOff x="-1459091" y="0"/>
                              <a:chExt cx="6993287" cy="6782280"/>
                            </a:xfrm>
                          </wpg:grpSpPr>
                          <wpg:grpSp>
                            <wpg:cNvPr id="911322656" name="Group 25"/>
                            <wpg:cNvGrpSpPr/>
                            <wpg:grpSpPr>
                              <a:xfrm>
                                <a:off x="3129969" y="0"/>
                                <a:ext cx="2262400" cy="515506"/>
                                <a:chOff x="3849595" y="0"/>
                                <a:chExt cx="2262400" cy="515506"/>
                              </a:xfrm>
                            </wpg:grpSpPr>
                            <wpg:grpSp>
                              <wpg:cNvPr id="183046127" name="Group 183046127"/>
                              <wpg:cNvGrpSpPr/>
                              <wpg:grpSpPr>
                                <a:xfrm>
                                  <a:off x="5606227" y="0"/>
                                  <a:ext cx="505768" cy="515506"/>
                                  <a:chOff x="5606227" y="0"/>
                                  <a:chExt cx="505768" cy="515506"/>
                                </a:xfrm>
                              </wpg:grpSpPr>
                              <wps:wsp>
                                <wps:cNvPr id="585025154" name="Oval 585025154"/>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39272545" name="Picture 139272545" descr="Target "/>
                                  <pic:cNvPicPr>
                                    <a:picLocks noChangeAspect="1" noChangeArrowheads="1"/>
                                  </pic:cNvPicPr>
                                </pic:nvPicPr>
                                <pic:blipFill>
                                  <a:blip r:embed="rId1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37883821" name="TextBox 34"/>
                              <wps:cNvSpPr txBox="1"/>
                              <wps:spPr>
                                <a:xfrm>
                                  <a:off x="3849595" y="69514"/>
                                  <a:ext cx="1755192" cy="441357"/>
                                </a:xfrm>
                                <a:prstGeom prst="rect">
                                  <a:avLst/>
                                </a:prstGeom>
                                <a:noFill/>
                              </wps:spPr>
                              <wps:txbx>
                                <w:txbxContent>
                                  <w:p w14:paraId="1507B17A" w14:textId="77777777" w:rsidR="0035048B" w:rsidRPr="00BC6FB1" w:rsidRDefault="0035048B" w:rsidP="0035048B">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392002314" name="Group 26"/>
                            <wpg:cNvGrpSpPr/>
                            <wpg:grpSpPr>
                              <a:xfrm>
                                <a:off x="-27" y="9939"/>
                                <a:ext cx="2261262" cy="514985"/>
                                <a:chOff x="-27" y="0"/>
                                <a:chExt cx="2261570" cy="515506"/>
                              </a:xfrm>
                            </wpg:grpSpPr>
                            <wps:wsp>
                              <wps:cNvPr id="999033094" name="Oval 999033094"/>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135617756" name="TextBox 34"/>
                              <wps:cNvSpPr txBox="1"/>
                              <wps:spPr>
                                <a:xfrm>
                                  <a:off x="-27" y="69511"/>
                                  <a:ext cx="1756066" cy="441803"/>
                                </a:xfrm>
                                <a:prstGeom prst="rect">
                                  <a:avLst/>
                                </a:prstGeom>
                                <a:noFill/>
                              </wps:spPr>
                              <wps:txbx>
                                <w:txbxContent>
                                  <w:p w14:paraId="63306438" w14:textId="77777777" w:rsidR="0035048B" w:rsidRPr="00BC6FB1" w:rsidRDefault="0035048B" w:rsidP="0035048B">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633765289" name="Picture 1633765289" descr="Note "/>
                                <pic:cNvPicPr>
                                  <a:picLocks noChangeAspect="1" noChangeArrowheads="1"/>
                                </pic:cNvPicPr>
                              </pic:nvPicPr>
                              <pic:blipFill>
                                <a:blip r:embed="rId1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93065948" name="Text Box 1293065948"/>
                            <wps:cNvSpPr txBox="1"/>
                            <wps:spPr>
                              <a:xfrm>
                                <a:off x="2720955" y="874272"/>
                                <a:ext cx="2813241" cy="5908008"/>
                              </a:xfrm>
                              <a:prstGeom prst="rect">
                                <a:avLst/>
                              </a:prstGeom>
                              <a:noFill/>
                              <a:ln w="6350">
                                <a:noFill/>
                              </a:ln>
                            </wps:spPr>
                            <wps:txbx>
                              <w:txbxContent>
                                <w:p w14:paraId="52819C72" w14:textId="77777777" w:rsidR="0035048B" w:rsidRPr="00DE31C3" w:rsidRDefault="0035048B" w:rsidP="0035048B">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515BB507" w14:textId="77777777" w:rsidR="0035048B" w:rsidRPr="000A3F03" w:rsidRDefault="0035048B">
                                  <w:pPr>
                                    <w:pStyle w:val="a5"/>
                                    <w:numPr>
                                      <w:ilvl w:val="0"/>
                                      <w:numId w:val="159"/>
                                    </w:numPr>
                                    <w:spacing w:line="240" w:lineRule="auto"/>
                                    <w:rPr>
                                      <w:rFonts w:ascii="Sakkal Majalla" w:eastAsia="GE Dinar One" w:hAnsi="Sakkal Majalla" w:cs="Sakkal Majalla"/>
                                      <w:kern w:val="24"/>
                                      <w:sz w:val="40"/>
                                      <w:szCs w:val="40"/>
                                    </w:rPr>
                                  </w:pPr>
                                  <w:r w:rsidRPr="000A3F03">
                                    <w:rPr>
                                      <w:rFonts w:ascii="Sakkal Majalla" w:eastAsia="GE Dinar One" w:hAnsi="Sakkal Majalla" w:cs="Sakkal Majalla"/>
                                      <w:kern w:val="24"/>
                                      <w:sz w:val="40"/>
                                      <w:szCs w:val="40"/>
                                      <w:rtl/>
                                    </w:rPr>
                                    <w:t>إعداد خطة عمل فردية لتحسين التواصل في بيئة العمل</w:t>
                                  </w:r>
                                  <w:r w:rsidRPr="000A3F03">
                                    <w:rPr>
                                      <w:rFonts w:ascii="Sakkal Majalla" w:eastAsia="GE Dinar One" w:hAnsi="Sakkal Majalla" w:cs="Sakkal Majalla"/>
                                      <w:kern w:val="24"/>
                                      <w:sz w:val="40"/>
                                      <w:szCs w:val="40"/>
                                    </w:rPr>
                                    <w:t>.</w:t>
                                  </w:r>
                                </w:p>
                                <w:p w14:paraId="463CB1CC" w14:textId="77777777" w:rsidR="0035048B" w:rsidRPr="000A3F03" w:rsidRDefault="0035048B" w:rsidP="0035048B">
                                  <w:pPr>
                                    <w:pStyle w:val="a5"/>
                                    <w:spacing w:line="240" w:lineRule="auto"/>
                                    <w:ind w:left="576"/>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55496149" name="Text Box 1955496149"/>
                            <wps:cNvSpPr txBox="1"/>
                            <wps:spPr>
                              <a:xfrm>
                                <a:off x="-1459091" y="664428"/>
                                <a:ext cx="3810113" cy="5203047"/>
                              </a:xfrm>
                              <a:prstGeom prst="rect">
                                <a:avLst/>
                              </a:prstGeom>
                              <a:noFill/>
                              <a:ln w="6350">
                                <a:noFill/>
                              </a:ln>
                            </wps:spPr>
                            <wps:txbx>
                              <w:txbxContent>
                                <w:p w14:paraId="217DBA4D" w14:textId="77777777" w:rsidR="0035048B" w:rsidRPr="008D5AD8" w:rsidRDefault="0035048B">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تمارين محاكاة لمواقف العمل.</w:t>
                                  </w:r>
                                </w:p>
                                <w:p w14:paraId="6F60D19E" w14:textId="77777777" w:rsidR="0035048B" w:rsidRPr="008D5AD8" w:rsidRDefault="0035048B">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تطبيق مهارات الحوار والإقناع.</w:t>
                                  </w:r>
                                </w:p>
                                <w:p w14:paraId="70569CB2" w14:textId="77777777" w:rsidR="0035048B" w:rsidRPr="008D5AD8" w:rsidRDefault="0035048B">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معالجة حالات سوء التواصل.</w:t>
                                  </w:r>
                                </w:p>
                                <w:p w14:paraId="45C65412" w14:textId="77777777" w:rsidR="0035048B" w:rsidRPr="008D5AD8" w:rsidRDefault="0035048B">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تمثيل أدوار مهنية متنوعة.</w:t>
                                  </w:r>
                                </w:p>
                                <w:p w14:paraId="649416AC" w14:textId="77777777" w:rsidR="0035048B" w:rsidRPr="00902E99" w:rsidRDefault="0035048B">
                                  <w:pPr>
                                    <w:pStyle w:val="a5"/>
                                    <w:numPr>
                                      <w:ilvl w:val="0"/>
                                      <w:numId w:val="17"/>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إعداد خطة عمل فردية لتحسين التواصل في بيئة العمل.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734745382" name="Group 734745382"/>
                          <wpg:cNvGrpSpPr/>
                          <wpg:grpSpPr>
                            <a:xfrm>
                              <a:off x="-532520" y="-370658"/>
                              <a:ext cx="6694842" cy="1946090"/>
                              <a:chOff x="-532520" y="-370658"/>
                              <a:chExt cx="6694842" cy="1946090"/>
                            </a:xfrm>
                          </wpg:grpSpPr>
                          <pic:pic xmlns:pic="http://schemas.openxmlformats.org/drawingml/2006/picture">
                            <pic:nvPicPr>
                              <pic:cNvPr id="1801513414" name="Picture 1801513414" descr="Calendar "/>
                              <pic:cNvPicPr>
                                <a:picLocks noChangeAspect="1"/>
                              </pic:cNvPicPr>
                            </pic:nvPicPr>
                            <pic:blipFill>
                              <a:blip r:embed="rId18"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514344720" name="TextBox 34"/>
                            <wps:cNvSpPr txBox="1"/>
                            <wps:spPr>
                              <a:xfrm>
                                <a:off x="5009778" y="709292"/>
                                <a:ext cx="1152544" cy="866140"/>
                              </a:xfrm>
                              <a:prstGeom prst="rect">
                                <a:avLst/>
                              </a:prstGeom>
                              <a:noFill/>
                            </wps:spPr>
                            <wps:txbx>
                              <w:txbxContent>
                                <w:p w14:paraId="2036A00D" w14:textId="77777777" w:rsidR="0035048B" w:rsidRPr="0035048B" w:rsidRDefault="0035048B" w:rsidP="0035048B">
                                  <w:pPr>
                                    <w:spacing w:line="240" w:lineRule="auto"/>
                                    <w:jc w:val="center"/>
                                    <w:rPr>
                                      <w:rFonts w:ascii="Adobe Arabic" w:eastAsia="GE Dinar One" w:hAnsi="Adobe Arabic" w:cs="Adobe Arabic"/>
                                      <w:b/>
                                      <w:bCs/>
                                      <w:color w:val="C00000"/>
                                      <w:kern w:val="24"/>
                                      <w:sz w:val="56"/>
                                      <w:szCs w:val="56"/>
                                      <w:lang w:bidi="ar-SY"/>
                                    </w:rPr>
                                  </w:pPr>
                                  <w:r w:rsidRPr="0035048B">
                                    <w:rPr>
                                      <w:rFonts w:ascii="Adobe Arabic" w:eastAsia="GE Dinar One" w:hAnsi="Adobe Arabic" w:cs="Adobe Arabic" w:hint="cs"/>
                                      <w:b/>
                                      <w:bCs/>
                                      <w:color w:val="C00000"/>
                                      <w:kern w:val="24"/>
                                      <w:sz w:val="56"/>
                                      <w:szCs w:val="56"/>
                                      <w:rtl/>
                                      <w:lang w:bidi="ar-SY"/>
                                    </w:rPr>
                                    <w:t xml:space="preserve">اليوم الخامس </w:t>
                                  </w:r>
                                </w:p>
                              </w:txbxContent>
                            </wps:txbx>
                            <wps:bodyPr wrap="square" rtlCol="0">
                              <a:spAutoFit/>
                            </wps:bodyPr>
                          </wps:wsp>
                          <wps:wsp>
                            <wps:cNvPr id="1597981528" name="TextBox 34"/>
                            <wps:cNvSpPr txBox="1"/>
                            <wps:spPr>
                              <a:xfrm>
                                <a:off x="2485049" y="-370658"/>
                                <a:ext cx="2430185" cy="662305"/>
                              </a:xfrm>
                              <a:prstGeom prst="rect">
                                <a:avLst/>
                              </a:prstGeom>
                              <a:noFill/>
                            </wps:spPr>
                            <wps:txbx>
                              <w:txbxContent>
                                <w:p w14:paraId="6AA6C4D9" w14:textId="77777777" w:rsidR="0035048B" w:rsidRPr="00CA7C57" w:rsidRDefault="0035048B" w:rsidP="0035048B">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الثالثة</w:t>
                                  </w:r>
                                </w:p>
                              </w:txbxContent>
                            </wps:txbx>
                            <wps:bodyPr wrap="square" rtlCol="0">
                              <a:spAutoFit/>
                            </wps:bodyPr>
                          </wps:wsp>
                          <wps:wsp>
                            <wps:cNvPr id="1908110737" name="TextBox 34"/>
                            <wps:cNvSpPr txBox="1"/>
                            <wps:spPr>
                              <a:xfrm>
                                <a:off x="-532520" y="969022"/>
                                <a:ext cx="5447754" cy="554990"/>
                              </a:xfrm>
                              <a:prstGeom prst="rect">
                                <a:avLst/>
                              </a:prstGeom>
                              <a:noFill/>
                            </wps:spPr>
                            <wps:txbx>
                              <w:txbxContent>
                                <w:p w14:paraId="1ADAA688" w14:textId="77777777" w:rsidR="0035048B" w:rsidRPr="0075673C" w:rsidRDefault="0035048B" w:rsidP="0035048B">
                                  <w:pPr>
                                    <w:jc w:val="center"/>
                                    <w:rPr>
                                      <w:rFonts w:asciiTheme="majorHAnsi" w:eastAsia="GE Dinar One" w:hAnsiTheme="majorHAnsi" w:cstheme="majorHAnsi"/>
                                      <w:b/>
                                      <w:bCs/>
                                      <w:kern w:val="24"/>
                                      <w:sz w:val="52"/>
                                      <w:szCs w:val="52"/>
                                      <w:lang w:bidi="ar-SY"/>
                                    </w:rPr>
                                  </w:pPr>
                                  <w:r w:rsidRPr="008D5AD8">
                                    <w:rPr>
                                      <w:rFonts w:asciiTheme="majorHAnsi" w:eastAsia="GE Dinar One" w:hAnsiTheme="majorHAnsi" w:cs="Calibri Light"/>
                                      <w:b/>
                                      <w:bCs/>
                                      <w:kern w:val="24"/>
                                      <w:sz w:val="52"/>
                                      <w:szCs w:val="52"/>
                                      <w:rtl/>
                                      <w:lang w:bidi="ar-SY"/>
                                    </w:rPr>
                                    <w:t>ورش عمل وحالات تطبيقية</w:t>
                                  </w:r>
                                </w:p>
                              </w:txbxContent>
                            </wps:txbx>
                            <wps:bodyPr wrap="square" rtlCol="0">
                              <a:spAutoFit/>
                            </wps:bodyPr>
                          </wps:wsp>
                        </wpg:grpSp>
                      </wpg:grpSp>
                      <pic:pic xmlns:pic="http://schemas.openxmlformats.org/drawingml/2006/picture">
                        <pic:nvPicPr>
                          <pic:cNvPr id="888262897" name="Picture 9"/>
                          <pic:cNvPicPr>
                            <a:picLocks noChangeAspect="1"/>
                          </pic:cNvPicPr>
                        </pic:nvPicPr>
                        <pic:blipFill rotWithShape="1">
                          <a:blip r:embed="rId22">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AF24EF2" id="_x0000_s1322" style="position:absolute;left:0;text-align:left;margin-left:-75.75pt;margin-top:-17.25pt;width:587.35pt;height:765.7pt;z-index:253234176;mso-position-horizontal-relative:margin;mso-width-relative:margin;mso-height-relative:margin" coordorigin="-8875,-658" coordsize="74593,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">
                <v:group id="Group 1180556735" o:spid="_x0000_s1323" style="position:absolute;left:-8875;top:-658;width:74592;height:97241" coordorigin="-12971,-3706" coordsize="74594,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">
                  <v:group id="Group 539613557" o:spid="_x0000_s1324" style="position:absolute;left:-12971;top:25717;width:69931;height:67818" coordorigin="-14590" coordsize="69932,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">
                    <v:group id="Group 25" o:spid="_x0000_s1325" style="position:absolute;left:31299;width:22624;height:5155" coordorigin="38495" coordsize="22624,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">
                      <v:group id="Group 183046127" o:spid="_x0000_s132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">
                        <v:oval id="Oval 585025154" o:spid="_x0000_s132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" fillcolor="#168489" stroked="f" strokeweight="1pt">
                          <v:fill opacity="49087f"/>
                          <v:stroke joinstyle="miter"/>
                        </v:oval>
                        <v:shape id="Picture 139272545" o:spid="_x0000_s132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">
                          <v:imagedata r:id="rId19" o:title="Target " gain="19661f" blacklevel="22938f"/>
                        </v:shape>
                      </v:group>
                      <v:shape id="TextBox 34" o:spid="_x0000_s1329" type="#_x0000_t202" style="position:absolute;left:38495;top:695;width:17552;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" filled="f" stroked="f">
                        <v:textbox style="mso-fit-shape-to-text:t">
                          <w:txbxContent>
                            <w:p w14:paraId="1507B17A" w14:textId="77777777" w:rsidR="0035048B" w:rsidRPr="00BC6FB1" w:rsidRDefault="0035048B" w:rsidP="0035048B">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330"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">
                      <v:oval id="Oval 999033094" o:spid="_x0000_s133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" fillcolor="#168489" stroked="f" strokeweight="1pt">
                        <v:fill opacity="49087f"/>
                        <v:stroke joinstyle="miter"/>
                      </v:oval>
                      <v:shape id="TextBox 34" o:spid="_x0000_s1332" type="#_x0000_t202" style="position:absolute;top:695;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" filled="f" stroked="f">
                        <v:textbox style="mso-fit-shape-to-text:t">
                          <w:txbxContent>
                            <w:p w14:paraId="63306438" w14:textId="77777777" w:rsidR="0035048B" w:rsidRPr="00BC6FB1" w:rsidRDefault="0035048B" w:rsidP="0035048B">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633765289" o:spid="_x0000_s133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">
                        <v:imagedata r:id="rId20" o:title="Note " gain="19661f" blacklevel="22938f"/>
                      </v:shape>
                    </v:group>
                    <v:shape id="Text Box 1293065948" o:spid="_x0000_s1334"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" filled="f" stroked="f" strokeweight=".5pt">
                      <v:textbox>
                        <w:txbxContent>
                          <w:p w14:paraId="52819C72" w14:textId="77777777" w:rsidR="0035048B" w:rsidRPr="00DE31C3" w:rsidRDefault="0035048B" w:rsidP="0035048B">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515BB507" w14:textId="77777777" w:rsidR="0035048B" w:rsidRPr="000A3F03" w:rsidRDefault="0035048B">
                            <w:pPr>
                              <w:pStyle w:val="a5"/>
                              <w:numPr>
                                <w:ilvl w:val="0"/>
                                <w:numId w:val="159"/>
                              </w:numPr>
                              <w:spacing w:line="240" w:lineRule="auto"/>
                              <w:rPr>
                                <w:rFonts w:ascii="Sakkal Majalla" w:eastAsia="GE Dinar One" w:hAnsi="Sakkal Majalla" w:cs="Sakkal Majalla"/>
                                <w:kern w:val="24"/>
                                <w:sz w:val="40"/>
                                <w:szCs w:val="40"/>
                              </w:rPr>
                            </w:pPr>
                            <w:r w:rsidRPr="000A3F03">
                              <w:rPr>
                                <w:rFonts w:ascii="Sakkal Majalla" w:eastAsia="GE Dinar One" w:hAnsi="Sakkal Majalla" w:cs="Sakkal Majalla"/>
                                <w:kern w:val="24"/>
                                <w:sz w:val="40"/>
                                <w:szCs w:val="40"/>
                                <w:rtl/>
                              </w:rPr>
                              <w:t>إعداد خطة عمل فردية لتحسين التواصل في بيئة العمل</w:t>
                            </w:r>
                            <w:r w:rsidRPr="000A3F03">
                              <w:rPr>
                                <w:rFonts w:ascii="Sakkal Majalla" w:eastAsia="GE Dinar One" w:hAnsi="Sakkal Majalla" w:cs="Sakkal Majalla"/>
                                <w:kern w:val="24"/>
                                <w:sz w:val="40"/>
                                <w:szCs w:val="40"/>
                              </w:rPr>
                              <w:t>.</w:t>
                            </w:r>
                          </w:p>
                          <w:p w14:paraId="463CB1CC" w14:textId="77777777" w:rsidR="0035048B" w:rsidRPr="000A3F03" w:rsidRDefault="0035048B" w:rsidP="0035048B">
                            <w:pPr>
                              <w:pStyle w:val="a5"/>
                              <w:spacing w:line="240" w:lineRule="auto"/>
                              <w:ind w:left="576"/>
                              <w:rPr>
                                <w:rFonts w:ascii="Adobe Arabic" w:eastAsia="GE Dinar One" w:hAnsi="Adobe Arabic" w:cs="Adobe Arabic"/>
                                <w:color w:val="000000"/>
                                <w:kern w:val="24"/>
                                <w:sz w:val="32"/>
                                <w:szCs w:val="32"/>
                                <w:lang w:bidi="ar-SY"/>
                              </w:rPr>
                            </w:pPr>
                          </w:p>
                        </w:txbxContent>
                      </v:textbox>
                    </v:shape>
                    <v:shape id="Text Box 1955496149" o:spid="_x0000_s1335" type="#_x0000_t202" style="position:absolute;left:-14590;top:6644;width:38100;height:52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" filled="f" stroked="f" strokeweight=".5pt">
                      <v:textbox>
                        <w:txbxContent>
                          <w:p w14:paraId="217DBA4D" w14:textId="77777777" w:rsidR="0035048B" w:rsidRPr="008D5AD8" w:rsidRDefault="0035048B">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تمارين محاكاة لمواقف العمل.</w:t>
                            </w:r>
                          </w:p>
                          <w:p w14:paraId="6F60D19E" w14:textId="77777777" w:rsidR="0035048B" w:rsidRPr="008D5AD8" w:rsidRDefault="0035048B">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تطبيق مهارات الحوار والإقناع.</w:t>
                            </w:r>
                          </w:p>
                          <w:p w14:paraId="70569CB2" w14:textId="77777777" w:rsidR="0035048B" w:rsidRPr="008D5AD8" w:rsidRDefault="0035048B">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معالجة حالات سوء التواصل.</w:t>
                            </w:r>
                          </w:p>
                          <w:p w14:paraId="45C65412" w14:textId="77777777" w:rsidR="0035048B" w:rsidRPr="008D5AD8" w:rsidRDefault="0035048B">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تمثيل أدوار مهنية متنوعة.</w:t>
                            </w:r>
                          </w:p>
                          <w:p w14:paraId="649416AC" w14:textId="77777777" w:rsidR="0035048B" w:rsidRPr="00902E99" w:rsidRDefault="0035048B">
                            <w:pPr>
                              <w:pStyle w:val="a5"/>
                              <w:numPr>
                                <w:ilvl w:val="0"/>
                                <w:numId w:val="17"/>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إعداد خطة عمل فردية لتحسين التواصل في بيئة العمل.</w:t>
                            </w:r>
                          </w:p>
                        </w:txbxContent>
                      </v:textbox>
                    </v:shape>
                  </v:group>
                  <v:group id="Group 734745382" o:spid="_x0000_s1336" style="position:absolute;left:-5325;top:-3706;width:66948;height:19460" coordorigin="-5325,-3706" coordsize="66948,1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">
                    <v:shape id="Picture 1801513414" o:spid="_x0000_s1337"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">
                      <v:imagedata r:id="rId21" o:title="Calendar " recolortarget="black"/>
                    </v:shape>
                    <v:shape id="TextBox 34" o:spid="_x0000_s1338" type="#_x0000_t202" style="position:absolute;left:50097;top:7092;width:11526;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" filled="f" stroked="f">
                      <v:textbox style="mso-fit-shape-to-text:t">
                        <w:txbxContent>
                          <w:p w14:paraId="2036A00D" w14:textId="77777777" w:rsidR="0035048B" w:rsidRPr="0035048B" w:rsidRDefault="0035048B" w:rsidP="0035048B">
                            <w:pPr>
                              <w:spacing w:line="240" w:lineRule="auto"/>
                              <w:jc w:val="center"/>
                              <w:rPr>
                                <w:rFonts w:ascii="Adobe Arabic" w:eastAsia="GE Dinar One" w:hAnsi="Adobe Arabic" w:cs="Adobe Arabic"/>
                                <w:b/>
                                <w:bCs/>
                                <w:color w:val="C00000"/>
                                <w:kern w:val="24"/>
                                <w:sz w:val="56"/>
                                <w:szCs w:val="56"/>
                                <w:lang w:bidi="ar-SY"/>
                              </w:rPr>
                            </w:pPr>
                            <w:r w:rsidRPr="0035048B">
                              <w:rPr>
                                <w:rFonts w:ascii="Adobe Arabic" w:eastAsia="GE Dinar One" w:hAnsi="Adobe Arabic" w:cs="Adobe Arabic" w:hint="cs"/>
                                <w:b/>
                                <w:bCs/>
                                <w:color w:val="C00000"/>
                                <w:kern w:val="24"/>
                                <w:sz w:val="56"/>
                                <w:szCs w:val="56"/>
                                <w:rtl/>
                                <w:lang w:bidi="ar-SY"/>
                              </w:rPr>
                              <w:t xml:space="preserve">اليوم الخامس </w:t>
                            </w:r>
                          </w:p>
                        </w:txbxContent>
                      </v:textbox>
                    </v:shape>
                    <v:shape id="TextBox 34" o:spid="_x0000_s1339" type="#_x0000_t202" style="position:absolute;left:24850;top:-3706;width:24302;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" filled="f" stroked="f">
                      <v:textbox style="mso-fit-shape-to-text:t">
                        <w:txbxContent>
                          <w:p w14:paraId="6AA6C4D9" w14:textId="77777777" w:rsidR="0035048B" w:rsidRPr="00CA7C57" w:rsidRDefault="0035048B" w:rsidP="0035048B">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الثالثة</w:t>
                            </w:r>
                          </w:p>
                        </w:txbxContent>
                      </v:textbox>
                    </v:shape>
                    <v:shape id="TextBox 34" o:spid="_x0000_s1340" type="#_x0000_t202" style="position:absolute;left:-5325;top:9690;width:54477;height:5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" filled="f" stroked="f">
                      <v:textbox style="mso-fit-shape-to-text:t">
                        <w:txbxContent>
                          <w:p w14:paraId="1ADAA688" w14:textId="77777777" w:rsidR="0035048B" w:rsidRPr="0075673C" w:rsidRDefault="0035048B" w:rsidP="0035048B">
                            <w:pPr>
                              <w:jc w:val="center"/>
                              <w:rPr>
                                <w:rFonts w:asciiTheme="majorHAnsi" w:eastAsia="GE Dinar One" w:hAnsiTheme="majorHAnsi" w:cstheme="majorHAnsi"/>
                                <w:b/>
                                <w:bCs/>
                                <w:kern w:val="24"/>
                                <w:sz w:val="52"/>
                                <w:szCs w:val="52"/>
                                <w:lang w:bidi="ar-SY"/>
                              </w:rPr>
                            </w:pPr>
                            <w:r w:rsidRPr="008D5AD8">
                              <w:rPr>
                                <w:rFonts w:asciiTheme="majorHAnsi" w:eastAsia="GE Dinar One" w:hAnsiTheme="majorHAnsi" w:cs="Calibri Light"/>
                                <w:b/>
                                <w:bCs/>
                                <w:kern w:val="24"/>
                                <w:sz w:val="52"/>
                                <w:szCs w:val="52"/>
                                <w:rtl/>
                                <w:lang w:bidi="ar-SY"/>
                              </w:rPr>
                              <w:t>ورش عمل وحالات تطبيقية</w:t>
                            </w:r>
                          </w:p>
                        </w:txbxContent>
                      </v:textbox>
                    </v:shape>
                  </v:group>
                </v:group>
                <v:shape id="Picture 9" o:spid="_x0000_s1341"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">
                  <v:imagedata r:id="rId28" o:title="" croptop="8759f" cropbottom="38800f" cropleft=".5" cropright="5314f" chromakey="#ebe9ec"/>
                </v:shape>
                <w10:wrap anchorx="margin"/>
              </v:group>
            </w:pict>
          </mc:Fallback>
        </mc:AlternateContent>
      </w:r>
    </w:p>
    <w:p w14:paraId="4B8C6065" w14:textId="77777777" w:rsidR="00146577" w:rsidRDefault="00146577" w:rsidP="00E32711">
      <w:pPr>
        <w:spacing w:after="200"/>
        <w:rPr>
          <w:rFonts w:ascii="Sakkal Majalla" w:eastAsia="Times New Roman" w:hAnsi="Sakkal Majalla"/>
          <w:b/>
          <w:bCs/>
          <w:color w:val="006666"/>
          <w:sz w:val="160"/>
          <w:szCs w:val="72"/>
          <w:rtl/>
        </w:rPr>
      </w:pPr>
    </w:p>
    <w:p w14:paraId="1D32CB41" w14:textId="77777777" w:rsidR="0035048B" w:rsidRDefault="0035048B" w:rsidP="00F71C4D">
      <w:pPr>
        <w:spacing w:after="200"/>
        <w:jc w:val="center"/>
        <w:rPr>
          <w:rFonts w:ascii="Sakkal Majalla" w:eastAsia="Times New Roman" w:hAnsi="Sakkal Majalla"/>
          <w:b/>
          <w:bCs/>
          <w:color w:val="006666"/>
          <w:sz w:val="160"/>
          <w:szCs w:val="72"/>
          <w:rtl/>
        </w:rPr>
      </w:pPr>
    </w:p>
    <w:p w14:paraId="2947ADD2" w14:textId="77777777" w:rsidR="0035048B" w:rsidRDefault="0035048B" w:rsidP="00F71C4D">
      <w:pPr>
        <w:spacing w:after="200"/>
        <w:jc w:val="center"/>
        <w:rPr>
          <w:rFonts w:ascii="Sakkal Majalla" w:eastAsia="Times New Roman" w:hAnsi="Sakkal Majalla"/>
          <w:b/>
          <w:bCs/>
          <w:color w:val="006666"/>
          <w:sz w:val="160"/>
          <w:szCs w:val="72"/>
          <w:rtl/>
        </w:rPr>
      </w:pPr>
    </w:p>
    <w:p w14:paraId="74602DC7" w14:textId="77777777" w:rsidR="0035048B" w:rsidRDefault="0035048B" w:rsidP="00F71C4D">
      <w:pPr>
        <w:spacing w:after="200"/>
        <w:jc w:val="center"/>
        <w:rPr>
          <w:rFonts w:ascii="Sakkal Majalla" w:eastAsia="Times New Roman" w:hAnsi="Sakkal Majalla"/>
          <w:b/>
          <w:bCs/>
          <w:color w:val="006666"/>
          <w:sz w:val="160"/>
          <w:szCs w:val="72"/>
          <w:rtl/>
        </w:rPr>
      </w:pPr>
    </w:p>
    <w:p w14:paraId="49E3E9E2" w14:textId="77777777" w:rsidR="0035048B" w:rsidRDefault="0035048B" w:rsidP="00F71C4D">
      <w:pPr>
        <w:spacing w:after="200"/>
        <w:jc w:val="center"/>
        <w:rPr>
          <w:rFonts w:ascii="Sakkal Majalla" w:eastAsia="Times New Roman" w:hAnsi="Sakkal Majalla"/>
          <w:b/>
          <w:bCs/>
          <w:color w:val="006666"/>
          <w:sz w:val="160"/>
          <w:szCs w:val="72"/>
          <w:rtl/>
        </w:rPr>
      </w:pPr>
    </w:p>
    <w:p w14:paraId="069E0E7F" w14:textId="77777777" w:rsidR="0035048B" w:rsidRDefault="0035048B" w:rsidP="00F71C4D">
      <w:pPr>
        <w:spacing w:after="200"/>
        <w:jc w:val="center"/>
        <w:rPr>
          <w:rFonts w:ascii="Sakkal Majalla" w:eastAsia="Times New Roman" w:hAnsi="Sakkal Majalla"/>
          <w:b/>
          <w:bCs/>
          <w:color w:val="006666"/>
          <w:sz w:val="160"/>
          <w:szCs w:val="72"/>
          <w:rtl/>
        </w:rPr>
      </w:pPr>
    </w:p>
    <w:p w14:paraId="7FD3A617" w14:textId="77777777" w:rsidR="0035048B" w:rsidRDefault="0035048B" w:rsidP="00F71C4D">
      <w:pPr>
        <w:spacing w:after="200"/>
        <w:jc w:val="center"/>
        <w:rPr>
          <w:rFonts w:ascii="Sakkal Majalla" w:eastAsia="Times New Roman" w:hAnsi="Sakkal Majalla"/>
          <w:b/>
          <w:bCs/>
          <w:color w:val="006666"/>
          <w:sz w:val="160"/>
          <w:szCs w:val="72"/>
          <w:rtl/>
        </w:rPr>
      </w:pPr>
    </w:p>
    <w:p w14:paraId="5B8EEB01" w14:textId="77777777" w:rsidR="0035048B" w:rsidRDefault="0035048B" w:rsidP="00F71C4D">
      <w:pPr>
        <w:spacing w:after="200"/>
        <w:jc w:val="center"/>
        <w:rPr>
          <w:rFonts w:ascii="Sakkal Majalla" w:eastAsia="Times New Roman" w:hAnsi="Sakkal Majalla"/>
          <w:b/>
          <w:bCs/>
          <w:color w:val="006666"/>
          <w:sz w:val="160"/>
          <w:szCs w:val="72"/>
          <w:rtl/>
        </w:rPr>
      </w:pPr>
    </w:p>
    <w:p w14:paraId="186C209A" w14:textId="77777777" w:rsidR="0035048B" w:rsidRDefault="0035048B" w:rsidP="00F71C4D">
      <w:pPr>
        <w:spacing w:after="200"/>
        <w:jc w:val="center"/>
        <w:rPr>
          <w:rFonts w:ascii="Sakkal Majalla" w:eastAsia="Times New Roman" w:hAnsi="Sakkal Majalla"/>
          <w:b/>
          <w:bCs/>
          <w:color w:val="006666"/>
          <w:sz w:val="160"/>
          <w:szCs w:val="72"/>
          <w:rtl/>
        </w:rPr>
      </w:pPr>
    </w:p>
    <w:p w14:paraId="7E3F7D39" w14:textId="017A3930" w:rsidR="00C75210" w:rsidRPr="00C75210" w:rsidRDefault="00C75210" w:rsidP="00C75210">
      <w:pPr>
        <w:spacing w:before="100" w:beforeAutospacing="1" w:after="100" w:afterAutospacing="1" w:line="240" w:lineRule="auto"/>
        <w:jc w:val="center"/>
        <w:outlineLvl w:val="0"/>
        <w:rPr>
          <w:rFonts w:ascii="Sakkal Majalla" w:eastAsia="Times New Roman" w:hAnsi="Sakkal Majalla"/>
          <w:b/>
          <w:bCs/>
          <w:color w:val="006666"/>
          <w:kern w:val="36"/>
          <w:sz w:val="48"/>
          <w:szCs w:val="48"/>
          <w:lang w:val="en-GB" w:eastAsia="en-GB"/>
        </w:rPr>
      </w:pPr>
      <w:r w:rsidRPr="00C75210">
        <w:rPr>
          <w:rFonts w:ascii="Sakkal Majalla" w:eastAsia="Times New Roman" w:hAnsi="Sakkal Majalla" w:hint="cs"/>
          <w:b/>
          <w:bCs/>
          <w:color w:val="006666"/>
          <w:kern w:val="36"/>
          <w:sz w:val="48"/>
          <w:szCs w:val="48"/>
          <w:rtl/>
          <w:lang w:val="en-GB" w:eastAsia="en-GB"/>
        </w:rPr>
        <w:lastRenderedPageBreak/>
        <w:t>أولاً: تمارين محاكاة لمواقف العمل</w:t>
      </w:r>
    </w:p>
    <w:p w14:paraId="64B4007F"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نموذج محاكاة</w:t>
      </w:r>
      <w:r w:rsidRPr="00C75210">
        <w:rPr>
          <w:rFonts w:ascii="Sakkal Majalla" w:eastAsia="Times New Roman" w:hAnsi="Sakkal Majalla" w:hint="cs"/>
          <w:b/>
          <w:bCs/>
          <w:color w:val="auto"/>
          <w:sz w:val="36"/>
          <w:szCs w:val="36"/>
          <w:lang w:val="en-GB" w:eastAsia="en-GB"/>
        </w:rPr>
        <w:t xml:space="preserve"> (1)</w:t>
      </w:r>
    </w:p>
    <w:p w14:paraId="6883EDAA"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موقف: موظف يطلب دعمًا من إدارة أخرى</w:t>
      </w:r>
    </w:p>
    <w:p w14:paraId="28417152"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الهدف</w:t>
      </w:r>
    </w:p>
    <w:p w14:paraId="71A5131B"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تطوير مهارات التواصل بين الإدارات</w:t>
      </w:r>
      <w:r w:rsidRPr="00C75210">
        <w:rPr>
          <w:rFonts w:ascii="Sakkal Majalla" w:eastAsia="Times New Roman" w:hAnsi="Sakkal Majalla" w:hint="cs"/>
          <w:b/>
          <w:bCs/>
          <w:color w:val="auto"/>
          <w:sz w:val="36"/>
          <w:szCs w:val="36"/>
          <w:lang w:val="en-GB" w:eastAsia="en-GB"/>
        </w:rPr>
        <w:t>.</w:t>
      </w:r>
    </w:p>
    <w:p w14:paraId="64DAD51D"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السيناريو</w:t>
      </w:r>
    </w:p>
    <w:p w14:paraId="3A2E9F5D"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يحتاج موظف من إدارة الموارد البشرية إلى الحصول على بيانات من الإدارة المالية لإعداد تقرير عاجل</w:t>
      </w:r>
      <w:r w:rsidRPr="00C75210">
        <w:rPr>
          <w:rFonts w:ascii="Sakkal Majalla" w:eastAsia="Times New Roman" w:hAnsi="Sakkal Majalla" w:hint="cs"/>
          <w:b/>
          <w:bCs/>
          <w:color w:val="auto"/>
          <w:sz w:val="36"/>
          <w:szCs w:val="36"/>
          <w:lang w:val="en-GB" w:eastAsia="en-GB"/>
        </w:rPr>
        <w:t>.</w:t>
      </w:r>
    </w:p>
    <w:p w14:paraId="29A486DB"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المطلوب من المتدرب</w:t>
      </w:r>
    </w:p>
    <w:p w14:paraId="27D651C2" w14:textId="77777777" w:rsidR="00C75210" w:rsidRPr="00C75210" w:rsidRDefault="00C75210">
      <w:pPr>
        <w:numPr>
          <w:ilvl w:val="0"/>
          <w:numId w:val="160"/>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تقديم الطلب بوضوح</w:t>
      </w:r>
      <w:r w:rsidRPr="00C75210">
        <w:rPr>
          <w:rFonts w:ascii="Sakkal Majalla" w:eastAsia="Times New Roman" w:hAnsi="Sakkal Majalla" w:hint="cs"/>
          <w:b/>
          <w:bCs/>
          <w:color w:val="auto"/>
          <w:sz w:val="36"/>
          <w:szCs w:val="36"/>
          <w:lang w:val="en-GB" w:eastAsia="en-GB"/>
        </w:rPr>
        <w:t xml:space="preserve">. </w:t>
      </w:r>
    </w:p>
    <w:p w14:paraId="640B3CEA" w14:textId="77777777" w:rsidR="00C75210" w:rsidRPr="00C75210" w:rsidRDefault="00C75210">
      <w:pPr>
        <w:numPr>
          <w:ilvl w:val="0"/>
          <w:numId w:val="160"/>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استخدام أسلوب مهني</w:t>
      </w:r>
      <w:r w:rsidRPr="00C75210">
        <w:rPr>
          <w:rFonts w:ascii="Sakkal Majalla" w:eastAsia="Times New Roman" w:hAnsi="Sakkal Majalla" w:hint="cs"/>
          <w:b/>
          <w:bCs/>
          <w:color w:val="auto"/>
          <w:sz w:val="36"/>
          <w:szCs w:val="36"/>
          <w:lang w:val="en-GB" w:eastAsia="en-GB"/>
        </w:rPr>
        <w:t xml:space="preserve">. </w:t>
      </w:r>
    </w:p>
    <w:p w14:paraId="1E2CDB1D" w14:textId="77777777" w:rsidR="00C75210" w:rsidRPr="00C75210" w:rsidRDefault="00C75210">
      <w:pPr>
        <w:numPr>
          <w:ilvl w:val="0"/>
          <w:numId w:val="160"/>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توضيح أهمية الطلب</w:t>
      </w:r>
      <w:r w:rsidRPr="00C75210">
        <w:rPr>
          <w:rFonts w:ascii="Sakkal Majalla" w:eastAsia="Times New Roman" w:hAnsi="Sakkal Majalla" w:hint="cs"/>
          <w:b/>
          <w:bCs/>
          <w:color w:val="auto"/>
          <w:sz w:val="36"/>
          <w:szCs w:val="36"/>
          <w:lang w:val="en-GB" w:eastAsia="en-GB"/>
        </w:rPr>
        <w:t xml:space="preserve">. </w:t>
      </w:r>
    </w:p>
    <w:p w14:paraId="39DEB5E9" w14:textId="77777777" w:rsidR="00C75210" w:rsidRPr="00C75210" w:rsidRDefault="00C75210">
      <w:pPr>
        <w:numPr>
          <w:ilvl w:val="0"/>
          <w:numId w:val="160"/>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متابعة التنفيذ بطريقة احترافية</w:t>
      </w:r>
      <w:r w:rsidRPr="00C75210">
        <w:rPr>
          <w:rFonts w:ascii="Sakkal Majalla" w:eastAsia="Times New Roman" w:hAnsi="Sakkal Majalla" w:hint="cs"/>
          <w:b/>
          <w:bCs/>
          <w:color w:val="auto"/>
          <w:sz w:val="36"/>
          <w:szCs w:val="36"/>
          <w:lang w:val="en-GB" w:eastAsia="en-GB"/>
        </w:rPr>
        <w:t xml:space="preserve">. </w:t>
      </w:r>
    </w:p>
    <w:p w14:paraId="2FF58556"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مهارات مستهدفة</w:t>
      </w:r>
    </w:p>
    <w:p w14:paraId="7908F7F9" w14:textId="77777777" w:rsidR="00C75210" w:rsidRPr="00C75210" w:rsidRDefault="00C75210">
      <w:pPr>
        <w:numPr>
          <w:ilvl w:val="0"/>
          <w:numId w:val="161"/>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التواصل الرسمي</w:t>
      </w:r>
      <w:r w:rsidRPr="00C75210">
        <w:rPr>
          <w:rFonts w:ascii="Sakkal Majalla" w:eastAsia="Times New Roman" w:hAnsi="Sakkal Majalla" w:hint="cs"/>
          <w:b/>
          <w:bCs/>
          <w:color w:val="auto"/>
          <w:sz w:val="36"/>
          <w:szCs w:val="36"/>
          <w:lang w:val="en-GB" w:eastAsia="en-GB"/>
        </w:rPr>
        <w:t xml:space="preserve">. </w:t>
      </w:r>
    </w:p>
    <w:p w14:paraId="681E1373" w14:textId="77777777" w:rsidR="00C75210" w:rsidRPr="00C75210" w:rsidRDefault="00C75210">
      <w:pPr>
        <w:numPr>
          <w:ilvl w:val="0"/>
          <w:numId w:val="161"/>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التعاون بين الإدارات</w:t>
      </w:r>
      <w:r w:rsidRPr="00C75210">
        <w:rPr>
          <w:rFonts w:ascii="Sakkal Majalla" w:eastAsia="Times New Roman" w:hAnsi="Sakkal Majalla" w:hint="cs"/>
          <w:b/>
          <w:bCs/>
          <w:color w:val="auto"/>
          <w:sz w:val="36"/>
          <w:szCs w:val="36"/>
          <w:lang w:val="en-GB" w:eastAsia="en-GB"/>
        </w:rPr>
        <w:t xml:space="preserve">. </w:t>
      </w:r>
    </w:p>
    <w:p w14:paraId="64DD16B1" w14:textId="77777777" w:rsidR="00C75210" w:rsidRPr="00C75210" w:rsidRDefault="00C75210">
      <w:pPr>
        <w:numPr>
          <w:ilvl w:val="0"/>
          <w:numId w:val="161"/>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إدارة العلاقات المهنية</w:t>
      </w:r>
      <w:r w:rsidRPr="00C75210">
        <w:rPr>
          <w:rFonts w:ascii="Sakkal Majalla" w:eastAsia="Times New Roman" w:hAnsi="Sakkal Majalla" w:hint="cs"/>
          <w:b/>
          <w:bCs/>
          <w:color w:val="auto"/>
          <w:sz w:val="36"/>
          <w:szCs w:val="36"/>
          <w:lang w:val="en-GB" w:eastAsia="en-GB"/>
        </w:rPr>
        <w:t xml:space="preserve">. </w:t>
      </w:r>
    </w:p>
    <w:p w14:paraId="10BC5E11" w14:textId="7E64FEC6" w:rsidR="00C75210" w:rsidRDefault="00C75210" w:rsidP="00C75210">
      <w:pPr>
        <w:spacing w:line="240" w:lineRule="auto"/>
        <w:jc w:val="left"/>
        <w:rPr>
          <w:rFonts w:ascii="Sakkal Majalla" w:eastAsia="Times New Roman" w:hAnsi="Sakkal Majalla"/>
          <w:b/>
          <w:bCs/>
          <w:color w:val="auto"/>
          <w:sz w:val="36"/>
          <w:szCs w:val="36"/>
          <w:rtl/>
          <w:lang w:val="en-GB" w:eastAsia="en-GB"/>
        </w:rPr>
      </w:pPr>
    </w:p>
    <w:p w14:paraId="1A905AB2" w14:textId="77777777" w:rsidR="00C75210" w:rsidRDefault="00C75210" w:rsidP="00C75210">
      <w:pPr>
        <w:spacing w:line="240" w:lineRule="auto"/>
        <w:jc w:val="left"/>
        <w:rPr>
          <w:rFonts w:ascii="Sakkal Majalla" w:eastAsia="Times New Roman" w:hAnsi="Sakkal Majalla"/>
          <w:b/>
          <w:bCs/>
          <w:color w:val="auto"/>
          <w:sz w:val="36"/>
          <w:szCs w:val="36"/>
          <w:rtl/>
          <w:lang w:val="en-GB" w:eastAsia="en-GB"/>
        </w:rPr>
      </w:pPr>
    </w:p>
    <w:p w14:paraId="6506D9A3" w14:textId="77777777" w:rsidR="00C75210" w:rsidRPr="00C75210" w:rsidRDefault="00C75210" w:rsidP="00C75210">
      <w:pPr>
        <w:spacing w:line="240" w:lineRule="auto"/>
        <w:jc w:val="left"/>
        <w:rPr>
          <w:rFonts w:ascii="Sakkal Majalla" w:eastAsia="Times New Roman" w:hAnsi="Sakkal Majalla"/>
          <w:b/>
          <w:bCs/>
          <w:color w:val="auto"/>
          <w:sz w:val="36"/>
          <w:szCs w:val="36"/>
          <w:lang w:val="en-GB" w:eastAsia="en-GB"/>
        </w:rPr>
      </w:pPr>
    </w:p>
    <w:p w14:paraId="25717CE2"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lastRenderedPageBreak/>
        <w:t>نموذج محاكاة</w:t>
      </w:r>
      <w:r w:rsidRPr="00C75210">
        <w:rPr>
          <w:rFonts w:ascii="Sakkal Majalla" w:eastAsia="Times New Roman" w:hAnsi="Sakkal Majalla" w:hint="cs"/>
          <w:b/>
          <w:bCs/>
          <w:color w:val="auto"/>
          <w:sz w:val="36"/>
          <w:szCs w:val="36"/>
          <w:lang w:val="en-GB" w:eastAsia="en-GB"/>
        </w:rPr>
        <w:t xml:space="preserve"> (2)</w:t>
      </w:r>
    </w:p>
    <w:p w14:paraId="0DD0A141"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موقف: عميل غير راضٍ عن الخدمة</w:t>
      </w:r>
    </w:p>
    <w:p w14:paraId="17C6E21A"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الهدف</w:t>
      </w:r>
    </w:p>
    <w:p w14:paraId="43DCCEB8"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تطوير مهارات التعامل مع الشكاوى</w:t>
      </w:r>
      <w:r w:rsidRPr="00C75210">
        <w:rPr>
          <w:rFonts w:ascii="Sakkal Majalla" w:eastAsia="Times New Roman" w:hAnsi="Sakkal Majalla" w:hint="cs"/>
          <w:b/>
          <w:bCs/>
          <w:color w:val="auto"/>
          <w:sz w:val="36"/>
          <w:szCs w:val="36"/>
          <w:lang w:val="en-GB" w:eastAsia="en-GB"/>
        </w:rPr>
        <w:t>.</w:t>
      </w:r>
    </w:p>
    <w:p w14:paraId="08F3496E"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السيناريو</w:t>
      </w:r>
    </w:p>
    <w:p w14:paraId="7854B99B"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يتصل أحد العملاء غاضبًا بسبب تأخر الخدمة</w:t>
      </w:r>
      <w:r w:rsidRPr="00C75210">
        <w:rPr>
          <w:rFonts w:ascii="Sakkal Majalla" w:eastAsia="Times New Roman" w:hAnsi="Sakkal Majalla" w:hint="cs"/>
          <w:b/>
          <w:bCs/>
          <w:color w:val="auto"/>
          <w:sz w:val="36"/>
          <w:szCs w:val="36"/>
          <w:lang w:val="en-GB" w:eastAsia="en-GB"/>
        </w:rPr>
        <w:t>.</w:t>
      </w:r>
    </w:p>
    <w:p w14:paraId="6561556F"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المطلوب</w:t>
      </w:r>
    </w:p>
    <w:p w14:paraId="62177357" w14:textId="77777777" w:rsidR="00C75210" w:rsidRPr="00C75210" w:rsidRDefault="00C75210">
      <w:pPr>
        <w:numPr>
          <w:ilvl w:val="0"/>
          <w:numId w:val="162"/>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الاستماع دون مقاطعة</w:t>
      </w:r>
      <w:r w:rsidRPr="00C75210">
        <w:rPr>
          <w:rFonts w:ascii="Sakkal Majalla" w:eastAsia="Times New Roman" w:hAnsi="Sakkal Majalla" w:hint="cs"/>
          <w:b/>
          <w:bCs/>
          <w:color w:val="auto"/>
          <w:sz w:val="36"/>
          <w:szCs w:val="36"/>
          <w:lang w:val="en-GB" w:eastAsia="en-GB"/>
        </w:rPr>
        <w:t xml:space="preserve">. </w:t>
      </w:r>
    </w:p>
    <w:p w14:paraId="38B0BFA6" w14:textId="77777777" w:rsidR="00C75210" w:rsidRPr="00C75210" w:rsidRDefault="00C75210">
      <w:pPr>
        <w:numPr>
          <w:ilvl w:val="0"/>
          <w:numId w:val="162"/>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إظهار التعاطف</w:t>
      </w:r>
      <w:r w:rsidRPr="00C75210">
        <w:rPr>
          <w:rFonts w:ascii="Sakkal Majalla" w:eastAsia="Times New Roman" w:hAnsi="Sakkal Majalla" w:hint="cs"/>
          <w:b/>
          <w:bCs/>
          <w:color w:val="auto"/>
          <w:sz w:val="36"/>
          <w:szCs w:val="36"/>
          <w:lang w:val="en-GB" w:eastAsia="en-GB"/>
        </w:rPr>
        <w:t xml:space="preserve">. </w:t>
      </w:r>
    </w:p>
    <w:p w14:paraId="6FB5247C" w14:textId="77777777" w:rsidR="00C75210" w:rsidRPr="00C75210" w:rsidRDefault="00C75210">
      <w:pPr>
        <w:numPr>
          <w:ilvl w:val="0"/>
          <w:numId w:val="162"/>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توضيح الحقائق</w:t>
      </w:r>
      <w:r w:rsidRPr="00C75210">
        <w:rPr>
          <w:rFonts w:ascii="Sakkal Majalla" w:eastAsia="Times New Roman" w:hAnsi="Sakkal Majalla" w:hint="cs"/>
          <w:b/>
          <w:bCs/>
          <w:color w:val="auto"/>
          <w:sz w:val="36"/>
          <w:szCs w:val="36"/>
          <w:lang w:val="en-GB" w:eastAsia="en-GB"/>
        </w:rPr>
        <w:t xml:space="preserve">. </w:t>
      </w:r>
    </w:p>
    <w:p w14:paraId="13459971" w14:textId="77777777" w:rsidR="00C75210" w:rsidRPr="00C75210" w:rsidRDefault="00C75210">
      <w:pPr>
        <w:numPr>
          <w:ilvl w:val="0"/>
          <w:numId w:val="162"/>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اقتراح الحلول</w:t>
      </w:r>
      <w:r w:rsidRPr="00C75210">
        <w:rPr>
          <w:rFonts w:ascii="Sakkal Majalla" w:eastAsia="Times New Roman" w:hAnsi="Sakkal Majalla" w:hint="cs"/>
          <w:b/>
          <w:bCs/>
          <w:color w:val="auto"/>
          <w:sz w:val="36"/>
          <w:szCs w:val="36"/>
          <w:lang w:val="en-GB" w:eastAsia="en-GB"/>
        </w:rPr>
        <w:t xml:space="preserve">. </w:t>
      </w:r>
    </w:p>
    <w:p w14:paraId="701C4935"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المهارات المستهدفة</w:t>
      </w:r>
    </w:p>
    <w:p w14:paraId="08316933" w14:textId="77777777" w:rsidR="00C75210" w:rsidRPr="00C75210" w:rsidRDefault="00C75210">
      <w:pPr>
        <w:numPr>
          <w:ilvl w:val="0"/>
          <w:numId w:val="163"/>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الاستماع الفعال</w:t>
      </w:r>
      <w:r w:rsidRPr="00C75210">
        <w:rPr>
          <w:rFonts w:ascii="Sakkal Majalla" w:eastAsia="Times New Roman" w:hAnsi="Sakkal Majalla" w:hint="cs"/>
          <w:b/>
          <w:bCs/>
          <w:color w:val="auto"/>
          <w:sz w:val="36"/>
          <w:szCs w:val="36"/>
          <w:lang w:val="en-GB" w:eastAsia="en-GB"/>
        </w:rPr>
        <w:t xml:space="preserve">. </w:t>
      </w:r>
    </w:p>
    <w:p w14:paraId="6A9D6F37" w14:textId="77777777" w:rsidR="00C75210" w:rsidRPr="00C75210" w:rsidRDefault="00C75210">
      <w:pPr>
        <w:numPr>
          <w:ilvl w:val="0"/>
          <w:numId w:val="163"/>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الذكاء العاطفي</w:t>
      </w:r>
      <w:r w:rsidRPr="00C75210">
        <w:rPr>
          <w:rFonts w:ascii="Sakkal Majalla" w:eastAsia="Times New Roman" w:hAnsi="Sakkal Majalla" w:hint="cs"/>
          <w:b/>
          <w:bCs/>
          <w:color w:val="auto"/>
          <w:sz w:val="36"/>
          <w:szCs w:val="36"/>
          <w:lang w:val="en-GB" w:eastAsia="en-GB"/>
        </w:rPr>
        <w:t xml:space="preserve">. </w:t>
      </w:r>
    </w:p>
    <w:p w14:paraId="56E853C7" w14:textId="20627583" w:rsidR="00C75210" w:rsidRPr="00C75210" w:rsidRDefault="00C75210">
      <w:pPr>
        <w:numPr>
          <w:ilvl w:val="0"/>
          <w:numId w:val="163"/>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إدارة المواقف الصعبة</w:t>
      </w:r>
      <w:r w:rsidRPr="00C75210">
        <w:rPr>
          <w:rFonts w:ascii="Sakkal Majalla" w:eastAsia="Times New Roman" w:hAnsi="Sakkal Majalla" w:hint="cs"/>
          <w:b/>
          <w:bCs/>
          <w:color w:val="auto"/>
          <w:sz w:val="36"/>
          <w:szCs w:val="36"/>
          <w:lang w:val="en-GB" w:eastAsia="en-GB"/>
        </w:rPr>
        <w:t xml:space="preserve">. </w:t>
      </w:r>
    </w:p>
    <w:p w14:paraId="29E2CF50"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نموذج محاكاة</w:t>
      </w:r>
      <w:r w:rsidRPr="00C75210">
        <w:rPr>
          <w:rFonts w:ascii="Sakkal Majalla" w:eastAsia="Times New Roman" w:hAnsi="Sakkal Majalla" w:hint="cs"/>
          <w:b/>
          <w:bCs/>
          <w:color w:val="auto"/>
          <w:sz w:val="36"/>
          <w:szCs w:val="36"/>
          <w:lang w:val="en-GB" w:eastAsia="en-GB"/>
        </w:rPr>
        <w:t xml:space="preserve"> (3)</w:t>
      </w:r>
    </w:p>
    <w:p w14:paraId="7D37F79E"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موقف: اجتماع فريق عمل</w:t>
      </w:r>
    </w:p>
    <w:p w14:paraId="67235425"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الهدف</w:t>
      </w:r>
    </w:p>
    <w:p w14:paraId="515FF112"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تنمية مهارات الحوار والمشاركة</w:t>
      </w:r>
      <w:r w:rsidRPr="00C75210">
        <w:rPr>
          <w:rFonts w:ascii="Sakkal Majalla" w:eastAsia="Times New Roman" w:hAnsi="Sakkal Majalla" w:hint="cs"/>
          <w:b/>
          <w:bCs/>
          <w:color w:val="auto"/>
          <w:sz w:val="36"/>
          <w:szCs w:val="36"/>
          <w:lang w:val="en-GB" w:eastAsia="en-GB"/>
        </w:rPr>
        <w:t>.</w:t>
      </w:r>
    </w:p>
    <w:p w14:paraId="68B03360"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lastRenderedPageBreak/>
        <w:t>السيناريو</w:t>
      </w:r>
    </w:p>
    <w:p w14:paraId="4AAFE309"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اجتماع لمناقشة مشروع جديد</w:t>
      </w:r>
      <w:r w:rsidRPr="00C75210">
        <w:rPr>
          <w:rFonts w:ascii="Sakkal Majalla" w:eastAsia="Times New Roman" w:hAnsi="Sakkal Majalla" w:hint="cs"/>
          <w:b/>
          <w:bCs/>
          <w:color w:val="auto"/>
          <w:sz w:val="36"/>
          <w:szCs w:val="36"/>
          <w:lang w:val="en-GB" w:eastAsia="en-GB"/>
        </w:rPr>
        <w:t>.</w:t>
      </w:r>
    </w:p>
    <w:p w14:paraId="58A59F18"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المطلوب</w:t>
      </w:r>
    </w:p>
    <w:p w14:paraId="64D538DA" w14:textId="77777777" w:rsidR="00C75210" w:rsidRPr="00C75210" w:rsidRDefault="00C75210">
      <w:pPr>
        <w:numPr>
          <w:ilvl w:val="0"/>
          <w:numId w:val="164"/>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طرح الأفكار بوضوح</w:t>
      </w:r>
      <w:r w:rsidRPr="00C75210">
        <w:rPr>
          <w:rFonts w:ascii="Sakkal Majalla" w:eastAsia="Times New Roman" w:hAnsi="Sakkal Majalla" w:hint="cs"/>
          <w:b/>
          <w:bCs/>
          <w:color w:val="auto"/>
          <w:sz w:val="36"/>
          <w:szCs w:val="36"/>
          <w:lang w:val="en-GB" w:eastAsia="en-GB"/>
        </w:rPr>
        <w:t xml:space="preserve">. </w:t>
      </w:r>
    </w:p>
    <w:p w14:paraId="62F2FAEE" w14:textId="77777777" w:rsidR="00C75210" w:rsidRPr="00C75210" w:rsidRDefault="00C75210">
      <w:pPr>
        <w:numPr>
          <w:ilvl w:val="0"/>
          <w:numId w:val="164"/>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احترام آراء الآخرين</w:t>
      </w:r>
      <w:r w:rsidRPr="00C75210">
        <w:rPr>
          <w:rFonts w:ascii="Sakkal Majalla" w:eastAsia="Times New Roman" w:hAnsi="Sakkal Majalla" w:hint="cs"/>
          <w:b/>
          <w:bCs/>
          <w:color w:val="auto"/>
          <w:sz w:val="36"/>
          <w:szCs w:val="36"/>
          <w:lang w:val="en-GB" w:eastAsia="en-GB"/>
        </w:rPr>
        <w:t xml:space="preserve">. </w:t>
      </w:r>
    </w:p>
    <w:p w14:paraId="1E916058" w14:textId="77777777" w:rsidR="00C75210" w:rsidRPr="00C75210" w:rsidRDefault="00C75210">
      <w:pPr>
        <w:numPr>
          <w:ilvl w:val="0"/>
          <w:numId w:val="164"/>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إدارة النقاش</w:t>
      </w:r>
      <w:r w:rsidRPr="00C75210">
        <w:rPr>
          <w:rFonts w:ascii="Sakkal Majalla" w:eastAsia="Times New Roman" w:hAnsi="Sakkal Majalla" w:hint="cs"/>
          <w:b/>
          <w:bCs/>
          <w:color w:val="auto"/>
          <w:sz w:val="36"/>
          <w:szCs w:val="36"/>
          <w:lang w:val="en-GB" w:eastAsia="en-GB"/>
        </w:rPr>
        <w:t xml:space="preserve">. </w:t>
      </w:r>
    </w:p>
    <w:p w14:paraId="3FF695AE" w14:textId="3C7D8AD7" w:rsidR="00C75210" w:rsidRPr="00C75210" w:rsidRDefault="00C75210">
      <w:pPr>
        <w:numPr>
          <w:ilvl w:val="0"/>
          <w:numId w:val="164"/>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الوصول إلى قرار جماعي</w:t>
      </w:r>
      <w:r w:rsidRPr="00C75210">
        <w:rPr>
          <w:rFonts w:ascii="Sakkal Majalla" w:eastAsia="Times New Roman" w:hAnsi="Sakkal Majalla" w:hint="cs"/>
          <w:b/>
          <w:bCs/>
          <w:color w:val="auto"/>
          <w:sz w:val="36"/>
          <w:szCs w:val="36"/>
          <w:lang w:val="en-GB" w:eastAsia="en-GB"/>
        </w:rPr>
        <w:t xml:space="preserve">. </w:t>
      </w:r>
    </w:p>
    <w:p w14:paraId="71D90E46" w14:textId="77777777" w:rsidR="00C75210" w:rsidRPr="00C75210" w:rsidRDefault="00C75210" w:rsidP="00C75210">
      <w:pPr>
        <w:spacing w:before="100" w:beforeAutospacing="1" w:after="100" w:afterAutospacing="1" w:line="240" w:lineRule="auto"/>
        <w:jc w:val="center"/>
        <w:outlineLvl w:val="0"/>
        <w:rPr>
          <w:rFonts w:ascii="Sakkal Majalla" w:eastAsia="Times New Roman" w:hAnsi="Sakkal Majalla"/>
          <w:b/>
          <w:bCs/>
          <w:color w:val="006666"/>
          <w:kern w:val="36"/>
          <w:sz w:val="44"/>
          <w:szCs w:val="44"/>
          <w:lang w:val="en-GB" w:eastAsia="en-GB"/>
        </w:rPr>
      </w:pPr>
      <w:r w:rsidRPr="00C75210">
        <w:rPr>
          <w:rFonts w:ascii="Sakkal Majalla" w:eastAsia="Times New Roman" w:hAnsi="Sakkal Majalla" w:hint="cs"/>
          <w:b/>
          <w:bCs/>
          <w:color w:val="006666"/>
          <w:kern w:val="36"/>
          <w:sz w:val="44"/>
          <w:szCs w:val="44"/>
          <w:rtl/>
          <w:lang w:val="en-GB" w:eastAsia="en-GB"/>
        </w:rPr>
        <w:t>ثانياً: تطبيق مهارات الحوار والإقناع</w:t>
      </w:r>
    </w:p>
    <w:p w14:paraId="00266BD5"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يُعتبر الحوار والإقناع من أهم المهارات التي يحتاجها العاملون في مختلف المستويات الوظيفية، حيث تعتمد بيئة العمل الحديثة على التعاون والتفاوض والتأثير الإيجابي في الآخرين لتحقيق الأهداف المشتركة</w:t>
      </w:r>
      <w:r w:rsidRPr="00C75210">
        <w:rPr>
          <w:rFonts w:ascii="Sakkal Majalla" w:eastAsia="Times New Roman" w:hAnsi="Sakkal Majalla" w:hint="cs"/>
          <w:b/>
          <w:bCs/>
          <w:color w:val="auto"/>
          <w:sz w:val="36"/>
          <w:szCs w:val="36"/>
          <w:lang w:val="en-GB" w:eastAsia="en-GB"/>
        </w:rPr>
        <w:t>.</w:t>
      </w:r>
    </w:p>
    <w:p w14:paraId="6978F24F" w14:textId="64BDD802"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ويهدف التدريب العملي على الحوار والإقناع إلى تحويل المعرفة النظرية إلى سلوك فعلي يمكن ممارسته في الاجتماعات والنقاشات والمفاوضات اليومية</w:t>
      </w:r>
      <w:r w:rsidRPr="00C75210">
        <w:rPr>
          <w:rFonts w:ascii="Sakkal Majalla" w:eastAsia="Times New Roman" w:hAnsi="Sakkal Majalla" w:hint="cs"/>
          <w:b/>
          <w:bCs/>
          <w:color w:val="auto"/>
          <w:sz w:val="36"/>
          <w:szCs w:val="36"/>
          <w:lang w:val="en-GB" w:eastAsia="en-GB"/>
        </w:rPr>
        <w:t>.</w:t>
      </w:r>
    </w:p>
    <w:p w14:paraId="5FF4AA59"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C00000"/>
          <w:sz w:val="36"/>
          <w:szCs w:val="36"/>
          <w:lang w:val="en-GB" w:eastAsia="en-GB"/>
        </w:rPr>
      </w:pPr>
      <w:r w:rsidRPr="00C75210">
        <w:rPr>
          <w:rFonts w:ascii="Sakkal Majalla" w:eastAsia="Times New Roman" w:hAnsi="Sakkal Majalla" w:hint="cs"/>
          <w:b/>
          <w:bCs/>
          <w:color w:val="C00000"/>
          <w:sz w:val="36"/>
          <w:szCs w:val="36"/>
          <w:rtl/>
          <w:lang w:val="en-GB" w:eastAsia="en-GB"/>
        </w:rPr>
        <w:t>مفهوم الحوار المهني</w:t>
      </w:r>
    </w:p>
    <w:p w14:paraId="4837F684"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الحوار المهني هو</w:t>
      </w:r>
      <w:r w:rsidRPr="00C75210">
        <w:rPr>
          <w:rFonts w:ascii="Sakkal Majalla" w:eastAsia="Times New Roman" w:hAnsi="Sakkal Majalla" w:hint="cs"/>
          <w:b/>
          <w:bCs/>
          <w:color w:val="auto"/>
          <w:sz w:val="36"/>
          <w:szCs w:val="36"/>
          <w:lang w:val="en-GB" w:eastAsia="en-GB"/>
        </w:rPr>
        <w:t>:</w:t>
      </w:r>
    </w:p>
    <w:p w14:paraId="5E542B14" w14:textId="048279ED"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lang w:val="en-GB" w:eastAsia="en-GB"/>
        </w:rPr>
        <w:t>"</w:t>
      </w:r>
      <w:r w:rsidRPr="00C75210">
        <w:rPr>
          <w:rFonts w:ascii="Sakkal Majalla" w:eastAsia="Times New Roman" w:hAnsi="Sakkal Majalla" w:hint="cs"/>
          <w:b/>
          <w:bCs/>
          <w:color w:val="auto"/>
          <w:sz w:val="36"/>
          <w:szCs w:val="36"/>
          <w:rtl/>
          <w:lang w:val="en-GB" w:eastAsia="en-GB"/>
        </w:rPr>
        <w:t>عملية تبادل الأفكار والآراء والمعلومات بين طرفين أو أكثر بطريقة منظمة ومحترمة بهدف الوصول إلى فهم أو اتفاق أو حل معين</w:t>
      </w:r>
      <w:r w:rsidRPr="00C75210">
        <w:rPr>
          <w:rFonts w:ascii="Sakkal Majalla" w:eastAsia="Times New Roman" w:hAnsi="Sakkal Majalla" w:hint="cs"/>
          <w:b/>
          <w:bCs/>
          <w:color w:val="auto"/>
          <w:sz w:val="36"/>
          <w:szCs w:val="36"/>
          <w:lang w:val="en-GB" w:eastAsia="en-GB"/>
        </w:rPr>
        <w:t>."</w:t>
      </w:r>
    </w:p>
    <w:p w14:paraId="5E058238"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C00000"/>
          <w:sz w:val="36"/>
          <w:szCs w:val="36"/>
          <w:lang w:val="en-GB" w:eastAsia="en-GB"/>
        </w:rPr>
      </w:pPr>
      <w:r w:rsidRPr="00C75210">
        <w:rPr>
          <w:rFonts w:ascii="Sakkal Majalla" w:eastAsia="Times New Roman" w:hAnsi="Sakkal Majalla" w:hint="cs"/>
          <w:b/>
          <w:bCs/>
          <w:color w:val="C00000"/>
          <w:sz w:val="36"/>
          <w:szCs w:val="36"/>
          <w:rtl/>
          <w:lang w:val="en-GB" w:eastAsia="en-GB"/>
        </w:rPr>
        <w:t>مفهوم الإقناع المهني</w:t>
      </w:r>
    </w:p>
    <w:p w14:paraId="14618406"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الإقناع المهني هو</w:t>
      </w:r>
      <w:r w:rsidRPr="00C75210">
        <w:rPr>
          <w:rFonts w:ascii="Sakkal Majalla" w:eastAsia="Times New Roman" w:hAnsi="Sakkal Majalla" w:hint="cs"/>
          <w:b/>
          <w:bCs/>
          <w:color w:val="auto"/>
          <w:sz w:val="36"/>
          <w:szCs w:val="36"/>
          <w:lang w:val="en-GB" w:eastAsia="en-GB"/>
        </w:rPr>
        <w:t>:</w:t>
      </w:r>
    </w:p>
    <w:p w14:paraId="719CF780" w14:textId="4782E17D"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lang w:val="en-GB" w:eastAsia="en-GB"/>
        </w:rPr>
        <w:lastRenderedPageBreak/>
        <w:t>"</w:t>
      </w:r>
      <w:r w:rsidRPr="00C75210">
        <w:rPr>
          <w:rFonts w:ascii="Sakkal Majalla" w:eastAsia="Times New Roman" w:hAnsi="Sakkal Majalla" w:hint="cs"/>
          <w:b/>
          <w:bCs/>
          <w:color w:val="auto"/>
          <w:sz w:val="36"/>
          <w:szCs w:val="36"/>
          <w:rtl/>
          <w:lang w:val="en-GB" w:eastAsia="en-GB"/>
        </w:rPr>
        <w:t>القدرة على التأثير الإيجابي في الآخرين وتوجيههم نحو تبني فكرة أو قرار أو سلوك معين من خلال استخدام الأدلة والمنطق والتواصل الفعال</w:t>
      </w:r>
      <w:r w:rsidRPr="00C75210">
        <w:rPr>
          <w:rFonts w:ascii="Sakkal Majalla" w:eastAsia="Times New Roman" w:hAnsi="Sakkal Majalla" w:hint="cs"/>
          <w:b/>
          <w:bCs/>
          <w:color w:val="auto"/>
          <w:sz w:val="36"/>
          <w:szCs w:val="36"/>
          <w:lang w:val="en-GB" w:eastAsia="en-GB"/>
        </w:rPr>
        <w:t>."</w:t>
      </w:r>
    </w:p>
    <w:p w14:paraId="2DCFCCA2"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تمرين تطبيقي</w:t>
      </w:r>
      <w:r w:rsidRPr="00C75210">
        <w:rPr>
          <w:rFonts w:ascii="Sakkal Majalla" w:eastAsia="Times New Roman" w:hAnsi="Sakkal Majalla" w:hint="cs"/>
          <w:b/>
          <w:bCs/>
          <w:color w:val="auto"/>
          <w:sz w:val="36"/>
          <w:szCs w:val="36"/>
          <w:lang w:val="en-GB" w:eastAsia="en-GB"/>
        </w:rPr>
        <w:t xml:space="preserve"> (1)</w:t>
      </w:r>
    </w:p>
    <w:p w14:paraId="17EA2252"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عنوان التمرين</w:t>
      </w:r>
    </w:p>
    <w:p w14:paraId="0C335180"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إقناع الإدارة بفكرة جديدة</w:t>
      </w:r>
      <w:r w:rsidRPr="00C75210">
        <w:rPr>
          <w:rFonts w:ascii="Sakkal Majalla" w:eastAsia="Times New Roman" w:hAnsi="Sakkal Majalla" w:hint="cs"/>
          <w:b/>
          <w:bCs/>
          <w:color w:val="auto"/>
          <w:sz w:val="36"/>
          <w:szCs w:val="36"/>
          <w:lang w:val="en-GB" w:eastAsia="en-GB"/>
        </w:rPr>
        <w:t>.</w:t>
      </w:r>
    </w:p>
    <w:p w14:paraId="27CA4756"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السيناريو</w:t>
      </w:r>
    </w:p>
    <w:p w14:paraId="161F6BB0"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لدى الموظف فكرة لتطوير إجراءات العمل ويرغب في إقناع الإدارة بتطبيقها</w:t>
      </w:r>
      <w:r w:rsidRPr="00C75210">
        <w:rPr>
          <w:rFonts w:ascii="Sakkal Majalla" w:eastAsia="Times New Roman" w:hAnsi="Sakkal Majalla" w:hint="cs"/>
          <w:b/>
          <w:bCs/>
          <w:color w:val="auto"/>
          <w:sz w:val="36"/>
          <w:szCs w:val="36"/>
          <w:lang w:val="en-GB" w:eastAsia="en-GB"/>
        </w:rPr>
        <w:t>.</w:t>
      </w:r>
    </w:p>
    <w:p w14:paraId="4E72F051"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المطلوب</w:t>
      </w:r>
    </w:p>
    <w:p w14:paraId="2A7A21CD" w14:textId="77777777" w:rsidR="00C75210" w:rsidRPr="00C75210" w:rsidRDefault="00C75210">
      <w:pPr>
        <w:numPr>
          <w:ilvl w:val="0"/>
          <w:numId w:val="165"/>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عرض المشكلة الحالية</w:t>
      </w:r>
      <w:r w:rsidRPr="00C75210">
        <w:rPr>
          <w:rFonts w:ascii="Sakkal Majalla" w:eastAsia="Times New Roman" w:hAnsi="Sakkal Majalla" w:hint="cs"/>
          <w:b/>
          <w:bCs/>
          <w:color w:val="auto"/>
          <w:sz w:val="36"/>
          <w:szCs w:val="36"/>
          <w:lang w:val="en-GB" w:eastAsia="en-GB"/>
        </w:rPr>
        <w:t xml:space="preserve">. </w:t>
      </w:r>
    </w:p>
    <w:p w14:paraId="2A6F8F2A" w14:textId="77777777" w:rsidR="00C75210" w:rsidRPr="00C75210" w:rsidRDefault="00C75210">
      <w:pPr>
        <w:numPr>
          <w:ilvl w:val="0"/>
          <w:numId w:val="165"/>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توضيح الحل المقترح</w:t>
      </w:r>
      <w:r w:rsidRPr="00C75210">
        <w:rPr>
          <w:rFonts w:ascii="Sakkal Majalla" w:eastAsia="Times New Roman" w:hAnsi="Sakkal Majalla" w:hint="cs"/>
          <w:b/>
          <w:bCs/>
          <w:color w:val="auto"/>
          <w:sz w:val="36"/>
          <w:szCs w:val="36"/>
          <w:lang w:val="en-GB" w:eastAsia="en-GB"/>
        </w:rPr>
        <w:t xml:space="preserve">. </w:t>
      </w:r>
    </w:p>
    <w:p w14:paraId="14D401FF" w14:textId="77777777" w:rsidR="00C75210" w:rsidRPr="00C75210" w:rsidRDefault="00C75210">
      <w:pPr>
        <w:numPr>
          <w:ilvl w:val="0"/>
          <w:numId w:val="165"/>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شرح الفوائد</w:t>
      </w:r>
      <w:r w:rsidRPr="00C75210">
        <w:rPr>
          <w:rFonts w:ascii="Sakkal Majalla" w:eastAsia="Times New Roman" w:hAnsi="Sakkal Majalla" w:hint="cs"/>
          <w:b/>
          <w:bCs/>
          <w:color w:val="auto"/>
          <w:sz w:val="36"/>
          <w:szCs w:val="36"/>
          <w:lang w:val="en-GB" w:eastAsia="en-GB"/>
        </w:rPr>
        <w:t xml:space="preserve">. </w:t>
      </w:r>
    </w:p>
    <w:p w14:paraId="245D4EE8" w14:textId="77777777" w:rsidR="00C75210" w:rsidRPr="00C75210" w:rsidRDefault="00C75210">
      <w:pPr>
        <w:numPr>
          <w:ilvl w:val="0"/>
          <w:numId w:val="165"/>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الرد على الاعتراضات</w:t>
      </w:r>
      <w:r w:rsidRPr="00C75210">
        <w:rPr>
          <w:rFonts w:ascii="Sakkal Majalla" w:eastAsia="Times New Roman" w:hAnsi="Sakkal Majalla" w:hint="cs"/>
          <w:b/>
          <w:bCs/>
          <w:color w:val="auto"/>
          <w:sz w:val="36"/>
          <w:szCs w:val="36"/>
          <w:lang w:val="en-GB" w:eastAsia="en-GB"/>
        </w:rPr>
        <w:t xml:space="preserve">. </w:t>
      </w:r>
    </w:p>
    <w:p w14:paraId="2AA8E7C2"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المهارات المكتسبة</w:t>
      </w:r>
    </w:p>
    <w:p w14:paraId="2CCFD046" w14:textId="77777777" w:rsidR="00C75210" w:rsidRPr="00C75210" w:rsidRDefault="00C75210">
      <w:pPr>
        <w:numPr>
          <w:ilvl w:val="0"/>
          <w:numId w:val="166"/>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التفكير المنطقي</w:t>
      </w:r>
      <w:r w:rsidRPr="00C75210">
        <w:rPr>
          <w:rFonts w:ascii="Sakkal Majalla" w:eastAsia="Times New Roman" w:hAnsi="Sakkal Majalla" w:hint="cs"/>
          <w:b/>
          <w:bCs/>
          <w:color w:val="auto"/>
          <w:sz w:val="36"/>
          <w:szCs w:val="36"/>
          <w:lang w:val="en-GB" w:eastAsia="en-GB"/>
        </w:rPr>
        <w:t xml:space="preserve">. </w:t>
      </w:r>
    </w:p>
    <w:p w14:paraId="3B75DC41" w14:textId="77777777" w:rsidR="00C75210" w:rsidRPr="00C75210" w:rsidRDefault="00C75210">
      <w:pPr>
        <w:numPr>
          <w:ilvl w:val="0"/>
          <w:numId w:val="166"/>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العرض الفعال</w:t>
      </w:r>
      <w:r w:rsidRPr="00C75210">
        <w:rPr>
          <w:rFonts w:ascii="Sakkal Majalla" w:eastAsia="Times New Roman" w:hAnsi="Sakkal Majalla" w:hint="cs"/>
          <w:b/>
          <w:bCs/>
          <w:color w:val="auto"/>
          <w:sz w:val="36"/>
          <w:szCs w:val="36"/>
          <w:lang w:val="en-GB" w:eastAsia="en-GB"/>
        </w:rPr>
        <w:t xml:space="preserve">. </w:t>
      </w:r>
    </w:p>
    <w:p w14:paraId="24314520" w14:textId="585A9497" w:rsidR="00C75210" w:rsidRPr="00C75210" w:rsidRDefault="00C75210">
      <w:pPr>
        <w:numPr>
          <w:ilvl w:val="0"/>
          <w:numId w:val="166"/>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الإقناع المهني</w:t>
      </w:r>
      <w:r w:rsidRPr="00C75210">
        <w:rPr>
          <w:rFonts w:ascii="Sakkal Majalla" w:eastAsia="Times New Roman" w:hAnsi="Sakkal Majalla" w:hint="cs"/>
          <w:b/>
          <w:bCs/>
          <w:color w:val="auto"/>
          <w:sz w:val="36"/>
          <w:szCs w:val="36"/>
          <w:lang w:val="en-GB" w:eastAsia="en-GB"/>
        </w:rPr>
        <w:t xml:space="preserve">. </w:t>
      </w:r>
    </w:p>
    <w:p w14:paraId="11359A25"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تمرين تطبيقي</w:t>
      </w:r>
      <w:r w:rsidRPr="00C75210">
        <w:rPr>
          <w:rFonts w:ascii="Sakkal Majalla" w:eastAsia="Times New Roman" w:hAnsi="Sakkal Majalla" w:hint="cs"/>
          <w:b/>
          <w:bCs/>
          <w:color w:val="auto"/>
          <w:sz w:val="36"/>
          <w:szCs w:val="36"/>
          <w:lang w:val="en-GB" w:eastAsia="en-GB"/>
        </w:rPr>
        <w:t xml:space="preserve"> (2)</w:t>
      </w:r>
    </w:p>
    <w:p w14:paraId="506735C9"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عنوان التمرين</w:t>
      </w:r>
    </w:p>
    <w:p w14:paraId="228750A4"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إقناع زميل بالتعاون في مشروع</w:t>
      </w:r>
      <w:r w:rsidRPr="00C75210">
        <w:rPr>
          <w:rFonts w:ascii="Sakkal Majalla" w:eastAsia="Times New Roman" w:hAnsi="Sakkal Majalla" w:hint="cs"/>
          <w:b/>
          <w:bCs/>
          <w:color w:val="auto"/>
          <w:sz w:val="36"/>
          <w:szCs w:val="36"/>
          <w:lang w:val="en-GB" w:eastAsia="en-GB"/>
        </w:rPr>
        <w:t>.</w:t>
      </w:r>
    </w:p>
    <w:p w14:paraId="3C2D5747"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المطلوب</w:t>
      </w:r>
    </w:p>
    <w:p w14:paraId="327A255F"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lastRenderedPageBreak/>
        <w:t>استخدام أساليب الإقناع التالية</w:t>
      </w:r>
      <w:r w:rsidRPr="00C75210">
        <w:rPr>
          <w:rFonts w:ascii="Sakkal Majalla" w:eastAsia="Times New Roman" w:hAnsi="Sakkal Majalla" w:hint="cs"/>
          <w:b/>
          <w:bCs/>
          <w:color w:val="auto"/>
          <w:sz w:val="36"/>
          <w:szCs w:val="36"/>
          <w:lang w:val="en-GB" w:eastAsia="en-GB"/>
        </w:rPr>
        <w:t>:</w:t>
      </w:r>
    </w:p>
    <w:p w14:paraId="12F87A8B" w14:textId="77777777" w:rsidR="00C75210" w:rsidRPr="00C75210" w:rsidRDefault="00C75210">
      <w:pPr>
        <w:numPr>
          <w:ilvl w:val="0"/>
          <w:numId w:val="167"/>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التركيز على الفوائد المشتركة</w:t>
      </w:r>
      <w:r w:rsidRPr="00C75210">
        <w:rPr>
          <w:rFonts w:ascii="Sakkal Majalla" w:eastAsia="Times New Roman" w:hAnsi="Sakkal Majalla" w:hint="cs"/>
          <w:b/>
          <w:bCs/>
          <w:color w:val="auto"/>
          <w:sz w:val="36"/>
          <w:szCs w:val="36"/>
          <w:lang w:val="en-GB" w:eastAsia="en-GB"/>
        </w:rPr>
        <w:t xml:space="preserve">. </w:t>
      </w:r>
    </w:p>
    <w:p w14:paraId="6181CF7B" w14:textId="77777777" w:rsidR="00C75210" w:rsidRPr="00C75210" w:rsidRDefault="00C75210">
      <w:pPr>
        <w:numPr>
          <w:ilvl w:val="0"/>
          <w:numId w:val="167"/>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الاستماع للاعتراضات</w:t>
      </w:r>
      <w:r w:rsidRPr="00C75210">
        <w:rPr>
          <w:rFonts w:ascii="Sakkal Majalla" w:eastAsia="Times New Roman" w:hAnsi="Sakkal Majalla" w:hint="cs"/>
          <w:b/>
          <w:bCs/>
          <w:color w:val="auto"/>
          <w:sz w:val="36"/>
          <w:szCs w:val="36"/>
          <w:lang w:val="en-GB" w:eastAsia="en-GB"/>
        </w:rPr>
        <w:t xml:space="preserve">. </w:t>
      </w:r>
    </w:p>
    <w:p w14:paraId="4C01893C" w14:textId="77777777" w:rsidR="00C75210" w:rsidRPr="00C75210" w:rsidRDefault="00C75210">
      <w:pPr>
        <w:numPr>
          <w:ilvl w:val="0"/>
          <w:numId w:val="167"/>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بناء الثقة</w:t>
      </w:r>
      <w:r w:rsidRPr="00C75210">
        <w:rPr>
          <w:rFonts w:ascii="Sakkal Majalla" w:eastAsia="Times New Roman" w:hAnsi="Sakkal Majalla" w:hint="cs"/>
          <w:b/>
          <w:bCs/>
          <w:color w:val="auto"/>
          <w:sz w:val="36"/>
          <w:szCs w:val="36"/>
          <w:lang w:val="en-GB" w:eastAsia="en-GB"/>
        </w:rPr>
        <w:t xml:space="preserve">. </w:t>
      </w:r>
    </w:p>
    <w:p w14:paraId="36802914" w14:textId="5EF417AE" w:rsidR="00C75210" w:rsidRPr="00C75210" w:rsidRDefault="00C75210">
      <w:pPr>
        <w:numPr>
          <w:ilvl w:val="0"/>
          <w:numId w:val="167"/>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استخدام الأدلة الواقعية</w:t>
      </w:r>
      <w:r w:rsidRPr="00C75210">
        <w:rPr>
          <w:rFonts w:ascii="Sakkal Majalla" w:eastAsia="Times New Roman" w:hAnsi="Sakkal Majalla" w:hint="cs"/>
          <w:b/>
          <w:bCs/>
          <w:color w:val="auto"/>
          <w:sz w:val="36"/>
          <w:szCs w:val="36"/>
          <w:lang w:val="en-GB" w:eastAsia="en-GB"/>
        </w:rPr>
        <w:t xml:space="preserve">. </w:t>
      </w:r>
    </w:p>
    <w:p w14:paraId="6DB4AA52"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C00000"/>
          <w:sz w:val="36"/>
          <w:szCs w:val="36"/>
          <w:lang w:val="en-GB" w:eastAsia="en-GB"/>
        </w:rPr>
      </w:pPr>
      <w:r w:rsidRPr="00C75210">
        <w:rPr>
          <w:rFonts w:ascii="Sakkal Majalla" w:eastAsia="Times New Roman" w:hAnsi="Sakkal Majalla" w:hint="cs"/>
          <w:b/>
          <w:bCs/>
          <w:color w:val="C00000"/>
          <w:sz w:val="36"/>
          <w:szCs w:val="36"/>
          <w:rtl/>
          <w:lang w:val="en-GB" w:eastAsia="en-GB"/>
        </w:rPr>
        <w:t>عناصر الحوار الناجح أثناء التطبيق</w:t>
      </w:r>
    </w:p>
    <w:p w14:paraId="46F7059F"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الاستماع</w:t>
      </w:r>
    </w:p>
    <w:p w14:paraId="0D9F8C17"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فهم وجهة نظر الطرف الآخر</w:t>
      </w:r>
      <w:r w:rsidRPr="00C75210">
        <w:rPr>
          <w:rFonts w:ascii="Sakkal Majalla" w:eastAsia="Times New Roman" w:hAnsi="Sakkal Majalla" w:hint="cs"/>
          <w:b/>
          <w:bCs/>
          <w:color w:val="auto"/>
          <w:sz w:val="36"/>
          <w:szCs w:val="36"/>
          <w:lang w:val="en-GB" w:eastAsia="en-GB"/>
        </w:rPr>
        <w:t>.</w:t>
      </w:r>
    </w:p>
    <w:p w14:paraId="3CCE1457"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الاحترام</w:t>
      </w:r>
    </w:p>
    <w:p w14:paraId="48EF1A1B"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تجنب النقد الشخصي</w:t>
      </w:r>
      <w:r w:rsidRPr="00C75210">
        <w:rPr>
          <w:rFonts w:ascii="Sakkal Majalla" w:eastAsia="Times New Roman" w:hAnsi="Sakkal Majalla" w:hint="cs"/>
          <w:b/>
          <w:bCs/>
          <w:color w:val="auto"/>
          <w:sz w:val="36"/>
          <w:szCs w:val="36"/>
          <w:lang w:val="en-GB" w:eastAsia="en-GB"/>
        </w:rPr>
        <w:t>.</w:t>
      </w:r>
    </w:p>
    <w:p w14:paraId="17C9691C"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الوضوح</w:t>
      </w:r>
    </w:p>
    <w:p w14:paraId="24D20ED8"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تقديم الأفكار بشكل مفهوم</w:t>
      </w:r>
      <w:r w:rsidRPr="00C75210">
        <w:rPr>
          <w:rFonts w:ascii="Sakkal Majalla" w:eastAsia="Times New Roman" w:hAnsi="Sakkal Majalla" w:hint="cs"/>
          <w:b/>
          <w:bCs/>
          <w:color w:val="auto"/>
          <w:sz w:val="36"/>
          <w:szCs w:val="36"/>
          <w:lang w:val="en-GB" w:eastAsia="en-GB"/>
        </w:rPr>
        <w:t>.</w:t>
      </w:r>
    </w:p>
    <w:p w14:paraId="29904CBC"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المرونة</w:t>
      </w:r>
    </w:p>
    <w:p w14:paraId="1FDCA117"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الاستعداد لتعديل بعض المواقف</w:t>
      </w:r>
      <w:r w:rsidRPr="00C75210">
        <w:rPr>
          <w:rFonts w:ascii="Sakkal Majalla" w:eastAsia="Times New Roman" w:hAnsi="Sakkal Majalla" w:hint="cs"/>
          <w:b/>
          <w:bCs/>
          <w:color w:val="auto"/>
          <w:sz w:val="36"/>
          <w:szCs w:val="36"/>
          <w:lang w:val="en-GB" w:eastAsia="en-GB"/>
        </w:rPr>
        <w:t>.</w:t>
      </w:r>
    </w:p>
    <w:p w14:paraId="6E1CAC32"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التركيز على الهدف</w:t>
      </w:r>
    </w:p>
    <w:p w14:paraId="5D06E6E2"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عدم الانحراف عن موضوع النقاش</w:t>
      </w:r>
      <w:r w:rsidRPr="00C75210">
        <w:rPr>
          <w:rFonts w:ascii="Sakkal Majalla" w:eastAsia="Times New Roman" w:hAnsi="Sakkal Majalla" w:hint="cs"/>
          <w:b/>
          <w:bCs/>
          <w:color w:val="auto"/>
          <w:sz w:val="36"/>
          <w:szCs w:val="36"/>
          <w:lang w:val="en-GB" w:eastAsia="en-GB"/>
        </w:rPr>
        <w:t>.</w:t>
      </w:r>
    </w:p>
    <w:p w14:paraId="6CD45B84" w14:textId="553D65B8" w:rsidR="00C75210" w:rsidRDefault="00C75210" w:rsidP="00C75210">
      <w:pPr>
        <w:spacing w:line="240" w:lineRule="auto"/>
        <w:jc w:val="left"/>
        <w:rPr>
          <w:rFonts w:ascii="Sakkal Majalla" w:eastAsia="Times New Roman" w:hAnsi="Sakkal Majalla"/>
          <w:b/>
          <w:bCs/>
          <w:color w:val="auto"/>
          <w:sz w:val="36"/>
          <w:szCs w:val="36"/>
          <w:rtl/>
          <w:lang w:val="en-GB" w:eastAsia="en-GB"/>
        </w:rPr>
      </w:pPr>
    </w:p>
    <w:p w14:paraId="18C284C9" w14:textId="77777777" w:rsidR="00C75210" w:rsidRPr="00C75210" w:rsidRDefault="00C75210" w:rsidP="00C75210">
      <w:pPr>
        <w:spacing w:line="240" w:lineRule="auto"/>
        <w:jc w:val="left"/>
        <w:rPr>
          <w:rFonts w:ascii="Sakkal Majalla" w:eastAsia="Times New Roman" w:hAnsi="Sakkal Majalla"/>
          <w:b/>
          <w:bCs/>
          <w:color w:val="auto"/>
          <w:sz w:val="36"/>
          <w:szCs w:val="36"/>
          <w:lang w:val="en-GB" w:eastAsia="en-GB"/>
        </w:rPr>
      </w:pPr>
    </w:p>
    <w:p w14:paraId="29C7DAFA" w14:textId="77777777" w:rsidR="00C75210" w:rsidRPr="00C75210" w:rsidRDefault="00C75210" w:rsidP="00C75210">
      <w:pPr>
        <w:spacing w:before="100" w:beforeAutospacing="1" w:after="100" w:afterAutospacing="1" w:line="240" w:lineRule="auto"/>
        <w:jc w:val="center"/>
        <w:outlineLvl w:val="0"/>
        <w:rPr>
          <w:rFonts w:ascii="Sakkal Majalla" w:eastAsia="Times New Roman" w:hAnsi="Sakkal Majalla"/>
          <w:b/>
          <w:bCs/>
          <w:color w:val="006666"/>
          <w:kern w:val="36"/>
          <w:sz w:val="44"/>
          <w:szCs w:val="44"/>
          <w:lang w:val="en-GB" w:eastAsia="en-GB"/>
        </w:rPr>
      </w:pPr>
      <w:r w:rsidRPr="00C75210">
        <w:rPr>
          <w:rFonts w:ascii="Sakkal Majalla" w:eastAsia="Times New Roman" w:hAnsi="Sakkal Majalla" w:hint="cs"/>
          <w:b/>
          <w:bCs/>
          <w:color w:val="006666"/>
          <w:kern w:val="36"/>
          <w:sz w:val="44"/>
          <w:szCs w:val="44"/>
          <w:rtl/>
          <w:lang w:val="en-GB" w:eastAsia="en-GB"/>
        </w:rPr>
        <w:t>ثالثاً: معالجة حالات سوء التواصل</w:t>
      </w:r>
    </w:p>
    <w:p w14:paraId="732884C1"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lastRenderedPageBreak/>
        <w:t>مقدمة</w:t>
      </w:r>
    </w:p>
    <w:p w14:paraId="7479DB71"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يُعد سوء التواصل من أكثر الأسباب التي تؤدي إلى المشكلات التنظيمية والخلافات وضعف الإنتاجية داخل المؤسسات. وغالبًا لا تكون المشكلة في الأشخاص أنفسهم، بل في طريقة نقل المعلومات أو تفسيرها أو فهمها</w:t>
      </w:r>
      <w:r w:rsidRPr="00C75210">
        <w:rPr>
          <w:rFonts w:ascii="Sakkal Majalla" w:eastAsia="Times New Roman" w:hAnsi="Sakkal Majalla" w:hint="cs"/>
          <w:b/>
          <w:bCs/>
          <w:color w:val="auto"/>
          <w:sz w:val="36"/>
          <w:szCs w:val="36"/>
          <w:lang w:val="en-GB" w:eastAsia="en-GB"/>
        </w:rPr>
        <w:t>.</w:t>
      </w:r>
    </w:p>
    <w:p w14:paraId="35B55665" w14:textId="6046826F"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وتساعد دراسة حالات سوء التواصل على اكتشاف الأسباب الحقيقية للمشكلة وتطوير حلول فعالة تمنع تكرارها</w:t>
      </w:r>
      <w:r w:rsidRPr="00C75210">
        <w:rPr>
          <w:rFonts w:ascii="Sakkal Majalla" w:eastAsia="Times New Roman" w:hAnsi="Sakkal Majalla" w:hint="cs"/>
          <w:b/>
          <w:bCs/>
          <w:color w:val="auto"/>
          <w:sz w:val="36"/>
          <w:szCs w:val="36"/>
          <w:lang w:val="en-GB" w:eastAsia="en-GB"/>
        </w:rPr>
        <w:t>.</w:t>
      </w:r>
    </w:p>
    <w:p w14:paraId="08C03BA9"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مفهوم سوء التواصل</w:t>
      </w:r>
    </w:p>
    <w:p w14:paraId="51BD7A24"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هو</w:t>
      </w:r>
      <w:r w:rsidRPr="00C75210">
        <w:rPr>
          <w:rFonts w:ascii="Sakkal Majalla" w:eastAsia="Times New Roman" w:hAnsi="Sakkal Majalla" w:hint="cs"/>
          <w:b/>
          <w:bCs/>
          <w:color w:val="auto"/>
          <w:sz w:val="36"/>
          <w:szCs w:val="36"/>
          <w:lang w:val="en-GB" w:eastAsia="en-GB"/>
        </w:rPr>
        <w:t>:</w:t>
      </w:r>
    </w:p>
    <w:p w14:paraId="6D03964F"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lang w:val="en-GB" w:eastAsia="en-GB"/>
        </w:rPr>
        <w:t>"</w:t>
      </w:r>
      <w:r w:rsidRPr="00C75210">
        <w:rPr>
          <w:rFonts w:ascii="Sakkal Majalla" w:eastAsia="Times New Roman" w:hAnsi="Sakkal Majalla" w:hint="cs"/>
          <w:b/>
          <w:bCs/>
          <w:color w:val="auto"/>
          <w:sz w:val="36"/>
          <w:szCs w:val="36"/>
          <w:rtl/>
          <w:lang w:val="en-GB" w:eastAsia="en-GB"/>
        </w:rPr>
        <w:t>حدوث خلل في عملية نقل أو استقبال أو تفسير الرسائل يؤدي إلى فهم غير صحيح للمعلومات أو الأهداف</w:t>
      </w:r>
      <w:r w:rsidRPr="00C75210">
        <w:rPr>
          <w:rFonts w:ascii="Sakkal Majalla" w:eastAsia="Times New Roman" w:hAnsi="Sakkal Majalla" w:hint="cs"/>
          <w:b/>
          <w:bCs/>
          <w:color w:val="auto"/>
          <w:sz w:val="36"/>
          <w:szCs w:val="36"/>
          <w:lang w:val="en-GB" w:eastAsia="en-GB"/>
        </w:rPr>
        <w:t>."</w:t>
      </w:r>
    </w:p>
    <w:p w14:paraId="3DAA4FBB" w14:textId="0C06B412" w:rsidR="00C75210" w:rsidRPr="00C75210" w:rsidRDefault="00C75210" w:rsidP="00C75210">
      <w:pPr>
        <w:spacing w:line="240" w:lineRule="auto"/>
        <w:jc w:val="left"/>
        <w:rPr>
          <w:rFonts w:ascii="Sakkal Majalla" w:eastAsia="Times New Roman" w:hAnsi="Sakkal Majalla"/>
          <w:b/>
          <w:bCs/>
          <w:color w:val="auto"/>
          <w:sz w:val="36"/>
          <w:szCs w:val="36"/>
          <w:lang w:val="en-GB" w:eastAsia="en-GB"/>
        </w:rPr>
      </w:pPr>
    </w:p>
    <w:p w14:paraId="49C19CAA"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أسباب سوء التواصل</w:t>
      </w:r>
    </w:p>
    <w:p w14:paraId="23A3F688"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الرسائل غير الواضحة</w:t>
      </w:r>
    </w:p>
    <w:p w14:paraId="643591E7"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الغموض يؤدي إلى تفسيرات مختلفة</w:t>
      </w:r>
      <w:r w:rsidRPr="00C75210">
        <w:rPr>
          <w:rFonts w:ascii="Sakkal Majalla" w:eastAsia="Times New Roman" w:hAnsi="Sakkal Majalla" w:hint="cs"/>
          <w:b/>
          <w:bCs/>
          <w:color w:val="auto"/>
          <w:sz w:val="36"/>
          <w:szCs w:val="36"/>
          <w:lang w:val="en-GB" w:eastAsia="en-GB"/>
        </w:rPr>
        <w:t>.</w:t>
      </w:r>
    </w:p>
    <w:p w14:paraId="762B243B"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ضعف الاستماع</w:t>
      </w:r>
    </w:p>
    <w:p w14:paraId="7019D90D"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عدم التركيز أثناء استقبال الرسالة</w:t>
      </w:r>
      <w:r w:rsidRPr="00C75210">
        <w:rPr>
          <w:rFonts w:ascii="Sakkal Majalla" w:eastAsia="Times New Roman" w:hAnsi="Sakkal Majalla" w:hint="cs"/>
          <w:b/>
          <w:bCs/>
          <w:color w:val="auto"/>
          <w:sz w:val="36"/>
          <w:szCs w:val="36"/>
          <w:lang w:val="en-GB" w:eastAsia="en-GB"/>
        </w:rPr>
        <w:t>.</w:t>
      </w:r>
    </w:p>
    <w:p w14:paraId="2AA8BE09"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الافتراضات المسبقة</w:t>
      </w:r>
    </w:p>
    <w:p w14:paraId="268F31EB"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توقع المعنى دون التحقق منه</w:t>
      </w:r>
      <w:r w:rsidRPr="00C75210">
        <w:rPr>
          <w:rFonts w:ascii="Sakkal Majalla" w:eastAsia="Times New Roman" w:hAnsi="Sakkal Majalla" w:hint="cs"/>
          <w:b/>
          <w:bCs/>
          <w:color w:val="auto"/>
          <w:sz w:val="36"/>
          <w:szCs w:val="36"/>
          <w:lang w:val="en-GB" w:eastAsia="en-GB"/>
        </w:rPr>
        <w:t>.</w:t>
      </w:r>
    </w:p>
    <w:p w14:paraId="5E7AC542"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اختلاف الخلفيات</w:t>
      </w:r>
    </w:p>
    <w:p w14:paraId="26EE5A5B"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lastRenderedPageBreak/>
        <w:t>قد يفسر الأشخاص الرسائل بطرق مختلفة</w:t>
      </w:r>
      <w:r w:rsidRPr="00C75210">
        <w:rPr>
          <w:rFonts w:ascii="Sakkal Majalla" w:eastAsia="Times New Roman" w:hAnsi="Sakkal Majalla" w:hint="cs"/>
          <w:b/>
          <w:bCs/>
          <w:color w:val="auto"/>
          <w:sz w:val="36"/>
          <w:szCs w:val="36"/>
          <w:lang w:val="en-GB" w:eastAsia="en-GB"/>
        </w:rPr>
        <w:t>.</w:t>
      </w:r>
    </w:p>
    <w:p w14:paraId="210D25AF"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التواصل غير المكتمل</w:t>
      </w:r>
    </w:p>
    <w:p w14:paraId="106B6F23"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عدم تقديم جميع المعلومات المطلوبة</w:t>
      </w:r>
      <w:r w:rsidRPr="00C75210">
        <w:rPr>
          <w:rFonts w:ascii="Sakkal Majalla" w:eastAsia="Times New Roman" w:hAnsi="Sakkal Majalla" w:hint="cs"/>
          <w:b/>
          <w:bCs/>
          <w:color w:val="auto"/>
          <w:sz w:val="36"/>
          <w:szCs w:val="36"/>
          <w:lang w:val="en-GB" w:eastAsia="en-GB"/>
        </w:rPr>
        <w:t>.</w:t>
      </w:r>
    </w:p>
    <w:p w14:paraId="04934CEA" w14:textId="7836BE8C" w:rsidR="00C75210" w:rsidRPr="00C75210" w:rsidRDefault="00C75210" w:rsidP="00C75210">
      <w:pPr>
        <w:spacing w:line="240" w:lineRule="auto"/>
        <w:jc w:val="left"/>
        <w:rPr>
          <w:rFonts w:ascii="Sakkal Majalla" w:eastAsia="Times New Roman" w:hAnsi="Sakkal Majalla"/>
          <w:b/>
          <w:bCs/>
          <w:color w:val="auto"/>
          <w:sz w:val="36"/>
          <w:szCs w:val="36"/>
          <w:lang w:val="en-GB" w:eastAsia="en-GB"/>
        </w:rPr>
      </w:pPr>
    </w:p>
    <w:p w14:paraId="21FA4D27"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دراسة حالة</w:t>
      </w:r>
      <w:r w:rsidRPr="00C75210">
        <w:rPr>
          <w:rFonts w:ascii="Sakkal Majalla" w:eastAsia="Times New Roman" w:hAnsi="Sakkal Majalla" w:hint="cs"/>
          <w:b/>
          <w:bCs/>
          <w:color w:val="auto"/>
          <w:sz w:val="36"/>
          <w:szCs w:val="36"/>
          <w:lang w:val="en-GB" w:eastAsia="en-GB"/>
        </w:rPr>
        <w:t xml:space="preserve"> (1)</w:t>
      </w:r>
    </w:p>
    <w:p w14:paraId="1A6EA816"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الحالة</w:t>
      </w:r>
    </w:p>
    <w:p w14:paraId="22332272"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طلب المدير من الموظف إعداد تقرير "في أسرع وقت ممكن</w:t>
      </w:r>
      <w:r w:rsidRPr="00C75210">
        <w:rPr>
          <w:rFonts w:ascii="Sakkal Majalla" w:eastAsia="Times New Roman" w:hAnsi="Sakkal Majalla" w:hint="cs"/>
          <w:b/>
          <w:bCs/>
          <w:color w:val="auto"/>
          <w:sz w:val="36"/>
          <w:szCs w:val="36"/>
          <w:lang w:val="en-GB" w:eastAsia="en-GB"/>
        </w:rPr>
        <w:t>".</w:t>
      </w:r>
    </w:p>
    <w:p w14:paraId="1EBD29B6"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المشكلة</w:t>
      </w:r>
    </w:p>
    <w:p w14:paraId="59F5EABB"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الموظف فهم أن التقرير مطلوب خلال أسبوع</w:t>
      </w:r>
      <w:r w:rsidRPr="00C75210">
        <w:rPr>
          <w:rFonts w:ascii="Sakkal Majalla" w:eastAsia="Times New Roman" w:hAnsi="Sakkal Majalla" w:hint="cs"/>
          <w:b/>
          <w:bCs/>
          <w:color w:val="auto"/>
          <w:sz w:val="36"/>
          <w:szCs w:val="36"/>
          <w:lang w:val="en-GB" w:eastAsia="en-GB"/>
        </w:rPr>
        <w:t>.</w:t>
      </w:r>
    </w:p>
    <w:p w14:paraId="4A3AE9F1"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بينما المدير كان يقصد نهاية اليوم</w:t>
      </w:r>
      <w:r w:rsidRPr="00C75210">
        <w:rPr>
          <w:rFonts w:ascii="Sakkal Majalla" w:eastAsia="Times New Roman" w:hAnsi="Sakkal Majalla" w:hint="cs"/>
          <w:b/>
          <w:bCs/>
          <w:color w:val="auto"/>
          <w:sz w:val="36"/>
          <w:szCs w:val="36"/>
          <w:lang w:val="en-GB" w:eastAsia="en-GB"/>
        </w:rPr>
        <w:t>.</w:t>
      </w:r>
    </w:p>
    <w:p w14:paraId="512D8C81"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التحليل</w:t>
      </w:r>
    </w:p>
    <w:p w14:paraId="5B74156A" w14:textId="77777777" w:rsidR="00C75210" w:rsidRPr="00C75210" w:rsidRDefault="00C75210">
      <w:pPr>
        <w:numPr>
          <w:ilvl w:val="0"/>
          <w:numId w:val="168"/>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غموض الرسالة</w:t>
      </w:r>
      <w:r w:rsidRPr="00C75210">
        <w:rPr>
          <w:rFonts w:ascii="Sakkal Majalla" w:eastAsia="Times New Roman" w:hAnsi="Sakkal Majalla" w:hint="cs"/>
          <w:b/>
          <w:bCs/>
          <w:color w:val="auto"/>
          <w:sz w:val="36"/>
          <w:szCs w:val="36"/>
          <w:lang w:val="en-GB" w:eastAsia="en-GB"/>
        </w:rPr>
        <w:t xml:space="preserve">. </w:t>
      </w:r>
    </w:p>
    <w:p w14:paraId="0F667A92" w14:textId="77777777" w:rsidR="00C75210" w:rsidRPr="00C75210" w:rsidRDefault="00C75210">
      <w:pPr>
        <w:numPr>
          <w:ilvl w:val="0"/>
          <w:numId w:val="168"/>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عدم تحديد الموعد بدقة</w:t>
      </w:r>
      <w:r w:rsidRPr="00C75210">
        <w:rPr>
          <w:rFonts w:ascii="Sakkal Majalla" w:eastAsia="Times New Roman" w:hAnsi="Sakkal Majalla" w:hint="cs"/>
          <w:b/>
          <w:bCs/>
          <w:color w:val="auto"/>
          <w:sz w:val="36"/>
          <w:szCs w:val="36"/>
          <w:lang w:val="en-GB" w:eastAsia="en-GB"/>
        </w:rPr>
        <w:t xml:space="preserve">. </w:t>
      </w:r>
    </w:p>
    <w:p w14:paraId="6978FE91"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الحل</w:t>
      </w:r>
    </w:p>
    <w:p w14:paraId="61CADE1C"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استخدام عبارات واضحة مثل</w:t>
      </w:r>
      <w:r w:rsidRPr="00C75210">
        <w:rPr>
          <w:rFonts w:ascii="Sakkal Majalla" w:eastAsia="Times New Roman" w:hAnsi="Sakkal Majalla" w:hint="cs"/>
          <w:b/>
          <w:bCs/>
          <w:color w:val="auto"/>
          <w:sz w:val="36"/>
          <w:szCs w:val="36"/>
          <w:lang w:val="en-GB" w:eastAsia="en-GB"/>
        </w:rPr>
        <w:t>:</w:t>
      </w:r>
    </w:p>
    <w:p w14:paraId="3EB7C56B"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lang w:val="en-GB" w:eastAsia="en-GB"/>
        </w:rPr>
        <w:t>"</w:t>
      </w:r>
      <w:r w:rsidRPr="00C75210">
        <w:rPr>
          <w:rFonts w:ascii="Sakkal Majalla" w:eastAsia="Times New Roman" w:hAnsi="Sakkal Majalla" w:hint="cs"/>
          <w:b/>
          <w:bCs/>
          <w:color w:val="auto"/>
          <w:sz w:val="36"/>
          <w:szCs w:val="36"/>
          <w:rtl/>
          <w:lang w:val="en-GB" w:eastAsia="en-GB"/>
        </w:rPr>
        <w:t>يرجى تسليم التقرير اليوم الساعة 3 مساءً</w:t>
      </w:r>
      <w:r w:rsidRPr="00C75210">
        <w:rPr>
          <w:rFonts w:ascii="Sakkal Majalla" w:eastAsia="Times New Roman" w:hAnsi="Sakkal Majalla" w:hint="cs"/>
          <w:b/>
          <w:bCs/>
          <w:color w:val="auto"/>
          <w:sz w:val="36"/>
          <w:szCs w:val="36"/>
          <w:lang w:val="en-GB" w:eastAsia="en-GB"/>
        </w:rPr>
        <w:t>."</w:t>
      </w:r>
    </w:p>
    <w:p w14:paraId="2B1D6D45" w14:textId="673900E9" w:rsidR="00C75210" w:rsidRPr="00C75210" w:rsidRDefault="00C75210" w:rsidP="00C75210">
      <w:pPr>
        <w:spacing w:line="240" w:lineRule="auto"/>
        <w:jc w:val="left"/>
        <w:rPr>
          <w:rFonts w:ascii="Sakkal Majalla" w:eastAsia="Times New Roman" w:hAnsi="Sakkal Majalla"/>
          <w:b/>
          <w:bCs/>
          <w:color w:val="auto"/>
          <w:sz w:val="36"/>
          <w:szCs w:val="36"/>
          <w:lang w:val="en-GB" w:eastAsia="en-GB"/>
        </w:rPr>
      </w:pPr>
    </w:p>
    <w:p w14:paraId="22F5A9EA"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دراسة حالة</w:t>
      </w:r>
      <w:r w:rsidRPr="00C75210">
        <w:rPr>
          <w:rFonts w:ascii="Sakkal Majalla" w:eastAsia="Times New Roman" w:hAnsi="Sakkal Majalla" w:hint="cs"/>
          <w:b/>
          <w:bCs/>
          <w:color w:val="auto"/>
          <w:sz w:val="36"/>
          <w:szCs w:val="36"/>
          <w:lang w:val="en-GB" w:eastAsia="en-GB"/>
        </w:rPr>
        <w:t xml:space="preserve"> (2)</w:t>
      </w:r>
    </w:p>
    <w:p w14:paraId="4584322D"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lastRenderedPageBreak/>
        <w:t>الحالة</w:t>
      </w:r>
    </w:p>
    <w:p w14:paraId="7B85BCB7"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نشأ خلاف بين قسمين بسبب عدم وصول معلومات مهمة</w:t>
      </w:r>
      <w:r w:rsidRPr="00C75210">
        <w:rPr>
          <w:rFonts w:ascii="Sakkal Majalla" w:eastAsia="Times New Roman" w:hAnsi="Sakkal Majalla" w:hint="cs"/>
          <w:b/>
          <w:bCs/>
          <w:color w:val="auto"/>
          <w:sz w:val="36"/>
          <w:szCs w:val="36"/>
          <w:lang w:val="en-GB" w:eastAsia="en-GB"/>
        </w:rPr>
        <w:t>.</w:t>
      </w:r>
    </w:p>
    <w:p w14:paraId="54A5A68D"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الأسباب</w:t>
      </w:r>
    </w:p>
    <w:p w14:paraId="71F3429D" w14:textId="77777777" w:rsidR="00C75210" w:rsidRPr="00C75210" w:rsidRDefault="00C75210">
      <w:pPr>
        <w:numPr>
          <w:ilvl w:val="0"/>
          <w:numId w:val="169"/>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الاعتماد على التواصل الشفهي فقط</w:t>
      </w:r>
      <w:r w:rsidRPr="00C75210">
        <w:rPr>
          <w:rFonts w:ascii="Sakkal Majalla" w:eastAsia="Times New Roman" w:hAnsi="Sakkal Majalla" w:hint="cs"/>
          <w:b/>
          <w:bCs/>
          <w:color w:val="auto"/>
          <w:sz w:val="36"/>
          <w:szCs w:val="36"/>
          <w:lang w:val="en-GB" w:eastAsia="en-GB"/>
        </w:rPr>
        <w:t xml:space="preserve">. </w:t>
      </w:r>
    </w:p>
    <w:p w14:paraId="1C4F879C" w14:textId="77777777" w:rsidR="00C75210" w:rsidRPr="00C75210" w:rsidRDefault="00C75210">
      <w:pPr>
        <w:numPr>
          <w:ilvl w:val="0"/>
          <w:numId w:val="169"/>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عدم التوثيق</w:t>
      </w:r>
      <w:r w:rsidRPr="00C75210">
        <w:rPr>
          <w:rFonts w:ascii="Sakkal Majalla" w:eastAsia="Times New Roman" w:hAnsi="Sakkal Majalla" w:hint="cs"/>
          <w:b/>
          <w:bCs/>
          <w:color w:val="auto"/>
          <w:sz w:val="36"/>
          <w:szCs w:val="36"/>
          <w:lang w:val="en-GB" w:eastAsia="en-GB"/>
        </w:rPr>
        <w:t xml:space="preserve">. </w:t>
      </w:r>
    </w:p>
    <w:p w14:paraId="321227D7"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الحلول</w:t>
      </w:r>
    </w:p>
    <w:p w14:paraId="7D8F3779" w14:textId="77777777" w:rsidR="00C75210" w:rsidRPr="00C75210" w:rsidRDefault="00C75210">
      <w:pPr>
        <w:numPr>
          <w:ilvl w:val="0"/>
          <w:numId w:val="170"/>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استخدام البريد الإلكتروني</w:t>
      </w:r>
      <w:r w:rsidRPr="00C75210">
        <w:rPr>
          <w:rFonts w:ascii="Sakkal Majalla" w:eastAsia="Times New Roman" w:hAnsi="Sakkal Majalla" w:hint="cs"/>
          <w:b/>
          <w:bCs/>
          <w:color w:val="auto"/>
          <w:sz w:val="36"/>
          <w:szCs w:val="36"/>
          <w:lang w:val="en-GB" w:eastAsia="en-GB"/>
        </w:rPr>
        <w:t xml:space="preserve">. </w:t>
      </w:r>
    </w:p>
    <w:p w14:paraId="7A500B06" w14:textId="77777777" w:rsidR="00C75210" w:rsidRPr="00C75210" w:rsidRDefault="00C75210">
      <w:pPr>
        <w:numPr>
          <w:ilvl w:val="0"/>
          <w:numId w:val="170"/>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توثيق الإجراءات</w:t>
      </w:r>
      <w:r w:rsidRPr="00C75210">
        <w:rPr>
          <w:rFonts w:ascii="Sakkal Majalla" w:eastAsia="Times New Roman" w:hAnsi="Sakkal Majalla" w:hint="cs"/>
          <w:b/>
          <w:bCs/>
          <w:color w:val="auto"/>
          <w:sz w:val="36"/>
          <w:szCs w:val="36"/>
          <w:lang w:val="en-GB" w:eastAsia="en-GB"/>
        </w:rPr>
        <w:t xml:space="preserve">. </w:t>
      </w:r>
    </w:p>
    <w:p w14:paraId="6BC3DEF0" w14:textId="77777777" w:rsidR="00C75210" w:rsidRPr="00C75210" w:rsidRDefault="00C75210">
      <w:pPr>
        <w:numPr>
          <w:ilvl w:val="0"/>
          <w:numId w:val="170"/>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تحديد مسؤوليات واضحة</w:t>
      </w:r>
      <w:r w:rsidRPr="00C75210">
        <w:rPr>
          <w:rFonts w:ascii="Sakkal Majalla" w:eastAsia="Times New Roman" w:hAnsi="Sakkal Majalla" w:hint="cs"/>
          <w:b/>
          <w:bCs/>
          <w:color w:val="auto"/>
          <w:sz w:val="36"/>
          <w:szCs w:val="36"/>
          <w:lang w:val="en-GB" w:eastAsia="en-GB"/>
        </w:rPr>
        <w:t xml:space="preserve">. </w:t>
      </w:r>
    </w:p>
    <w:p w14:paraId="544C7D78" w14:textId="10E4D4D2" w:rsidR="00C75210" w:rsidRPr="00C75210" w:rsidRDefault="00C75210" w:rsidP="00C75210">
      <w:pPr>
        <w:spacing w:line="240" w:lineRule="auto"/>
        <w:jc w:val="left"/>
        <w:rPr>
          <w:rFonts w:ascii="Sakkal Majalla" w:eastAsia="Times New Roman" w:hAnsi="Sakkal Majalla"/>
          <w:b/>
          <w:bCs/>
          <w:color w:val="auto"/>
          <w:sz w:val="36"/>
          <w:szCs w:val="36"/>
          <w:lang w:val="en-GB" w:eastAsia="en-GB"/>
        </w:rPr>
      </w:pPr>
    </w:p>
    <w:p w14:paraId="15764E2C"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C00000"/>
          <w:sz w:val="36"/>
          <w:szCs w:val="36"/>
          <w:lang w:val="en-GB" w:eastAsia="en-GB"/>
        </w:rPr>
      </w:pPr>
      <w:r w:rsidRPr="00C75210">
        <w:rPr>
          <w:rFonts w:ascii="Sakkal Majalla" w:eastAsia="Times New Roman" w:hAnsi="Sakkal Majalla" w:hint="cs"/>
          <w:b/>
          <w:bCs/>
          <w:color w:val="C00000"/>
          <w:sz w:val="36"/>
          <w:szCs w:val="36"/>
          <w:rtl/>
          <w:lang w:val="en-GB" w:eastAsia="en-GB"/>
        </w:rPr>
        <w:t>خطوات معالجة سوء التواصل</w:t>
      </w:r>
    </w:p>
    <w:p w14:paraId="76A19ED6"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تحديد المشكلة</w:t>
      </w:r>
    </w:p>
    <w:p w14:paraId="31576211"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ما الذي حدث؟</w:t>
      </w:r>
    </w:p>
    <w:p w14:paraId="0059F66E"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تحليل الأسباب</w:t>
      </w:r>
    </w:p>
    <w:p w14:paraId="164F7BAE"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لماذا حدثت المشكلة؟</w:t>
      </w:r>
    </w:p>
    <w:p w14:paraId="02489204"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وضع الحلول</w:t>
      </w:r>
    </w:p>
    <w:p w14:paraId="35165018"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كيف يمكن منع تكرارها؟</w:t>
      </w:r>
    </w:p>
    <w:p w14:paraId="340B6DF0"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المتابعة</w:t>
      </w:r>
    </w:p>
    <w:p w14:paraId="35855C34"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التأكد من فاعلية الحلول</w:t>
      </w:r>
      <w:r w:rsidRPr="00C75210">
        <w:rPr>
          <w:rFonts w:ascii="Sakkal Majalla" w:eastAsia="Times New Roman" w:hAnsi="Sakkal Majalla" w:hint="cs"/>
          <w:b/>
          <w:bCs/>
          <w:color w:val="auto"/>
          <w:sz w:val="36"/>
          <w:szCs w:val="36"/>
          <w:lang w:val="en-GB" w:eastAsia="en-GB"/>
        </w:rPr>
        <w:t>.</w:t>
      </w:r>
    </w:p>
    <w:p w14:paraId="582F0813" w14:textId="21993498" w:rsidR="00C75210" w:rsidRPr="00C75210" w:rsidRDefault="00C75210" w:rsidP="00C75210">
      <w:pPr>
        <w:spacing w:line="240" w:lineRule="auto"/>
        <w:jc w:val="left"/>
        <w:rPr>
          <w:rFonts w:ascii="Sakkal Majalla" w:eastAsia="Times New Roman" w:hAnsi="Sakkal Majalla"/>
          <w:b/>
          <w:bCs/>
          <w:color w:val="auto"/>
          <w:sz w:val="36"/>
          <w:szCs w:val="36"/>
          <w:lang w:val="en-GB" w:eastAsia="en-GB"/>
        </w:rPr>
      </w:pPr>
    </w:p>
    <w:p w14:paraId="1F55A682" w14:textId="77777777" w:rsidR="00C75210" w:rsidRPr="00C75210" w:rsidRDefault="00C75210" w:rsidP="00C75210">
      <w:pPr>
        <w:spacing w:before="100" w:beforeAutospacing="1" w:after="100" w:afterAutospacing="1" w:line="240" w:lineRule="auto"/>
        <w:jc w:val="center"/>
        <w:outlineLvl w:val="0"/>
        <w:rPr>
          <w:rFonts w:ascii="Sakkal Majalla" w:eastAsia="Times New Roman" w:hAnsi="Sakkal Majalla"/>
          <w:b/>
          <w:bCs/>
          <w:color w:val="006666"/>
          <w:kern w:val="36"/>
          <w:sz w:val="44"/>
          <w:szCs w:val="44"/>
          <w:lang w:val="en-GB" w:eastAsia="en-GB"/>
        </w:rPr>
      </w:pPr>
      <w:r w:rsidRPr="00C75210">
        <w:rPr>
          <w:rFonts w:ascii="Sakkal Majalla" w:eastAsia="Times New Roman" w:hAnsi="Sakkal Majalla" w:hint="cs"/>
          <w:b/>
          <w:bCs/>
          <w:color w:val="006666"/>
          <w:kern w:val="36"/>
          <w:sz w:val="44"/>
          <w:szCs w:val="44"/>
          <w:rtl/>
          <w:lang w:val="en-GB" w:eastAsia="en-GB"/>
        </w:rPr>
        <w:t>رابعاً: تمثيل أدوار مهنية متنوعة</w:t>
      </w:r>
    </w:p>
    <w:p w14:paraId="4C24E125" w14:textId="7DA32CC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يُعد تمثيل الأدوار من أكثر الأساليب التدريبية فاعلية في تنمية مهارات التواصل، لأنه يسمح للمتدربين بخوض تجارب مهنية متنوعة وممارسة المهارات المطلوبة في مواقف واقعية</w:t>
      </w:r>
      <w:r w:rsidRPr="00C75210">
        <w:rPr>
          <w:rFonts w:ascii="Sakkal Majalla" w:eastAsia="Times New Roman" w:hAnsi="Sakkal Majalla" w:hint="cs"/>
          <w:b/>
          <w:bCs/>
          <w:color w:val="auto"/>
          <w:sz w:val="36"/>
          <w:szCs w:val="36"/>
          <w:lang w:val="en-GB" w:eastAsia="en-GB"/>
        </w:rPr>
        <w:t>.</w:t>
      </w:r>
    </w:p>
    <w:p w14:paraId="3DDE2AD3"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مفهوم تمثيل الأدوار</w:t>
      </w:r>
    </w:p>
    <w:p w14:paraId="0F1DA717"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هو</w:t>
      </w:r>
      <w:r w:rsidRPr="00C75210">
        <w:rPr>
          <w:rFonts w:ascii="Sakkal Majalla" w:eastAsia="Times New Roman" w:hAnsi="Sakkal Majalla" w:hint="cs"/>
          <w:b/>
          <w:bCs/>
          <w:color w:val="auto"/>
          <w:sz w:val="36"/>
          <w:szCs w:val="36"/>
          <w:lang w:val="en-GB" w:eastAsia="en-GB"/>
        </w:rPr>
        <w:t>:</w:t>
      </w:r>
    </w:p>
    <w:p w14:paraId="2F9FDE20" w14:textId="45D56B7D"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lang w:val="en-GB" w:eastAsia="en-GB"/>
        </w:rPr>
        <w:t>"</w:t>
      </w:r>
      <w:r w:rsidRPr="00C75210">
        <w:rPr>
          <w:rFonts w:ascii="Sakkal Majalla" w:eastAsia="Times New Roman" w:hAnsi="Sakkal Majalla" w:hint="cs"/>
          <w:b/>
          <w:bCs/>
          <w:color w:val="auto"/>
          <w:sz w:val="36"/>
          <w:szCs w:val="36"/>
          <w:rtl/>
          <w:lang w:val="en-GB" w:eastAsia="en-GB"/>
        </w:rPr>
        <w:t>نشاط تدريبي يقوم فيه المشاركون بأداء أدوار مهنية مختلفة لمحاكاة مواقف العمل الحقيقية واكتساب المهارات اللازمة للتعامل معها</w:t>
      </w:r>
      <w:r w:rsidRPr="00C75210">
        <w:rPr>
          <w:rFonts w:ascii="Sakkal Majalla" w:eastAsia="Times New Roman" w:hAnsi="Sakkal Majalla" w:hint="cs"/>
          <w:b/>
          <w:bCs/>
          <w:color w:val="auto"/>
          <w:sz w:val="36"/>
          <w:szCs w:val="36"/>
          <w:lang w:val="en-GB" w:eastAsia="en-GB"/>
        </w:rPr>
        <w:t>."</w:t>
      </w:r>
    </w:p>
    <w:p w14:paraId="23192BB2"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فوائد تمثيل الأدوار</w:t>
      </w:r>
    </w:p>
    <w:p w14:paraId="17AE1CBD"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تنمية المهارات العملية</w:t>
      </w:r>
    </w:p>
    <w:p w14:paraId="0D9146AB"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يساعد على ممارسة المهارات فعليًا</w:t>
      </w:r>
      <w:r w:rsidRPr="00C75210">
        <w:rPr>
          <w:rFonts w:ascii="Sakkal Majalla" w:eastAsia="Times New Roman" w:hAnsi="Sakkal Majalla" w:hint="cs"/>
          <w:b/>
          <w:bCs/>
          <w:color w:val="auto"/>
          <w:sz w:val="36"/>
          <w:szCs w:val="36"/>
          <w:lang w:val="en-GB" w:eastAsia="en-GB"/>
        </w:rPr>
        <w:t>.</w:t>
      </w:r>
    </w:p>
    <w:p w14:paraId="1950D6F4"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تحسين الثقة بالنفس</w:t>
      </w:r>
    </w:p>
    <w:p w14:paraId="4D531765"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يقلل الخوف من المواقف الحقيقية</w:t>
      </w:r>
      <w:r w:rsidRPr="00C75210">
        <w:rPr>
          <w:rFonts w:ascii="Sakkal Majalla" w:eastAsia="Times New Roman" w:hAnsi="Sakkal Majalla" w:hint="cs"/>
          <w:b/>
          <w:bCs/>
          <w:color w:val="auto"/>
          <w:sz w:val="36"/>
          <w:szCs w:val="36"/>
          <w:lang w:val="en-GB" w:eastAsia="en-GB"/>
        </w:rPr>
        <w:t>.</w:t>
      </w:r>
    </w:p>
    <w:p w14:paraId="07B565D8"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تطوير الذكاء العاطفي</w:t>
      </w:r>
    </w:p>
    <w:p w14:paraId="5510D560" w14:textId="77777777" w:rsid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rtl/>
          <w:lang w:val="en-GB" w:eastAsia="en-GB"/>
        </w:rPr>
      </w:pPr>
      <w:r w:rsidRPr="00C75210">
        <w:rPr>
          <w:rFonts w:ascii="Sakkal Majalla" w:eastAsia="Times New Roman" w:hAnsi="Sakkal Majalla" w:hint="cs"/>
          <w:b/>
          <w:bCs/>
          <w:color w:val="auto"/>
          <w:sz w:val="36"/>
          <w:szCs w:val="36"/>
          <w:rtl/>
          <w:lang w:val="en-GB" w:eastAsia="en-GB"/>
        </w:rPr>
        <w:t>يساعد على فهم مشاعر الآخرين</w:t>
      </w:r>
      <w:r w:rsidRPr="00C75210">
        <w:rPr>
          <w:rFonts w:ascii="Sakkal Majalla" w:eastAsia="Times New Roman" w:hAnsi="Sakkal Majalla" w:hint="cs"/>
          <w:b/>
          <w:bCs/>
          <w:color w:val="auto"/>
          <w:sz w:val="36"/>
          <w:szCs w:val="36"/>
          <w:lang w:val="en-GB" w:eastAsia="en-GB"/>
        </w:rPr>
        <w:t>.</w:t>
      </w:r>
    </w:p>
    <w:p w14:paraId="5C7A6CBC"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p>
    <w:p w14:paraId="01D6AFC7"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تعزيز المرونة</w:t>
      </w:r>
    </w:p>
    <w:p w14:paraId="48992C36" w14:textId="24196EF9"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يمكن الفرد من التكيف مع المواقف المختلفة</w:t>
      </w:r>
      <w:r w:rsidRPr="00C75210">
        <w:rPr>
          <w:rFonts w:ascii="Sakkal Majalla" w:eastAsia="Times New Roman" w:hAnsi="Sakkal Majalla" w:hint="cs"/>
          <w:b/>
          <w:bCs/>
          <w:color w:val="auto"/>
          <w:sz w:val="36"/>
          <w:szCs w:val="36"/>
          <w:lang w:val="en-GB" w:eastAsia="en-GB"/>
        </w:rPr>
        <w:t>.</w:t>
      </w:r>
    </w:p>
    <w:p w14:paraId="3741E00B"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C00000"/>
          <w:sz w:val="36"/>
          <w:szCs w:val="36"/>
          <w:lang w:val="en-GB" w:eastAsia="en-GB"/>
        </w:rPr>
      </w:pPr>
      <w:r w:rsidRPr="00C75210">
        <w:rPr>
          <w:rFonts w:ascii="Sakkal Majalla" w:eastAsia="Times New Roman" w:hAnsi="Sakkal Majalla" w:hint="cs"/>
          <w:b/>
          <w:bCs/>
          <w:color w:val="C00000"/>
          <w:sz w:val="36"/>
          <w:szCs w:val="36"/>
          <w:rtl/>
          <w:lang w:val="en-GB" w:eastAsia="en-GB"/>
        </w:rPr>
        <w:lastRenderedPageBreak/>
        <w:t>أمثلة على الأدوار المهنية</w:t>
      </w:r>
    </w:p>
    <w:p w14:paraId="753CEA52"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مدير وموظف</w:t>
      </w:r>
    </w:p>
    <w:p w14:paraId="3CF6544F"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مناقشة تقييم الأداء</w:t>
      </w:r>
      <w:r w:rsidRPr="00C75210">
        <w:rPr>
          <w:rFonts w:ascii="Sakkal Majalla" w:eastAsia="Times New Roman" w:hAnsi="Sakkal Majalla" w:hint="cs"/>
          <w:b/>
          <w:bCs/>
          <w:color w:val="auto"/>
          <w:sz w:val="36"/>
          <w:szCs w:val="36"/>
          <w:lang w:val="en-GB" w:eastAsia="en-GB"/>
        </w:rPr>
        <w:t>.</w:t>
      </w:r>
    </w:p>
    <w:p w14:paraId="510D32BD"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موظف وعميل</w:t>
      </w:r>
    </w:p>
    <w:p w14:paraId="026066EA"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معالجة شكوى أو استفسار</w:t>
      </w:r>
      <w:r w:rsidRPr="00C75210">
        <w:rPr>
          <w:rFonts w:ascii="Sakkal Majalla" w:eastAsia="Times New Roman" w:hAnsi="Sakkal Majalla" w:hint="cs"/>
          <w:b/>
          <w:bCs/>
          <w:color w:val="auto"/>
          <w:sz w:val="36"/>
          <w:szCs w:val="36"/>
          <w:lang w:val="en-GB" w:eastAsia="en-GB"/>
        </w:rPr>
        <w:t>.</w:t>
      </w:r>
    </w:p>
    <w:p w14:paraId="4758C1D9"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قائد فريق وأعضاء الفريق</w:t>
      </w:r>
    </w:p>
    <w:p w14:paraId="33118D6F"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إدارة اجتماع عمل</w:t>
      </w:r>
      <w:r w:rsidRPr="00C75210">
        <w:rPr>
          <w:rFonts w:ascii="Sakkal Majalla" w:eastAsia="Times New Roman" w:hAnsi="Sakkal Majalla" w:hint="cs"/>
          <w:b/>
          <w:bCs/>
          <w:color w:val="auto"/>
          <w:sz w:val="36"/>
          <w:szCs w:val="36"/>
          <w:lang w:val="en-GB" w:eastAsia="en-GB"/>
        </w:rPr>
        <w:t>.</w:t>
      </w:r>
    </w:p>
    <w:p w14:paraId="436B9F82"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موظف ومورد</w:t>
      </w:r>
    </w:p>
    <w:p w14:paraId="12D3234F"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التفاوض على شروط التوريد</w:t>
      </w:r>
      <w:r w:rsidRPr="00C75210">
        <w:rPr>
          <w:rFonts w:ascii="Sakkal Majalla" w:eastAsia="Times New Roman" w:hAnsi="Sakkal Majalla" w:hint="cs"/>
          <w:b/>
          <w:bCs/>
          <w:color w:val="auto"/>
          <w:sz w:val="36"/>
          <w:szCs w:val="36"/>
          <w:lang w:val="en-GB" w:eastAsia="en-GB"/>
        </w:rPr>
        <w:t>.</w:t>
      </w:r>
    </w:p>
    <w:p w14:paraId="48FE4273"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موظف وشريك استراتيجي</w:t>
      </w:r>
    </w:p>
    <w:p w14:paraId="2FD3FA59" w14:textId="43679393"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مناقشة مشروع مشترك</w:t>
      </w:r>
      <w:r w:rsidRPr="00C75210">
        <w:rPr>
          <w:rFonts w:ascii="Sakkal Majalla" w:eastAsia="Times New Roman" w:hAnsi="Sakkal Majalla" w:hint="cs"/>
          <w:b/>
          <w:bCs/>
          <w:color w:val="auto"/>
          <w:sz w:val="36"/>
          <w:szCs w:val="36"/>
          <w:lang w:val="en-GB" w:eastAsia="en-GB"/>
        </w:rPr>
        <w:t>.</w:t>
      </w:r>
    </w:p>
    <w:p w14:paraId="7237FCEC"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C00000"/>
          <w:sz w:val="36"/>
          <w:szCs w:val="36"/>
          <w:lang w:val="en-GB" w:eastAsia="en-GB"/>
        </w:rPr>
      </w:pPr>
      <w:r w:rsidRPr="00C75210">
        <w:rPr>
          <w:rFonts w:ascii="Sakkal Majalla" w:eastAsia="Times New Roman" w:hAnsi="Sakkal Majalla" w:hint="cs"/>
          <w:b/>
          <w:bCs/>
          <w:color w:val="C00000"/>
          <w:sz w:val="36"/>
          <w:szCs w:val="36"/>
          <w:rtl/>
          <w:lang w:val="en-GB" w:eastAsia="en-GB"/>
        </w:rPr>
        <w:t>نموذج نشاط</w:t>
      </w:r>
    </w:p>
    <w:p w14:paraId="68EEECB5"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الدور الأول</w:t>
      </w:r>
    </w:p>
    <w:p w14:paraId="30FBC913"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مدير يوجه ملاحظات لموظف</w:t>
      </w:r>
      <w:r w:rsidRPr="00C75210">
        <w:rPr>
          <w:rFonts w:ascii="Sakkal Majalla" w:eastAsia="Times New Roman" w:hAnsi="Sakkal Majalla" w:hint="cs"/>
          <w:b/>
          <w:bCs/>
          <w:color w:val="auto"/>
          <w:sz w:val="36"/>
          <w:szCs w:val="36"/>
          <w:lang w:val="en-GB" w:eastAsia="en-GB"/>
        </w:rPr>
        <w:t>.</w:t>
      </w:r>
    </w:p>
    <w:p w14:paraId="465DB844"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الدور الثاني</w:t>
      </w:r>
    </w:p>
    <w:p w14:paraId="1472E4CB"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موظف يتلقى التغذية الراجعة</w:t>
      </w:r>
      <w:r w:rsidRPr="00C75210">
        <w:rPr>
          <w:rFonts w:ascii="Sakkal Majalla" w:eastAsia="Times New Roman" w:hAnsi="Sakkal Majalla" w:hint="cs"/>
          <w:b/>
          <w:bCs/>
          <w:color w:val="auto"/>
          <w:sz w:val="36"/>
          <w:szCs w:val="36"/>
          <w:lang w:val="en-GB" w:eastAsia="en-GB"/>
        </w:rPr>
        <w:t>.</w:t>
      </w:r>
    </w:p>
    <w:p w14:paraId="16BFFC4A"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الهدف</w:t>
      </w:r>
    </w:p>
    <w:p w14:paraId="5E3E73BB"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التدرب على</w:t>
      </w:r>
      <w:r w:rsidRPr="00C75210">
        <w:rPr>
          <w:rFonts w:ascii="Sakkal Majalla" w:eastAsia="Times New Roman" w:hAnsi="Sakkal Majalla" w:hint="cs"/>
          <w:b/>
          <w:bCs/>
          <w:color w:val="auto"/>
          <w:sz w:val="36"/>
          <w:szCs w:val="36"/>
          <w:lang w:val="en-GB" w:eastAsia="en-GB"/>
        </w:rPr>
        <w:t>:</w:t>
      </w:r>
    </w:p>
    <w:p w14:paraId="1CEAA667" w14:textId="77777777" w:rsidR="00C75210" w:rsidRPr="00C75210" w:rsidRDefault="00C75210">
      <w:pPr>
        <w:numPr>
          <w:ilvl w:val="0"/>
          <w:numId w:val="171"/>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lastRenderedPageBreak/>
        <w:t>التواصل الإيجابي</w:t>
      </w:r>
      <w:r w:rsidRPr="00C75210">
        <w:rPr>
          <w:rFonts w:ascii="Sakkal Majalla" w:eastAsia="Times New Roman" w:hAnsi="Sakkal Majalla" w:hint="cs"/>
          <w:b/>
          <w:bCs/>
          <w:color w:val="auto"/>
          <w:sz w:val="36"/>
          <w:szCs w:val="36"/>
          <w:lang w:val="en-GB" w:eastAsia="en-GB"/>
        </w:rPr>
        <w:t xml:space="preserve">. </w:t>
      </w:r>
    </w:p>
    <w:p w14:paraId="70FE6C3F" w14:textId="77777777" w:rsidR="00C75210" w:rsidRPr="00C75210" w:rsidRDefault="00C75210">
      <w:pPr>
        <w:numPr>
          <w:ilvl w:val="0"/>
          <w:numId w:val="171"/>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الاستماع</w:t>
      </w:r>
      <w:r w:rsidRPr="00C75210">
        <w:rPr>
          <w:rFonts w:ascii="Sakkal Majalla" w:eastAsia="Times New Roman" w:hAnsi="Sakkal Majalla" w:hint="cs"/>
          <w:b/>
          <w:bCs/>
          <w:color w:val="auto"/>
          <w:sz w:val="36"/>
          <w:szCs w:val="36"/>
          <w:lang w:val="en-GB" w:eastAsia="en-GB"/>
        </w:rPr>
        <w:t xml:space="preserve">. </w:t>
      </w:r>
    </w:p>
    <w:p w14:paraId="6B8B9AE1" w14:textId="77777777" w:rsidR="00C75210" w:rsidRPr="00C75210" w:rsidRDefault="00C75210">
      <w:pPr>
        <w:numPr>
          <w:ilvl w:val="0"/>
          <w:numId w:val="171"/>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إدارة الحوار</w:t>
      </w:r>
      <w:r w:rsidRPr="00C75210">
        <w:rPr>
          <w:rFonts w:ascii="Sakkal Majalla" w:eastAsia="Times New Roman" w:hAnsi="Sakkal Majalla" w:hint="cs"/>
          <w:b/>
          <w:bCs/>
          <w:color w:val="auto"/>
          <w:sz w:val="36"/>
          <w:szCs w:val="36"/>
          <w:lang w:val="en-GB" w:eastAsia="en-GB"/>
        </w:rPr>
        <w:t xml:space="preserve">. </w:t>
      </w:r>
    </w:p>
    <w:p w14:paraId="4F9BEB93" w14:textId="267E164D" w:rsidR="00C75210" w:rsidRPr="00C75210" w:rsidRDefault="00C75210">
      <w:pPr>
        <w:numPr>
          <w:ilvl w:val="0"/>
          <w:numId w:val="171"/>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حل المشكلات</w:t>
      </w:r>
      <w:r w:rsidRPr="00C75210">
        <w:rPr>
          <w:rFonts w:ascii="Sakkal Majalla" w:eastAsia="Times New Roman" w:hAnsi="Sakkal Majalla" w:hint="cs"/>
          <w:b/>
          <w:bCs/>
          <w:color w:val="auto"/>
          <w:sz w:val="36"/>
          <w:szCs w:val="36"/>
          <w:lang w:val="en-GB" w:eastAsia="en-GB"/>
        </w:rPr>
        <w:t xml:space="preserve">. </w:t>
      </w:r>
    </w:p>
    <w:p w14:paraId="2BA953A6" w14:textId="77777777" w:rsidR="00C75210" w:rsidRPr="00C75210" w:rsidRDefault="00C75210" w:rsidP="00C75210">
      <w:pPr>
        <w:spacing w:before="100" w:beforeAutospacing="1" w:after="100" w:afterAutospacing="1" w:line="240" w:lineRule="auto"/>
        <w:jc w:val="center"/>
        <w:outlineLvl w:val="0"/>
        <w:rPr>
          <w:rFonts w:ascii="Sakkal Majalla" w:eastAsia="Times New Roman" w:hAnsi="Sakkal Majalla"/>
          <w:b/>
          <w:bCs/>
          <w:color w:val="auto"/>
          <w:kern w:val="36"/>
          <w:sz w:val="44"/>
          <w:szCs w:val="44"/>
          <w:lang w:val="en-GB" w:eastAsia="en-GB"/>
        </w:rPr>
      </w:pPr>
      <w:r w:rsidRPr="00C75210">
        <w:rPr>
          <w:rFonts w:ascii="Sakkal Majalla" w:eastAsia="Times New Roman" w:hAnsi="Sakkal Majalla" w:hint="cs"/>
          <w:b/>
          <w:bCs/>
          <w:color w:val="auto"/>
          <w:kern w:val="36"/>
          <w:sz w:val="44"/>
          <w:szCs w:val="44"/>
          <w:rtl/>
          <w:lang w:val="en-GB" w:eastAsia="en-GB"/>
        </w:rPr>
        <w:t>خامساً: إعداد خطة عمل فردية لتحسين التواصل في بيئة العمل</w:t>
      </w:r>
    </w:p>
    <w:p w14:paraId="1BFB1155" w14:textId="49846AEB"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يُعد إعداد خطة عمل فردية المرحلة النهائية في عملية تطوير مهارات التواصل، حيث تساعد المتدرب على تحويل ما تعلمه خلال البرنامج التدريبي إلى ممارسات عملية قابلة للتنفيذ والمتابعة داخل بيئة العمل</w:t>
      </w:r>
      <w:r w:rsidRPr="00C75210">
        <w:rPr>
          <w:rFonts w:ascii="Sakkal Majalla" w:eastAsia="Times New Roman" w:hAnsi="Sakkal Majalla" w:hint="cs"/>
          <w:b/>
          <w:bCs/>
          <w:color w:val="auto"/>
          <w:sz w:val="36"/>
          <w:szCs w:val="36"/>
          <w:lang w:val="en-GB" w:eastAsia="en-GB"/>
        </w:rPr>
        <w:t>.</w:t>
      </w:r>
    </w:p>
    <w:p w14:paraId="09D497E3"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C00000"/>
          <w:sz w:val="36"/>
          <w:szCs w:val="36"/>
          <w:lang w:val="en-GB" w:eastAsia="en-GB"/>
        </w:rPr>
      </w:pPr>
      <w:r w:rsidRPr="00C75210">
        <w:rPr>
          <w:rFonts w:ascii="Sakkal Majalla" w:eastAsia="Times New Roman" w:hAnsi="Sakkal Majalla" w:hint="cs"/>
          <w:b/>
          <w:bCs/>
          <w:color w:val="C00000"/>
          <w:sz w:val="36"/>
          <w:szCs w:val="36"/>
          <w:rtl/>
          <w:lang w:val="en-GB" w:eastAsia="en-GB"/>
        </w:rPr>
        <w:t>مفهوم خطة العمل الفردية</w:t>
      </w:r>
    </w:p>
    <w:p w14:paraId="3BD3A72C"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هي</w:t>
      </w:r>
      <w:r w:rsidRPr="00C75210">
        <w:rPr>
          <w:rFonts w:ascii="Sakkal Majalla" w:eastAsia="Times New Roman" w:hAnsi="Sakkal Majalla" w:hint="cs"/>
          <w:b/>
          <w:bCs/>
          <w:color w:val="auto"/>
          <w:sz w:val="36"/>
          <w:szCs w:val="36"/>
          <w:lang w:val="en-GB" w:eastAsia="en-GB"/>
        </w:rPr>
        <w:t>:</w:t>
      </w:r>
    </w:p>
    <w:p w14:paraId="27818794" w14:textId="2E673A82"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lang w:val="en-GB" w:eastAsia="en-GB"/>
        </w:rPr>
        <w:t>"</w:t>
      </w:r>
      <w:r w:rsidRPr="00C75210">
        <w:rPr>
          <w:rFonts w:ascii="Sakkal Majalla" w:eastAsia="Times New Roman" w:hAnsi="Sakkal Majalla" w:hint="cs"/>
          <w:b/>
          <w:bCs/>
          <w:color w:val="auto"/>
          <w:sz w:val="36"/>
          <w:szCs w:val="36"/>
          <w:rtl/>
          <w:lang w:val="en-GB" w:eastAsia="en-GB"/>
        </w:rPr>
        <w:t>وثيقة شخصية تتضمن أهدافًا وإجراءات وأنشطة محددة تهدف إلى تحسين مهارات التواصل خلال فترة زمنية معينة</w:t>
      </w:r>
      <w:r w:rsidRPr="00C75210">
        <w:rPr>
          <w:rFonts w:ascii="Sakkal Majalla" w:eastAsia="Times New Roman" w:hAnsi="Sakkal Majalla" w:hint="cs"/>
          <w:b/>
          <w:bCs/>
          <w:color w:val="auto"/>
          <w:sz w:val="36"/>
          <w:szCs w:val="36"/>
          <w:lang w:val="en-GB" w:eastAsia="en-GB"/>
        </w:rPr>
        <w:t>."</w:t>
      </w:r>
    </w:p>
    <w:p w14:paraId="2F3AF90E"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C00000"/>
          <w:sz w:val="36"/>
          <w:szCs w:val="36"/>
          <w:lang w:val="en-GB" w:eastAsia="en-GB"/>
        </w:rPr>
      </w:pPr>
      <w:r w:rsidRPr="00C75210">
        <w:rPr>
          <w:rFonts w:ascii="Sakkal Majalla" w:eastAsia="Times New Roman" w:hAnsi="Sakkal Majalla" w:hint="cs"/>
          <w:b/>
          <w:bCs/>
          <w:color w:val="C00000"/>
          <w:sz w:val="36"/>
          <w:szCs w:val="36"/>
          <w:rtl/>
          <w:lang w:val="en-GB" w:eastAsia="en-GB"/>
        </w:rPr>
        <w:t>أهمية خطة العمل</w:t>
      </w:r>
    </w:p>
    <w:p w14:paraId="04716216"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تحويل التعلم إلى تطبيق</w:t>
      </w:r>
    </w:p>
    <w:p w14:paraId="0CCC8ADC"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تساعد على نقل المهارات إلى الواقع العملي</w:t>
      </w:r>
      <w:r w:rsidRPr="00C75210">
        <w:rPr>
          <w:rFonts w:ascii="Sakkal Majalla" w:eastAsia="Times New Roman" w:hAnsi="Sakkal Majalla" w:hint="cs"/>
          <w:b/>
          <w:bCs/>
          <w:color w:val="auto"/>
          <w:sz w:val="36"/>
          <w:szCs w:val="36"/>
          <w:lang w:val="en-GB" w:eastAsia="en-GB"/>
        </w:rPr>
        <w:t>.</w:t>
      </w:r>
    </w:p>
    <w:p w14:paraId="1DF7DB7D"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تنظيم جهود التطوير</w:t>
      </w:r>
    </w:p>
    <w:p w14:paraId="48ABFB6A"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تحدد الأولويات بوضوح</w:t>
      </w:r>
      <w:r w:rsidRPr="00C75210">
        <w:rPr>
          <w:rFonts w:ascii="Sakkal Majalla" w:eastAsia="Times New Roman" w:hAnsi="Sakkal Majalla" w:hint="cs"/>
          <w:b/>
          <w:bCs/>
          <w:color w:val="auto"/>
          <w:sz w:val="36"/>
          <w:szCs w:val="36"/>
          <w:lang w:val="en-GB" w:eastAsia="en-GB"/>
        </w:rPr>
        <w:t>.</w:t>
      </w:r>
    </w:p>
    <w:p w14:paraId="08D8E368"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متابعة الإنجاز</w:t>
      </w:r>
    </w:p>
    <w:p w14:paraId="0398D4B7"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تسمح بقياس التقدم</w:t>
      </w:r>
      <w:r w:rsidRPr="00C75210">
        <w:rPr>
          <w:rFonts w:ascii="Sakkal Majalla" w:eastAsia="Times New Roman" w:hAnsi="Sakkal Majalla" w:hint="cs"/>
          <w:b/>
          <w:bCs/>
          <w:color w:val="auto"/>
          <w:sz w:val="36"/>
          <w:szCs w:val="36"/>
          <w:lang w:val="en-GB" w:eastAsia="en-GB"/>
        </w:rPr>
        <w:t>.</w:t>
      </w:r>
    </w:p>
    <w:p w14:paraId="19253258"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تعزيز الالتزام</w:t>
      </w:r>
    </w:p>
    <w:p w14:paraId="5124143E" w14:textId="2A486B82"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lastRenderedPageBreak/>
        <w:t>تحفز الفرد على الاستمرار في التطوير</w:t>
      </w:r>
      <w:r w:rsidRPr="00C75210">
        <w:rPr>
          <w:rFonts w:ascii="Sakkal Majalla" w:eastAsia="Times New Roman" w:hAnsi="Sakkal Majalla" w:hint="cs"/>
          <w:b/>
          <w:bCs/>
          <w:color w:val="auto"/>
          <w:sz w:val="36"/>
          <w:szCs w:val="36"/>
          <w:lang w:val="en-GB" w:eastAsia="en-GB"/>
        </w:rPr>
        <w:t>.</w:t>
      </w:r>
    </w:p>
    <w:p w14:paraId="70297E50"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C00000"/>
          <w:sz w:val="36"/>
          <w:szCs w:val="36"/>
          <w:lang w:val="en-GB" w:eastAsia="en-GB"/>
        </w:rPr>
      </w:pPr>
      <w:r w:rsidRPr="00C75210">
        <w:rPr>
          <w:rFonts w:ascii="Sakkal Majalla" w:eastAsia="Times New Roman" w:hAnsi="Sakkal Majalla" w:hint="cs"/>
          <w:b/>
          <w:bCs/>
          <w:color w:val="C00000"/>
          <w:sz w:val="36"/>
          <w:szCs w:val="36"/>
          <w:rtl/>
          <w:lang w:val="en-GB" w:eastAsia="en-GB"/>
        </w:rPr>
        <w:t>خطوات إعداد خطة العمل</w:t>
      </w:r>
    </w:p>
    <w:p w14:paraId="02DFC392"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أولاً: تحديد المهارات المطلوب تطويرها</w:t>
      </w:r>
    </w:p>
    <w:p w14:paraId="5D5E58EE"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مثل</w:t>
      </w:r>
      <w:r w:rsidRPr="00C75210">
        <w:rPr>
          <w:rFonts w:ascii="Sakkal Majalla" w:eastAsia="Times New Roman" w:hAnsi="Sakkal Majalla" w:hint="cs"/>
          <w:b/>
          <w:bCs/>
          <w:color w:val="auto"/>
          <w:sz w:val="36"/>
          <w:szCs w:val="36"/>
          <w:lang w:val="en-GB" w:eastAsia="en-GB"/>
        </w:rPr>
        <w:t>:</w:t>
      </w:r>
    </w:p>
    <w:p w14:paraId="078698B4" w14:textId="77777777" w:rsidR="00C75210" w:rsidRPr="00C75210" w:rsidRDefault="00C75210">
      <w:pPr>
        <w:numPr>
          <w:ilvl w:val="0"/>
          <w:numId w:val="172"/>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الاستماع الفعال</w:t>
      </w:r>
      <w:r w:rsidRPr="00C75210">
        <w:rPr>
          <w:rFonts w:ascii="Sakkal Majalla" w:eastAsia="Times New Roman" w:hAnsi="Sakkal Majalla" w:hint="cs"/>
          <w:b/>
          <w:bCs/>
          <w:color w:val="auto"/>
          <w:sz w:val="36"/>
          <w:szCs w:val="36"/>
          <w:lang w:val="en-GB" w:eastAsia="en-GB"/>
        </w:rPr>
        <w:t xml:space="preserve">. </w:t>
      </w:r>
    </w:p>
    <w:p w14:paraId="519CEDA2" w14:textId="77777777" w:rsidR="00C75210" w:rsidRPr="00C75210" w:rsidRDefault="00C75210">
      <w:pPr>
        <w:numPr>
          <w:ilvl w:val="0"/>
          <w:numId w:val="172"/>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الإقناع</w:t>
      </w:r>
      <w:r w:rsidRPr="00C75210">
        <w:rPr>
          <w:rFonts w:ascii="Sakkal Majalla" w:eastAsia="Times New Roman" w:hAnsi="Sakkal Majalla" w:hint="cs"/>
          <w:b/>
          <w:bCs/>
          <w:color w:val="auto"/>
          <w:sz w:val="36"/>
          <w:szCs w:val="36"/>
          <w:lang w:val="en-GB" w:eastAsia="en-GB"/>
        </w:rPr>
        <w:t xml:space="preserve">. </w:t>
      </w:r>
    </w:p>
    <w:p w14:paraId="0C553B31" w14:textId="77777777" w:rsidR="00C75210" w:rsidRPr="00C75210" w:rsidRDefault="00C75210">
      <w:pPr>
        <w:numPr>
          <w:ilvl w:val="0"/>
          <w:numId w:val="172"/>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إدارة الاجتماعات</w:t>
      </w:r>
      <w:r w:rsidRPr="00C75210">
        <w:rPr>
          <w:rFonts w:ascii="Sakkal Majalla" w:eastAsia="Times New Roman" w:hAnsi="Sakkal Majalla" w:hint="cs"/>
          <w:b/>
          <w:bCs/>
          <w:color w:val="auto"/>
          <w:sz w:val="36"/>
          <w:szCs w:val="36"/>
          <w:lang w:val="en-GB" w:eastAsia="en-GB"/>
        </w:rPr>
        <w:t xml:space="preserve">. </w:t>
      </w:r>
    </w:p>
    <w:p w14:paraId="0DE5CBAA" w14:textId="02093397" w:rsidR="00C75210" w:rsidRPr="00C75210" w:rsidRDefault="00C75210">
      <w:pPr>
        <w:numPr>
          <w:ilvl w:val="0"/>
          <w:numId w:val="172"/>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التواصل الكتابي</w:t>
      </w:r>
      <w:r w:rsidRPr="00C75210">
        <w:rPr>
          <w:rFonts w:ascii="Sakkal Majalla" w:eastAsia="Times New Roman" w:hAnsi="Sakkal Majalla" w:hint="cs"/>
          <w:b/>
          <w:bCs/>
          <w:color w:val="auto"/>
          <w:sz w:val="36"/>
          <w:szCs w:val="36"/>
          <w:lang w:val="en-GB" w:eastAsia="en-GB"/>
        </w:rPr>
        <w:t xml:space="preserve">. </w:t>
      </w:r>
    </w:p>
    <w:p w14:paraId="43C2E81D"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ثانياً: تحديد الأهداف</w:t>
      </w:r>
    </w:p>
    <w:p w14:paraId="274F7295"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مثال</w:t>
      </w:r>
      <w:r w:rsidRPr="00C75210">
        <w:rPr>
          <w:rFonts w:ascii="Sakkal Majalla" w:eastAsia="Times New Roman" w:hAnsi="Sakkal Majalla" w:hint="cs"/>
          <w:b/>
          <w:bCs/>
          <w:color w:val="auto"/>
          <w:sz w:val="36"/>
          <w:szCs w:val="36"/>
          <w:lang w:val="en-GB" w:eastAsia="en-GB"/>
        </w:rPr>
        <w:t>:</w:t>
      </w:r>
    </w:p>
    <w:p w14:paraId="41997D9F" w14:textId="23E5B8F9"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lang w:val="en-GB" w:eastAsia="en-GB"/>
        </w:rPr>
        <w:t>"</w:t>
      </w:r>
      <w:r w:rsidRPr="00C75210">
        <w:rPr>
          <w:rFonts w:ascii="Sakkal Majalla" w:eastAsia="Times New Roman" w:hAnsi="Sakkal Majalla" w:hint="cs"/>
          <w:b/>
          <w:bCs/>
          <w:color w:val="auto"/>
          <w:sz w:val="36"/>
          <w:szCs w:val="36"/>
          <w:rtl/>
          <w:lang w:val="en-GB" w:eastAsia="en-GB"/>
        </w:rPr>
        <w:t>تحسين مهارات التحدث أمام الجمهور خلال ثلاثة أشهر</w:t>
      </w:r>
      <w:r w:rsidRPr="00C75210">
        <w:rPr>
          <w:rFonts w:ascii="Sakkal Majalla" w:eastAsia="Times New Roman" w:hAnsi="Sakkal Majalla" w:hint="cs"/>
          <w:b/>
          <w:bCs/>
          <w:color w:val="auto"/>
          <w:sz w:val="36"/>
          <w:szCs w:val="36"/>
          <w:lang w:val="en-GB" w:eastAsia="en-GB"/>
        </w:rPr>
        <w:t>."</w:t>
      </w:r>
    </w:p>
    <w:p w14:paraId="38750A63"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ثالثاً: تحديد الأنشطة التطويرية</w:t>
      </w:r>
    </w:p>
    <w:p w14:paraId="7D1C58B2"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مثل</w:t>
      </w:r>
      <w:r w:rsidRPr="00C75210">
        <w:rPr>
          <w:rFonts w:ascii="Sakkal Majalla" w:eastAsia="Times New Roman" w:hAnsi="Sakkal Majalla" w:hint="cs"/>
          <w:b/>
          <w:bCs/>
          <w:color w:val="auto"/>
          <w:sz w:val="36"/>
          <w:szCs w:val="36"/>
          <w:lang w:val="en-GB" w:eastAsia="en-GB"/>
        </w:rPr>
        <w:t>:</w:t>
      </w:r>
    </w:p>
    <w:p w14:paraId="4383919C" w14:textId="77777777" w:rsidR="00C75210" w:rsidRPr="00C75210" w:rsidRDefault="00C75210">
      <w:pPr>
        <w:numPr>
          <w:ilvl w:val="0"/>
          <w:numId w:val="173"/>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حضور دورة تدريبية</w:t>
      </w:r>
      <w:r w:rsidRPr="00C75210">
        <w:rPr>
          <w:rFonts w:ascii="Sakkal Majalla" w:eastAsia="Times New Roman" w:hAnsi="Sakkal Majalla" w:hint="cs"/>
          <w:b/>
          <w:bCs/>
          <w:color w:val="auto"/>
          <w:sz w:val="36"/>
          <w:szCs w:val="36"/>
          <w:lang w:val="en-GB" w:eastAsia="en-GB"/>
        </w:rPr>
        <w:t xml:space="preserve">. </w:t>
      </w:r>
    </w:p>
    <w:p w14:paraId="2975EBB5" w14:textId="77777777" w:rsidR="00C75210" w:rsidRPr="00C75210" w:rsidRDefault="00C75210">
      <w:pPr>
        <w:numPr>
          <w:ilvl w:val="0"/>
          <w:numId w:val="173"/>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قراءة كتاب متخصص</w:t>
      </w:r>
      <w:r w:rsidRPr="00C75210">
        <w:rPr>
          <w:rFonts w:ascii="Sakkal Majalla" w:eastAsia="Times New Roman" w:hAnsi="Sakkal Majalla" w:hint="cs"/>
          <w:b/>
          <w:bCs/>
          <w:color w:val="auto"/>
          <w:sz w:val="36"/>
          <w:szCs w:val="36"/>
          <w:lang w:val="en-GB" w:eastAsia="en-GB"/>
        </w:rPr>
        <w:t xml:space="preserve">. </w:t>
      </w:r>
    </w:p>
    <w:p w14:paraId="2BE05705" w14:textId="77777777" w:rsidR="00C75210" w:rsidRPr="00C75210" w:rsidRDefault="00C75210">
      <w:pPr>
        <w:numPr>
          <w:ilvl w:val="0"/>
          <w:numId w:val="173"/>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المشاركة في الاجتماعات</w:t>
      </w:r>
      <w:r w:rsidRPr="00C75210">
        <w:rPr>
          <w:rFonts w:ascii="Sakkal Majalla" w:eastAsia="Times New Roman" w:hAnsi="Sakkal Majalla" w:hint="cs"/>
          <w:b/>
          <w:bCs/>
          <w:color w:val="auto"/>
          <w:sz w:val="36"/>
          <w:szCs w:val="36"/>
          <w:lang w:val="en-GB" w:eastAsia="en-GB"/>
        </w:rPr>
        <w:t xml:space="preserve">. </w:t>
      </w:r>
    </w:p>
    <w:p w14:paraId="5877339B" w14:textId="77777777" w:rsidR="00C75210" w:rsidRPr="00C75210" w:rsidRDefault="00C75210">
      <w:pPr>
        <w:numPr>
          <w:ilvl w:val="0"/>
          <w:numId w:val="173"/>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التدريب العملي</w:t>
      </w:r>
      <w:r w:rsidRPr="00C75210">
        <w:rPr>
          <w:rFonts w:ascii="Sakkal Majalla" w:eastAsia="Times New Roman" w:hAnsi="Sakkal Majalla" w:hint="cs"/>
          <w:b/>
          <w:bCs/>
          <w:color w:val="auto"/>
          <w:sz w:val="36"/>
          <w:szCs w:val="36"/>
          <w:lang w:val="en-GB" w:eastAsia="en-GB"/>
        </w:rPr>
        <w:t xml:space="preserve">. </w:t>
      </w:r>
    </w:p>
    <w:p w14:paraId="7003A483" w14:textId="3EF5E9CB" w:rsidR="00C75210" w:rsidRPr="00C75210" w:rsidRDefault="00C75210" w:rsidP="00C75210">
      <w:pPr>
        <w:spacing w:line="240" w:lineRule="auto"/>
        <w:jc w:val="left"/>
        <w:rPr>
          <w:rFonts w:ascii="Sakkal Majalla" w:eastAsia="Times New Roman" w:hAnsi="Sakkal Majalla"/>
          <w:b/>
          <w:bCs/>
          <w:color w:val="auto"/>
          <w:sz w:val="36"/>
          <w:szCs w:val="36"/>
          <w:lang w:val="en-GB" w:eastAsia="en-GB"/>
        </w:rPr>
      </w:pPr>
    </w:p>
    <w:p w14:paraId="56CB224F"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رابعاً: تحديد الجدول الزمني</w:t>
      </w:r>
    </w:p>
    <w:p w14:paraId="1C0CFC90" w14:textId="3B71344D"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تحديد تاريخ البداية والنهاية</w:t>
      </w:r>
      <w:r w:rsidRPr="00C75210">
        <w:rPr>
          <w:rFonts w:ascii="Sakkal Majalla" w:eastAsia="Times New Roman" w:hAnsi="Sakkal Majalla" w:hint="cs"/>
          <w:b/>
          <w:bCs/>
          <w:color w:val="auto"/>
          <w:sz w:val="36"/>
          <w:szCs w:val="36"/>
          <w:lang w:val="en-GB" w:eastAsia="en-GB"/>
        </w:rPr>
        <w:t>.</w:t>
      </w:r>
    </w:p>
    <w:p w14:paraId="3941D5BD"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lastRenderedPageBreak/>
        <w:t>خامساً: تحديد مؤشرات النجاح</w:t>
      </w:r>
    </w:p>
    <w:p w14:paraId="2DB17AB2"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مثل</w:t>
      </w:r>
      <w:r w:rsidRPr="00C75210">
        <w:rPr>
          <w:rFonts w:ascii="Sakkal Majalla" w:eastAsia="Times New Roman" w:hAnsi="Sakkal Majalla" w:hint="cs"/>
          <w:b/>
          <w:bCs/>
          <w:color w:val="auto"/>
          <w:sz w:val="36"/>
          <w:szCs w:val="36"/>
          <w:lang w:val="en-GB" w:eastAsia="en-GB"/>
        </w:rPr>
        <w:t>:</w:t>
      </w:r>
    </w:p>
    <w:p w14:paraId="0CBCB9A3" w14:textId="77777777" w:rsidR="00C75210" w:rsidRPr="00C75210" w:rsidRDefault="00C75210">
      <w:pPr>
        <w:numPr>
          <w:ilvl w:val="0"/>
          <w:numId w:val="174"/>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تقديم عرض تقديمي ناجح</w:t>
      </w:r>
      <w:r w:rsidRPr="00C75210">
        <w:rPr>
          <w:rFonts w:ascii="Sakkal Majalla" w:eastAsia="Times New Roman" w:hAnsi="Sakkal Majalla" w:hint="cs"/>
          <w:b/>
          <w:bCs/>
          <w:color w:val="auto"/>
          <w:sz w:val="36"/>
          <w:szCs w:val="36"/>
          <w:lang w:val="en-GB" w:eastAsia="en-GB"/>
        </w:rPr>
        <w:t xml:space="preserve">. </w:t>
      </w:r>
    </w:p>
    <w:p w14:paraId="3F2A53D1" w14:textId="77777777" w:rsidR="00C75210" w:rsidRPr="00C75210" w:rsidRDefault="00C75210">
      <w:pPr>
        <w:numPr>
          <w:ilvl w:val="0"/>
          <w:numId w:val="174"/>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الحصول على تغذية راجعة إيجابية</w:t>
      </w:r>
      <w:r w:rsidRPr="00C75210">
        <w:rPr>
          <w:rFonts w:ascii="Sakkal Majalla" w:eastAsia="Times New Roman" w:hAnsi="Sakkal Majalla" w:hint="cs"/>
          <w:b/>
          <w:bCs/>
          <w:color w:val="auto"/>
          <w:sz w:val="36"/>
          <w:szCs w:val="36"/>
          <w:lang w:val="en-GB" w:eastAsia="en-GB"/>
        </w:rPr>
        <w:t xml:space="preserve">. </w:t>
      </w:r>
    </w:p>
    <w:p w14:paraId="55DE5C34" w14:textId="77777777" w:rsidR="00C75210" w:rsidRPr="00C75210" w:rsidRDefault="00C75210">
      <w:pPr>
        <w:numPr>
          <w:ilvl w:val="0"/>
          <w:numId w:val="174"/>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تحسين نتائج تقييم الأداء</w:t>
      </w:r>
      <w:r w:rsidRPr="00C75210">
        <w:rPr>
          <w:rFonts w:ascii="Sakkal Majalla" w:eastAsia="Times New Roman" w:hAnsi="Sakkal Majalla" w:hint="cs"/>
          <w:b/>
          <w:bCs/>
          <w:color w:val="auto"/>
          <w:sz w:val="36"/>
          <w:szCs w:val="36"/>
          <w:lang w:val="en-GB" w:eastAsia="en-GB"/>
        </w:rPr>
        <w:t xml:space="preserve">. </w:t>
      </w:r>
    </w:p>
    <w:p w14:paraId="4E842A94" w14:textId="00F034EF" w:rsidR="00C75210" w:rsidRPr="00C75210" w:rsidRDefault="00C75210" w:rsidP="00C75210">
      <w:pPr>
        <w:spacing w:line="240" w:lineRule="auto"/>
        <w:jc w:val="left"/>
        <w:rPr>
          <w:rFonts w:ascii="Sakkal Majalla" w:eastAsia="Times New Roman" w:hAnsi="Sakkal Majalla"/>
          <w:b/>
          <w:bCs/>
          <w:color w:val="auto"/>
          <w:sz w:val="36"/>
          <w:szCs w:val="36"/>
          <w:lang w:val="en-GB" w:eastAsia="en-GB"/>
        </w:rPr>
      </w:pPr>
    </w:p>
    <w:p w14:paraId="3F625AFD"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نموذج خطة عمل فردية</w:t>
      </w:r>
    </w:p>
    <w:tbl>
      <w:tblPr>
        <w:tblStyle w:val="LightShading-Accent51"/>
        <w:tblW w:w="0" w:type="auto"/>
        <w:tblLook w:val="04A0" w:firstRow="1" w:lastRow="0" w:firstColumn="1" w:lastColumn="0" w:noHBand="0" w:noVBand="1"/>
      </w:tblPr>
      <w:tblGrid>
        <w:gridCol w:w="1760"/>
        <w:gridCol w:w="2190"/>
        <w:gridCol w:w="2426"/>
        <w:gridCol w:w="913"/>
        <w:gridCol w:w="1737"/>
      </w:tblGrid>
      <w:tr w:rsidR="00C75210" w:rsidRPr="00C75210" w14:paraId="048F4C5F" w14:textId="77777777" w:rsidTr="00C752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B4972FA" w14:textId="77777777" w:rsidR="00C75210" w:rsidRPr="00C75210" w:rsidRDefault="00C75210" w:rsidP="00C75210">
            <w:pPr>
              <w:spacing w:line="240" w:lineRule="auto"/>
              <w:jc w:val="center"/>
              <w:rPr>
                <w:rFonts w:ascii="Sakkal Majalla" w:eastAsia="Times New Roman" w:hAnsi="Sakkal Majalla"/>
                <w:color w:val="auto"/>
                <w:sz w:val="36"/>
                <w:szCs w:val="36"/>
                <w:lang w:val="en-GB" w:eastAsia="en-GB"/>
              </w:rPr>
            </w:pPr>
            <w:r w:rsidRPr="00C75210">
              <w:rPr>
                <w:rFonts w:ascii="Sakkal Majalla" w:eastAsia="Times New Roman" w:hAnsi="Sakkal Majalla" w:hint="cs"/>
                <w:color w:val="auto"/>
                <w:sz w:val="36"/>
                <w:szCs w:val="36"/>
                <w:rtl/>
                <w:lang w:val="en-GB" w:eastAsia="en-GB"/>
              </w:rPr>
              <w:t>المهارة</w:t>
            </w:r>
          </w:p>
        </w:tc>
        <w:tc>
          <w:tcPr>
            <w:tcW w:w="0" w:type="auto"/>
            <w:hideMark/>
          </w:tcPr>
          <w:p w14:paraId="0BCCBD36" w14:textId="77777777" w:rsidR="00C75210" w:rsidRPr="00C75210" w:rsidRDefault="00C75210" w:rsidP="00C75210">
            <w:pPr>
              <w:spacing w:line="240" w:lineRule="auto"/>
              <w:jc w:val="center"/>
              <w:cnfStyle w:val="100000000000" w:firstRow="1" w:lastRow="0" w:firstColumn="0" w:lastColumn="0" w:oddVBand="0" w:evenVBand="0" w:oddHBand="0" w:evenHBand="0" w:firstRowFirstColumn="0" w:firstRowLastColumn="0" w:lastRowFirstColumn="0" w:lastRowLastColumn="0"/>
              <w:rPr>
                <w:rFonts w:ascii="Sakkal Majalla" w:eastAsia="Times New Roman" w:hAnsi="Sakkal Majalla"/>
                <w:color w:val="auto"/>
                <w:sz w:val="36"/>
                <w:szCs w:val="36"/>
                <w:lang w:val="en-GB" w:eastAsia="en-GB"/>
              </w:rPr>
            </w:pPr>
            <w:r w:rsidRPr="00C75210">
              <w:rPr>
                <w:rFonts w:ascii="Sakkal Majalla" w:eastAsia="Times New Roman" w:hAnsi="Sakkal Majalla" w:hint="cs"/>
                <w:color w:val="auto"/>
                <w:sz w:val="36"/>
                <w:szCs w:val="36"/>
                <w:rtl/>
                <w:lang w:val="en-GB" w:eastAsia="en-GB"/>
              </w:rPr>
              <w:t>الهدف</w:t>
            </w:r>
          </w:p>
        </w:tc>
        <w:tc>
          <w:tcPr>
            <w:tcW w:w="0" w:type="auto"/>
            <w:hideMark/>
          </w:tcPr>
          <w:p w14:paraId="488372AB" w14:textId="77777777" w:rsidR="00C75210" w:rsidRPr="00C75210" w:rsidRDefault="00C75210" w:rsidP="00C75210">
            <w:pPr>
              <w:spacing w:line="240" w:lineRule="auto"/>
              <w:jc w:val="center"/>
              <w:cnfStyle w:val="100000000000" w:firstRow="1" w:lastRow="0" w:firstColumn="0" w:lastColumn="0" w:oddVBand="0" w:evenVBand="0" w:oddHBand="0" w:evenHBand="0" w:firstRowFirstColumn="0" w:firstRowLastColumn="0" w:lastRowFirstColumn="0" w:lastRowLastColumn="0"/>
              <w:rPr>
                <w:rFonts w:ascii="Sakkal Majalla" w:eastAsia="Times New Roman" w:hAnsi="Sakkal Majalla"/>
                <w:color w:val="auto"/>
                <w:sz w:val="36"/>
                <w:szCs w:val="36"/>
                <w:lang w:val="en-GB" w:eastAsia="en-GB"/>
              </w:rPr>
            </w:pPr>
            <w:r w:rsidRPr="00C75210">
              <w:rPr>
                <w:rFonts w:ascii="Sakkal Majalla" w:eastAsia="Times New Roman" w:hAnsi="Sakkal Majalla" w:hint="cs"/>
                <w:color w:val="auto"/>
                <w:sz w:val="36"/>
                <w:szCs w:val="36"/>
                <w:rtl/>
                <w:lang w:val="en-GB" w:eastAsia="en-GB"/>
              </w:rPr>
              <w:t>النشاط</w:t>
            </w:r>
          </w:p>
        </w:tc>
        <w:tc>
          <w:tcPr>
            <w:tcW w:w="0" w:type="auto"/>
            <w:hideMark/>
          </w:tcPr>
          <w:p w14:paraId="75D2F0D8" w14:textId="77777777" w:rsidR="00C75210" w:rsidRPr="00C75210" w:rsidRDefault="00C75210" w:rsidP="00C75210">
            <w:pPr>
              <w:spacing w:line="240" w:lineRule="auto"/>
              <w:jc w:val="center"/>
              <w:cnfStyle w:val="100000000000" w:firstRow="1" w:lastRow="0" w:firstColumn="0" w:lastColumn="0" w:oddVBand="0" w:evenVBand="0" w:oddHBand="0" w:evenHBand="0" w:firstRowFirstColumn="0" w:firstRowLastColumn="0" w:lastRowFirstColumn="0" w:lastRowLastColumn="0"/>
              <w:rPr>
                <w:rFonts w:ascii="Sakkal Majalla" w:eastAsia="Times New Roman" w:hAnsi="Sakkal Majalla"/>
                <w:color w:val="auto"/>
                <w:sz w:val="36"/>
                <w:szCs w:val="36"/>
                <w:lang w:val="en-GB" w:eastAsia="en-GB"/>
              </w:rPr>
            </w:pPr>
            <w:r w:rsidRPr="00C75210">
              <w:rPr>
                <w:rFonts w:ascii="Sakkal Majalla" w:eastAsia="Times New Roman" w:hAnsi="Sakkal Majalla" w:hint="cs"/>
                <w:color w:val="auto"/>
                <w:sz w:val="36"/>
                <w:szCs w:val="36"/>
                <w:rtl/>
                <w:lang w:val="en-GB" w:eastAsia="en-GB"/>
              </w:rPr>
              <w:t>المدة</w:t>
            </w:r>
          </w:p>
        </w:tc>
        <w:tc>
          <w:tcPr>
            <w:tcW w:w="0" w:type="auto"/>
            <w:hideMark/>
          </w:tcPr>
          <w:p w14:paraId="386E8FCC" w14:textId="77777777" w:rsidR="00C75210" w:rsidRPr="00C75210" w:rsidRDefault="00C75210" w:rsidP="00C75210">
            <w:pPr>
              <w:spacing w:line="240" w:lineRule="auto"/>
              <w:jc w:val="center"/>
              <w:cnfStyle w:val="100000000000" w:firstRow="1" w:lastRow="0" w:firstColumn="0" w:lastColumn="0" w:oddVBand="0" w:evenVBand="0" w:oddHBand="0" w:evenHBand="0" w:firstRowFirstColumn="0" w:firstRowLastColumn="0" w:lastRowFirstColumn="0" w:lastRowLastColumn="0"/>
              <w:rPr>
                <w:rFonts w:ascii="Sakkal Majalla" w:eastAsia="Times New Roman" w:hAnsi="Sakkal Majalla"/>
                <w:color w:val="auto"/>
                <w:sz w:val="36"/>
                <w:szCs w:val="36"/>
                <w:lang w:val="en-GB" w:eastAsia="en-GB"/>
              </w:rPr>
            </w:pPr>
            <w:r w:rsidRPr="00C75210">
              <w:rPr>
                <w:rFonts w:ascii="Sakkal Majalla" w:eastAsia="Times New Roman" w:hAnsi="Sakkal Majalla" w:hint="cs"/>
                <w:color w:val="auto"/>
                <w:sz w:val="36"/>
                <w:szCs w:val="36"/>
                <w:rtl/>
                <w:lang w:val="en-GB" w:eastAsia="en-GB"/>
              </w:rPr>
              <w:t>مؤشر النجاح</w:t>
            </w:r>
          </w:p>
        </w:tc>
      </w:tr>
      <w:tr w:rsidR="00C75210" w:rsidRPr="00C75210" w14:paraId="571D97AB" w14:textId="77777777" w:rsidTr="00C752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8718207" w14:textId="77777777" w:rsidR="00C75210" w:rsidRPr="00C75210" w:rsidRDefault="00C75210" w:rsidP="00C75210">
            <w:pPr>
              <w:spacing w:line="240" w:lineRule="auto"/>
              <w:jc w:val="left"/>
              <w:rPr>
                <w:rFonts w:ascii="Sakkal Majalla" w:eastAsia="Times New Roman" w:hAnsi="Sakkal Majalla"/>
                <w:color w:val="auto"/>
                <w:sz w:val="36"/>
                <w:szCs w:val="36"/>
                <w:lang w:val="en-GB" w:eastAsia="en-GB"/>
              </w:rPr>
            </w:pPr>
            <w:r w:rsidRPr="00C75210">
              <w:rPr>
                <w:rFonts w:ascii="Sakkal Majalla" w:eastAsia="Times New Roman" w:hAnsi="Sakkal Majalla" w:hint="cs"/>
                <w:color w:val="auto"/>
                <w:sz w:val="36"/>
                <w:szCs w:val="36"/>
                <w:rtl/>
                <w:lang w:val="en-GB" w:eastAsia="en-GB"/>
              </w:rPr>
              <w:t>الاستماع الفعال</w:t>
            </w:r>
          </w:p>
        </w:tc>
        <w:tc>
          <w:tcPr>
            <w:tcW w:w="0" w:type="auto"/>
            <w:hideMark/>
          </w:tcPr>
          <w:p w14:paraId="0595EBC9" w14:textId="77777777" w:rsidR="00C75210" w:rsidRPr="00C75210" w:rsidRDefault="00C75210" w:rsidP="00C75210">
            <w:pPr>
              <w:spacing w:line="240" w:lineRule="auto"/>
              <w:jc w:val="left"/>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تحسين التركيز أثناء الحوار</w:t>
            </w:r>
          </w:p>
        </w:tc>
        <w:tc>
          <w:tcPr>
            <w:tcW w:w="0" w:type="auto"/>
            <w:hideMark/>
          </w:tcPr>
          <w:p w14:paraId="63833C0F" w14:textId="77777777" w:rsidR="00C75210" w:rsidRPr="00C75210" w:rsidRDefault="00C75210" w:rsidP="00C75210">
            <w:pPr>
              <w:spacing w:line="240" w:lineRule="auto"/>
              <w:jc w:val="left"/>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ممارسة الإنصات وتدوين الملاحظات</w:t>
            </w:r>
          </w:p>
        </w:tc>
        <w:tc>
          <w:tcPr>
            <w:tcW w:w="0" w:type="auto"/>
            <w:hideMark/>
          </w:tcPr>
          <w:p w14:paraId="3CA3F493" w14:textId="77777777" w:rsidR="00C75210" w:rsidRPr="00C75210" w:rsidRDefault="00C75210" w:rsidP="00C75210">
            <w:pPr>
              <w:spacing w:line="240" w:lineRule="auto"/>
              <w:jc w:val="left"/>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شهر</w:t>
            </w:r>
          </w:p>
        </w:tc>
        <w:tc>
          <w:tcPr>
            <w:tcW w:w="0" w:type="auto"/>
            <w:hideMark/>
          </w:tcPr>
          <w:p w14:paraId="78EA7F2B" w14:textId="77777777" w:rsidR="00C75210" w:rsidRPr="00C75210" w:rsidRDefault="00C75210" w:rsidP="00C75210">
            <w:pPr>
              <w:spacing w:line="240" w:lineRule="auto"/>
              <w:jc w:val="left"/>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انخفاض المقاطعات</w:t>
            </w:r>
          </w:p>
        </w:tc>
      </w:tr>
      <w:tr w:rsidR="00C75210" w:rsidRPr="00C75210" w14:paraId="39BBC9B4" w14:textId="77777777" w:rsidTr="00C75210">
        <w:tc>
          <w:tcPr>
            <w:cnfStyle w:val="001000000000" w:firstRow="0" w:lastRow="0" w:firstColumn="1" w:lastColumn="0" w:oddVBand="0" w:evenVBand="0" w:oddHBand="0" w:evenHBand="0" w:firstRowFirstColumn="0" w:firstRowLastColumn="0" w:lastRowFirstColumn="0" w:lastRowLastColumn="0"/>
            <w:tcW w:w="0" w:type="auto"/>
            <w:hideMark/>
          </w:tcPr>
          <w:p w14:paraId="25506F7D" w14:textId="77777777" w:rsidR="00C75210" w:rsidRPr="00C75210" w:rsidRDefault="00C75210" w:rsidP="00C75210">
            <w:pPr>
              <w:spacing w:line="240" w:lineRule="auto"/>
              <w:jc w:val="left"/>
              <w:rPr>
                <w:rFonts w:ascii="Sakkal Majalla" w:eastAsia="Times New Roman" w:hAnsi="Sakkal Majalla"/>
                <w:color w:val="auto"/>
                <w:sz w:val="36"/>
                <w:szCs w:val="36"/>
                <w:lang w:val="en-GB" w:eastAsia="en-GB"/>
              </w:rPr>
            </w:pPr>
            <w:r w:rsidRPr="00C75210">
              <w:rPr>
                <w:rFonts w:ascii="Sakkal Majalla" w:eastAsia="Times New Roman" w:hAnsi="Sakkal Majalla" w:hint="cs"/>
                <w:color w:val="auto"/>
                <w:sz w:val="36"/>
                <w:szCs w:val="36"/>
                <w:rtl/>
                <w:lang w:val="en-GB" w:eastAsia="en-GB"/>
              </w:rPr>
              <w:t>التحدث أمام الجمهور</w:t>
            </w:r>
          </w:p>
        </w:tc>
        <w:tc>
          <w:tcPr>
            <w:tcW w:w="0" w:type="auto"/>
            <w:hideMark/>
          </w:tcPr>
          <w:p w14:paraId="19D1C543" w14:textId="77777777" w:rsidR="00C75210" w:rsidRPr="00C75210" w:rsidRDefault="00C75210" w:rsidP="00C75210">
            <w:pPr>
              <w:spacing w:line="240" w:lineRule="auto"/>
              <w:jc w:val="left"/>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تقديم عروض مهنية بثقة</w:t>
            </w:r>
          </w:p>
        </w:tc>
        <w:tc>
          <w:tcPr>
            <w:tcW w:w="0" w:type="auto"/>
            <w:hideMark/>
          </w:tcPr>
          <w:p w14:paraId="1F894D52" w14:textId="77777777" w:rsidR="00C75210" w:rsidRPr="00C75210" w:rsidRDefault="00C75210" w:rsidP="00C75210">
            <w:pPr>
              <w:spacing w:line="240" w:lineRule="auto"/>
              <w:jc w:val="left"/>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تدريب أسبوعي وعروض قصيرة</w:t>
            </w:r>
          </w:p>
        </w:tc>
        <w:tc>
          <w:tcPr>
            <w:tcW w:w="0" w:type="auto"/>
            <w:hideMark/>
          </w:tcPr>
          <w:p w14:paraId="7167FC2E" w14:textId="77777777" w:rsidR="00C75210" w:rsidRPr="00C75210" w:rsidRDefault="00C75210" w:rsidP="00C75210">
            <w:pPr>
              <w:spacing w:line="240" w:lineRule="auto"/>
              <w:jc w:val="left"/>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شهران</w:t>
            </w:r>
          </w:p>
        </w:tc>
        <w:tc>
          <w:tcPr>
            <w:tcW w:w="0" w:type="auto"/>
            <w:hideMark/>
          </w:tcPr>
          <w:p w14:paraId="3D427629" w14:textId="77777777" w:rsidR="00C75210" w:rsidRPr="00C75210" w:rsidRDefault="00C75210" w:rsidP="00C75210">
            <w:pPr>
              <w:spacing w:line="240" w:lineRule="auto"/>
              <w:jc w:val="left"/>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تقديم عرض ناجح</w:t>
            </w:r>
          </w:p>
        </w:tc>
      </w:tr>
      <w:tr w:rsidR="00C75210" w:rsidRPr="00C75210" w14:paraId="54E5FF93" w14:textId="77777777" w:rsidTr="00C752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435CAD1" w14:textId="77777777" w:rsidR="00C75210" w:rsidRPr="00C75210" w:rsidRDefault="00C75210" w:rsidP="00C75210">
            <w:pPr>
              <w:spacing w:line="240" w:lineRule="auto"/>
              <w:jc w:val="left"/>
              <w:rPr>
                <w:rFonts w:ascii="Sakkal Majalla" w:eastAsia="Times New Roman" w:hAnsi="Sakkal Majalla"/>
                <w:color w:val="auto"/>
                <w:sz w:val="36"/>
                <w:szCs w:val="36"/>
                <w:lang w:val="en-GB" w:eastAsia="en-GB"/>
              </w:rPr>
            </w:pPr>
            <w:r w:rsidRPr="00C75210">
              <w:rPr>
                <w:rFonts w:ascii="Sakkal Majalla" w:eastAsia="Times New Roman" w:hAnsi="Sakkal Majalla" w:hint="cs"/>
                <w:color w:val="auto"/>
                <w:sz w:val="36"/>
                <w:szCs w:val="36"/>
                <w:rtl/>
                <w:lang w:val="en-GB" w:eastAsia="en-GB"/>
              </w:rPr>
              <w:t>التواصل الكتابي</w:t>
            </w:r>
          </w:p>
        </w:tc>
        <w:tc>
          <w:tcPr>
            <w:tcW w:w="0" w:type="auto"/>
            <w:hideMark/>
          </w:tcPr>
          <w:p w14:paraId="4EB29841" w14:textId="77777777" w:rsidR="00C75210" w:rsidRPr="00C75210" w:rsidRDefault="00C75210" w:rsidP="00C75210">
            <w:pPr>
              <w:spacing w:line="240" w:lineRule="auto"/>
              <w:jc w:val="left"/>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تحسين جودة البريد الإلكتروني</w:t>
            </w:r>
          </w:p>
        </w:tc>
        <w:tc>
          <w:tcPr>
            <w:tcW w:w="0" w:type="auto"/>
            <w:hideMark/>
          </w:tcPr>
          <w:p w14:paraId="3487D7D8" w14:textId="77777777" w:rsidR="00C75210" w:rsidRPr="00C75210" w:rsidRDefault="00C75210" w:rsidP="00C75210">
            <w:pPr>
              <w:spacing w:line="240" w:lineRule="auto"/>
              <w:jc w:val="left"/>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مراجعة الرسائل قبل الإرسال</w:t>
            </w:r>
          </w:p>
        </w:tc>
        <w:tc>
          <w:tcPr>
            <w:tcW w:w="0" w:type="auto"/>
            <w:hideMark/>
          </w:tcPr>
          <w:p w14:paraId="5A705854" w14:textId="77777777" w:rsidR="00C75210" w:rsidRPr="00C75210" w:rsidRDefault="00C75210" w:rsidP="00C75210">
            <w:pPr>
              <w:spacing w:line="240" w:lineRule="auto"/>
              <w:jc w:val="left"/>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شهر</w:t>
            </w:r>
          </w:p>
        </w:tc>
        <w:tc>
          <w:tcPr>
            <w:tcW w:w="0" w:type="auto"/>
            <w:hideMark/>
          </w:tcPr>
          <w:p w14:paraId="22F966B5" w14:textId="77777777" w:rsidR="00C75210" w:rsidRPr="00C75210" w:rsidRDefault="00C75210" w:rsidP="00C75210">
            <w:pPr>
              <w:spacing w:line="240" w:lineRule="auto"/>
              <w:jc w:val="left"/>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تقليل الأخطاء</w:t>
            </w:r>
          </w:p>
        </w:tc>
      </w:tr>
    </w:tbl>
    <w:p w14:paraId="264B35FF" w14:textId="77777777" w:rsidR="0035048B" w:rsidRPr="0035048B" w:rsidRDefault="0035048B" w:rsidP="0035048B">
      <w:pPr>
        <w:spacing w:after="200"/>
        <w:jc w:val="left"/>
        <w:rPr>
          <w:rFonts w:ascii="Sakkal Majalla" w:eastAsia="Times New Roman" w:hAnsi="Sakkal Majalla"/>
          <w:b/>
          <w:bCs/>
          <w:color w:val="006666"/>
          <w:sz w:val="36"/>
          <w:szCs w:val="36"/>
          <w:rtl/>
        </w:rPr>
      </w:pPr>
    </w:p>
    <w:p w14:paraId="01719DC7" w14:textId="77777777" w:rsidR="0035048B" w:rsidRDefault="0035048B" w:rsidP="00C75210">
      <w:pPr>
        <w:spacing w:after="200"/>
        <w:rPr>
          <w:rFonts w:ascii="Sakkal Majalla" w:eastAsia="Times New Roman" w:hAnsi="Sakkal Majalla"/>
          <w:b/>
          <w:bCs/>
          <w:color w:val="006666"/>
          <w:sz w:val="160"/>
          <w:szCs w:val="72"/>
          <w:rtl/>
        </w:rPr>
      </w:pPr>
    </w:p>
    <w:p w14:paraId="3E2E8EB8" w14:textId="77777777" w:rsidR="00C75210" w:rsidRDefault="00C75210" w:rsidP="00C75210">
      <w:pPr>
        <w:spacing w:after="200"/>
        <w:rPr>
          <w:rFonts w:ascii="Sakkal Majalla" w:eastAsia="Times New Roman" w:hAnsi="Sakkal Majalla"/>
          <w:b/>
          <w:bCs/>
          <w:color w:val="006666"/>
          <w:sz w:val="160"/>
          <w:szCs w:val="72"/>
          <w:rtl/>
        </w:rPr>
      </w:pPr>
    </w:p>
    <w:p w14:paraId="397BDF6C" w14:textId="77F15C5F" w:rsidR="00F71C4D" w:rsidRPr="00F71C4D" w:rsidRDefault="00F71C4D" w:rsidP="00F71C4D">
      <w:pPr>
        <w:spacing w:after="200"/>
        <w:jc w:val="center"/>
        <w:rPr>
          <w:rFonts w:ascii="Sakkal Majalla" w:eastAsia="Times New Roman" w:hAnsi="Sakkal Majalla"/>
          <w:b/>
          <w:bCs/>
          <w:color w:val="006666"/>
          <w:sz w:val="160"/>
          <w:szCs w:val="72"/>
          <w:lang w:bidi="ar-EG"/>
        </w:rPr>
      </w:pPr>
      <w:r w:rsidRPr="00F71C4D">
        <w:rPr>
          <w:rFonts w:ascii="Sakkal Majalla" w:eastAsia="Times New Roman" w:hAnsi="Sakkal Majalla"/>
          <w:b/>
          <w:bCs/>
          <w:color w:val="006666"/>
          <w:sz w:val="160"/>
          <w:szCs w:val="72"/>
          <w:rtl/>
        </w:rPr>
        <w:t>الخاتمة</w:t>
      </w:r>
    </w:p>
    <w:p w14:paraId="2DF6A2E7" w14:textId="77777777" w:rsidR="00C75210" w:rsidRPr="00C75210" w:rsidRDefault="00C75210" w:rsidP="00C75210">
      <w:pPr>
        <w:spacing w:after="200" w:line="240" w:lineRule="auto"/>
        <w:jc w:val="left"/>
        <w:rPr>
          <w:rFonts w:ascii="Sakkal Majalla" w:eastAsia="Times New Roman" w:hAnsi="Sakkal Majalla"/>
          <w:b/>
          <w:bCs/>
          <w:color w:val="auto"/>
          <w:sz w:val="36"/>
          <w:szCs w:val="36"/>
          <w:lang w:val="en-GB"/>
        </w:rPr>
      </w:pPr>
      <w:r w:rsidRPr="00C75210">
        <w:rPr>
          <w:rFonts w:ascii="Sakkal Majalla" w:eastAsia="Times New Roman" w:hAnsi="Sakkal Majalla"/>
          <w:b/>
          <w:bCs/>
          <w:color w:val="auto"/>
          <w:sz w:val="36"/>
          <w:szCs w:val="36"/>
          <w:rtl/>
        </w:rPr>
        <w:lastRenderedPageBreak/>
        <w:t>وفي ختام هذه الحقيبة التدريبية حول مهارات التواصل في بيئة العمل، نكون قد خضنا معًا رحلة معرفية وتطبيقية متكاملة تناولنا خلالها أهم المفاهيم والمهارات والأساليب الحديثة التي تسهم في تطوير التواصل المهني الفعّال داخل المؤسسات المختلفة. فقد بدأ البرنامج بالتعرف على مفهوم الاتصال والتواصل وعناصر عملية الاتصال وأنواعه وأهدافه في بيئة العمل، ثم انتقل إلى فهم أنماط الشخصيات المختلفة وأساليب التعامل معها، وتنمية مهارات الحديث المؤثر والاستماع الفعّال والحوار المهني والإقناع، بما يعزز القدرة على بناء علاقات مهنية ناجحة وتحقيق مستويات أعلى من التفاهم والتعاون بين العاملين</w:t>
      </w:r>
      <w:r w:rsidRPr="00C75210">
        <w:rPr>
          <w:rFonts w:ascii="Sakkal Majalla" w:eastAsia="Times New Roman" w:hAnsi="Sakkal Majalla"/>
          <w:b/>
          <w:bCs/>
          <w:color w:val="auto"/>
          <w:sz w:val="36"/>
          <w:szCs w:val="36"/>
          <w:lang w:val="en-GB"/>
        </w:rPr>
        <w:t>.</w:t>
      </w:r>
    </w:p>
    <w:p w14:paraId="69D44491" w14:textId="77777777" w:rsidR="00C75210" w:rsidRPr="00C75210" w:rsidRDefault="00C75210" w:rsidP="00C75210">
      <w:pPr>
        <w:spacing w:after="200" w:line="240" w:lineRule="auto"/>
        <w:jc w:val="left"/>
        <w:rPr>
          <w:rFonts w:ascii="Sakkal Majalla" w:eastAsia="Times New Roman" w:hAnsi="Sakkal Majalla"/>
          <w:b/>
          <w:bCs/>
          <w:color w:val="auto"/>
          <w:sz w:val="36"/>
          <w:szCs w:val="36"/>
          <w:lang w:val="en-GB"/>
        </w:rPr>
      </w:pPr>
      <w:r w:rsidRPr="00C75210">
        <w:rPr>
          <w:rFonts w:ascii="Sakkal Majalla" w:eastAsia="Times New Roman" w:hAnsi="Sakkal Majalla"/>
          <w:b/>
          <w:bCs/>
          <w:color w:val="auto"/>
          <w:sz w:val="36"/>
          <w:szCs w:val="36"/>
          <w:rtl/>
        </w:rPr>
        <w:t>كما تناولت الحقيبة مهارات التواصل داخل فرق العمل، وأهمية تبادل المعلومات والتنسيق المهني وتعزيز التعاون بين الأفراد، إضافة إلى أساليب إدارة الخلافات وحل النزاعات والتعامل مع المواقف الصعبة وتحويل التحديات والخلافات إلى فرص للتطوير والتحسين. وتم التطرق أيضًا إلى دور الذكاء العاطفي في التواصل، وأثره في فهم المشاعر وإدارة الانفعالات وبناء علاقات مهنية قائمة على الاحترام والثقة والتقدير المتبادل. كما شملت الحقيبة مهارات خدمة العملاء والتواصل مع الإدارات المختلفة والموردين والشركاء، والمحافظة على الصورة المؤسسية وتعزيز السمعة المهنية للمؤسسة والأفراد على حد سواء</w:t>
      </w:r>
      <w:r w:rsidRPr="00C75210">
        <w:rPr>
          <w:rFonts w:ascii="Sakkal Majalla" w:eastAsia="Times New Roman" w:hAnsi="Sakkal Majalla"/>
          <w:b/>
          <w:bCs/>
          <w:color w:val="auto"/>
          <w:sz w:val="36"/>
          <w:szCs w:val="36"/>
          <w:lang w:val="en-GB"/>
        </w:rPr>
        <w:t>.</w:t>
      </w:r>
    </w:p>
    <w:p w14:paraId="0F5767EA" w14:textId="77777777" w:rsidR="00C75210" w:rsidRPr="00C75210" w:rsidRDefault="00C75210" w:rsidP="00C75210">
      <w:pPr>
        <w:spacing w:after="200" w:line="240" w:lineRule="auto"/>
        <w:jc w:val="left"/>
        <w:rPr>
          <w:rFonts w:ascii="Sakkal Majalla" w:eastAsia="Times New Roman" w:hAnsi="Sakkal Majalla"/>
          <w:b/>
          <w:bCs/>
          <w:color w:val="auto"/>
          <w:sz w:val="36"/>
          <w:szCs w:val="36"/>
          <w:lang w:val="en-GB"/>
        </w:rPr>
      </w:pPr>
      <w:r w:rsidRPr="00C75210">
        <w:rPr>
          <w:rFonts w:ascii="Sakkal Majalla" w:eastAsia="Times New Roman" w:hAnsi="Sakkal Majalla"/>
          <w:b/>
          <w:bCs/>
          <w:color w:val="auto"/>
          <w:sz w:val="36"/>
          <w:szCs w:val="36"/>
          <w:rtl/>
        </w:rPr>
        <w:t>وقد أولى البرنامج اهتمامًا خاصًا بمهارات العرض والتقديم المهني، وإعداد العروض الاحترافية، والتعامل مع الجمهور، وإدارة الأسئلة والمداخلات، بالإضافة إلى مهارات التواصل الرقمي الحديثة، وآداب استخدام البريد الإلكتروني والمنصات الرقمية، وإدارة الاجتماعات الافتراضية والتواصل عن بُعد، بما يتوافق مع التحولات المتسارعة التي تشهدها بيئات العمل المعاصرة. كما ركز البرنامج على التطبيقات العملية وتمارين المحاكاة وتمثيل الأدوار المهنية وتحليل المواقف الواقعية، بهدف تحويل المعرفة النظرية إلى مهارات عملية قابلة للتطبيق في الحياة المهنية اليومية</w:t>
      </w:r>
      <w:r w:rsidRPr="00C75210">
        <w:rPr>
          <w:rFonts w:ascii="Sakkal Majalla" w:eastAsia="Times New Roman" w:hAnsi="Sakkal Majalla"/>
          <w:b/>
          <w:bCs/>
          <w:color w:val="auto"/>
          <w:sz w:val="36"/>
          <w:szCs w:val="36"/>
          <w:lang w:val="en-GB"/>
        </w:rPr>
        <w:t>.</w:t>
      </w:r>
    </w:p>
    <w:p w14:paraId="273A2B70" w14:textId="77777777" w:rsidR="00C75210" w:rsidRPr="00C75210" w:rsidRDefault="00C75210" w:rsidP="00C75210">
      <w:pPr>
        <w:spacing w:after="200" w:line="240" w:lineRule="auto"/>
        <w:jc w:val="left"/>
        <w:rPr>
          <w:rFonts w:ascii="Sakkal Majalla" w:eastAsia="Times New Roman" w:hAnsi="Sakkal Majalla"/>
          <w:b/>
          <w:bCs/>
          <w:color w:val="auto"/>
          <w:sz w:val="36"/>
          <w:szCs w:val="36"/>
          <w:lang w:val="en-GB"/>
        </w:rPr>
      </w:pPr>
      <w:r w:rsidRPr="00C75210">
        <w:rPr>
          <w:rFonts w:ascii="Sakkal Majalla" w:eastAsia="Times New Roman" w:hAnsi="Sakkal Majalla"/>
          <w:b/>
          <w:bCs/>
          <w:color w:val="auto"/>
          <w:sz w:val="36"/>
          <w:szCs w:val="36"/>
          <w:rtl/>
        </w:rPr>
        <w:t xml:space="preserve">وقد أكد البرنامج أن التواصل الفعّال لم يعد مجرد مهارة شخصية أو سلوكية، بل أصبح أحد العوامل الاستراتيجية المؤثرة في نجاح المؤسسات ورفع مستوى الأداء والإنتاجية وتحسين جودة الخدمات وتعزيز رضا العملاء والعاملين. فالمؤسسات الناجحة هي التي </w:t>
      </w:r>
      <w:r w:rsidRPr="00C75210">
        <w:rPr>
          <w:rFonts w:ascii="Sakkal Majalla" w:eastAsia="Times New Roman" w:hAnsi="Sakkal Majalla"/>
          <w:b/>
          <w:bCs/>
          <w:color w:val="auto"/>
          <w:sz w:val="36"/>
          <w:szCs w:val="36"/>
          <w:rtl/>
        </w:rPr>
        <w:lastRenderedPageBreak/>
        <w:t>تمتلك ثقافة تواصل إيجابية تقوم على الوضوح والشفافية والتعاون والاحترام المتبادل، وتعمل على تطوير مهارات التواصل لدى أفرادها بصورة مستمرة لمواكبة متطلبات العمل الحديثة</w:t>
      </w:r>
      <w:r w:rsidRPr="00C75210">
        <w:rPr>
          <w:rFonts w:ascii="Sakkal Majalla" w:eastAsia="Times New Roman" w:hAnsi="Sakkal Majalla"/>
          <w:b/>
          <w:bCs/>
          <w:color w:val="auto"/>
          <w:sz w:val="36"/>
          <w:szCs w:val="36"/>
          <w:lang w:val="en-GB"/>
        </w:rPr>
        <w:t>.</w:t>
      </w:r>
    </w:p>
    <w:p w14:paraId="7DA140B3" w14:textId="77777777" w:rsidR="00C75210" w:rsidRPr="00C75210" w:rsidRDefault="00C75210" w:rsidP="00C75210">
      <w:pPr>
        <w:spacing w:after="200" w:line="240" w:lineRule="auto"/>
        <w:jc w:val="left"/>
        <w:rPr>
          <w:rFonts w:ascii="Sakkal Majalla" w:eastAsia="Times New Roman" w:hAnsi="Sakkal Majalla"/>
          <w:b/>
          <w:bCs/>
          <w:color w:val="auto"/>
          <w:sz w:val="36"/>
          <w:szCs w:val="36"/>
          <w:lang w:val="en-GB"/>
        </w:rPr>
      </w:pPr>
      <w:r w:rsidRPr="00C75210">
        <w:rPr>
          <w:rFonts w:ascii="Sakkal Majalla" w:eastAsia="Times New Roman" w:hAnsi="Sakkal Majalla"/>
          <w:b/>
          <w:bCs/>
          <w:color w:val="auto"/>
          <w:sz w:val="36"/>
          <w:szCs w:val="36"/>
          <w:rtl/>
        </w:rPr>
        <w:t>ونأمل أن تكون هذه الحقيبة التدريبية قد أسهمت في تطوير قدراتكم المهنية والشخصية، وعززت من مهاراتكم في التواصل والحوار والإقناع والعمل الجماعي وإدارة العلاقات المهنية بكفاءة واحترافية. كما نتطلع إلى أن تسهم هذه المعارف والمهارات في تحسين أدائكم الوظيفي، وتعزيز قدرتكم على بناء بيئة عمل إيجابية قائمة على التعاون والتفاهم والثقة، بما ينعكس إيجابًا على نجاحكم المهني وتحقيق أهداف مؤسساتكم</w:t>
      </w:r>
      <w:r w:rsidRPr="00C75210">
        <w:rPr>
          <w:rFonts w:ascii="Sakkal Majalla" w:eastAsia="Times New Roman" w:hAnsi="Sakkal Majalla"/>
          <w:b/>
          <w:bCs/>
          <w:color w:val="auto"/>
          <w:sz w:val="36"/>
          <w:szCs w:val="36"/>
          <w:lang w:val="en-GB"/>
        </w:rPr>
        <w:t>.</w:t>
      </w:r>
    </w:p>
    <w:p w14:paraId="2E3C0B24" w14:textId="77777777" w:rsidR="00C75210" w:rsidRPr="00C75210" w:rsidRDefault="00C75210" w:rsidP="00C75210">
      <w:pPr>
        <w:spacing w:after="200" w:line="240" w:lineRule="auto"/>
        <w:jc w:val="left"/>
        <w:rPr>
          <w:rFonts w:ascii="Sakkal Majalla" w:eastAsia="Times New Roman" w:hAnsi="Sakkal Majalla"/>
          <w:b/>
          <w:bCs/>
          <w:color w:val="auto"/>
          <w:sz w:val="36"/>
          <w:szCs w:val="36"/>
          <w:lang w:val="en-GB"/>
        </w:rPr>
      </w:pPr>
      <w:r w:rsidRPr="00C75210">
        <w:rPr>
          <w:rFonts w:ascii="Sakkal Majalla" w:eastAsia="Times New Roman" w:hAnsi="Sakkal Majalla"/>
          <w:b/>
          <w:bCs/>
          <w:color w:val="auto"/>
          <w:sz w:val="36"/>
          <w:szCs w:val="36"/>
          <w:rtl/>
        </w:rPr>
        <w:t>وفي النهاية، فإن التواصل الفعّال ليس مهارة يتم اكتسابها مرة واحدة ثم التوقف عندها، بل هو عملية مستمرة من التعلم والتطوير والممارسة اليومية. وكلما حرص الفرد على تطوير مهاراته في الاستماع والحوار والتفاعل الإيجابي وفهم الآخرين والتأثير فيهم، ازدادت قدرته على النجاح في حياته المهنية والشخصية. وتشير الدراسات الحديثة إلى أن المؤسسات والأفراد الذين يمتلكون مهارات تواصل عالية يكونون أكثر قدرة على بناء العلاقات الناجحة، وتحقيق الأداء المتميز، والتكيف مع التغيرات، وصناعة بيئة عمل أكثر إنتاجية واستدامة ونجاحًا</w:t>
      </w:r>
      <w:r w:rsidRPr="00C75210">
        <w:rPr>
          <w:rFonts w:ascii="Sakkal Majalla" w:eastAsia="Times New Roman" w:hAnsi="Sakkal Majalla"/>
          <w:b/>
          <w:bCs/>
          <w:color w:val="auto"/>
          <w:sz w:val="36"/>
          <w:szCs w:val="36"/>
          <w:lang w:val="en-GB"/>
        </w:rPr>
        <w:t>.</w:t>
      </w:r>
    </w:p>
    <w:p w14:paraId="5D2C0A9B" w14:textId="77777777" w:rsidR="007B2AC8" w:rsidRPr="00C75210" w:rsidRDefault="007B2AC8" w:rsidP="00C15DC8">
      <w:pPr>
        <w:spacing w:after="200"/>
        <w:jc w:val="right"/>
        <w:rPr>
          <w:rFonts w:ascii="Sakkal Majalla" w:eastAsia="Times New Roman" w:hAnsi="Sakkal Majalla"/>
          <w:b/>
          <w:bCs/>
          <w:color w:val="C00000"/>
          <w:sz w:val="48"/>
          <w:szCs w:val="36"/>
          <w:rtl/>
          <w:lang w:val="en-GB"/>
        </w:rPr>
      </w:pPr>
    </w:p>
    <w:p w14:paraId="75FB805E" w14:textId="77777777" w:rsidR="007B2AC8" w:rsidRDefault="007B2AC8" w:rsidP="00C15DC8">
      <w:pPr>
        <w:spacing w:after="200"/>
        <w:jc w:val="right"/>
        <w:rPr>
          <w:rFonts w:ascii="Sakkal Majalla" w:eastAsia="Times New Roman" w:hAnsi="Sakkal Majalla"/>
          <w:b/>
          <w:bCs/>
          <w:color w:val="C00000"/>
          <w:sz w:val="48"/>
          <w:szCs w:val="36"/>
          <w:rtl/>
        </w:rPr>
      </w:pPr>
    </w:p>
    <w:p w14:paraId="651F9AB9" w14:textId="7D9FC953" w:rsidR="007035AF" w:rsidRPr="00C15DC8" w:rsidRDefault="00F71C4D" w:rsidP="00C15DC8">
      <w:pPr>
        <w:spacing w:after="200"/>
        <w:jc w:val="right"/>
        <w:rPr>
          <w:rFonts w:ascii="Sakkal Majalla" w:eastAsia="Times New Roman" w:hAnsi="Sakkal Majalla"/>
          <w:b/>
          <w:bCs/>
          <w:color w:val="C00000"/>
          <w:sz w:val="48"/>
          <w:szCs w:val="36"/>
          <w:rtl/>
          <w:lang w:bidi="ar-EG"/>
        </w:rPr>
      </w:pPr>
      <w:r w:rsidRPr="00F71C4D">
        <w:rPr>
          <w:rFonts w:ascii="Sakkal Majalla" w:eastAsia="Times New Roman" w:hAnsi="Sakkal Majalla"/>
          <w:b/>
          <w:bCs/>
          <w:color w:val="C00000"/>
          <w:sz w:val="48"/>
          <w:szCs w:val="36"/>
          <w:rtl/>
        </w:rPr>
        <w:t>مع أطيب التمنيات بالتوفيق والنجاح الدائم</w:t>
      </w:r>
      <w:r w:rsidRPr="00F71C4D">
        <w:rPr>
          <w:rFonts w:ascii="Sakkal Majalla" w:eastAsia="Times New Roman" w:hAnsi="Sakkal Majalla"/>
          <w:b/>
          <w:bCs/>
          <w:color w:val="C00000"/>
          <w:sz w:val="48"/>
          <w:szCs w:val="36"/>
          <w:lang w:bidi="ar-EG"/>
        </w:rPr>
        <w:t xml:space="preserve"> </w:t>
      </w:r>
      <w:r w:rsidRPr="00F71C4D">
        <w:rPr>
          <w:rFonts w:ascii="Segoe UI Emoji" w:eastAsia="Times New Roman" w:hAnsi="Segoe UI Emoji" w:cs="Segoe UI Emoji"/>
          <w:b/>
          <w:bCs/>
          <w:color w:val="C00000"/>
          <w:sz w:val="48"/>
          <w:szCs w:val="36"/>
          <w:lang w:bidi="ar-EG"/>
        </w:rPr>
        <w:t>🌟</w:t>
      </w:r>
    </w:p>
    <w:p w14:paraId="2C6368F0" w14:textId="77777777" w:rsidR="007B2AC8" w:rsidRDefault="007B2AC8" w:rsidP="00F01045">
      <w:pPr>
        <w:spacing w:after="200"/>
        <w:jc w:val="left"/>
        <w:rPr>
          <w:rFonts w:ascii="Calibri" w:eastAsia="Times New Roman" w:hAnsi="Calibri" w:cs="Calibri"/>
          <w:b/>
          <w:bCs/>
          <w:color w:val="auto"/>
          <w:sz w:val="144"/>
          <w:szCs w:val="54"/>
          <w:rtl/>
          <w:lang w:bidi="ar-EG"/>
        </w:rPr>
      </w:pPr>
    </w:p>
    <w:p w14:paraId="65C3680E" w14:textId="39D7F1C8" w:rsidR="00F01045" w:rsidRPr="00304449" w:rsidRDefault="00F01045" w:rsidP="00F01045">
      <w:pPr>
        <w:spacing w:after="200"/>
        <w:jc w:val="left"/>
        <w:rPr>
          <w:rFonts w:ascii="Calibri" w:eastAsia="Times New Roman" w:hAnsi="Calibri" w:cs="Calibri"/>
          <w:b/>
          <w:bCs/>
          <w:color w:val="auto"/>
          <w:sz w:val="144"/>
          <w:szCs w:val="54"/>
          <w:rtl/>
          <w:lang w:bidi="ar-EG"/>
        </w:rPr>
      </w:pPr>
      <w:r w:rsidRPr="00304449">
        <w:rPr>
          <w:noProof/>
        </w:rPr>
        <mc:AlternateContent>
          <mc:Choice Requires="wpg">
            <w:drawing>
              <wp:anchor distT="0" distB="0" distL="114300" distR="114300" simplePos="0" relativeHeight="252845056" behindDoc="1" locked="0" layoutInCell="1" allowOverlap="1" wp14:anchorId="1EFA422B" wp14:editId="0165D397">
                <wp:simplePos x="0" y="0"/>
                <wp:positionH relativeFrom="margin">
                  <wp:posOffset>-9525</wp:posOffset>
                </wp:positionH>
                <wp:positionV relativeFrom="paragraph">
                  <wp:posOffset>184785</wp:posOffset>
                </wp:positionV>
                <wp:extent cx="5039360" cy="871855"/>
                <wp:effectExtent l="0" t="0" r="8890" b="4445"/>
                <wp:wrapTight wrapText="bothSides">
                  <wp:wrapPolygon edited="0">
                    <wp:start x="18209" y="0"/>
                    <wp:lineTo x="18209" y="21238"/>
                    <wp:lineTo x="21556" y="21238"/>
                    <wp:lineTo x="21556" y="0"/>
                    <wp:lineTo x="18209" y="0"/>
                  </wp:wrapPolygon>
                </wp:wrapTight>
                <wp:docPr id="141" name="Group 45"/>
                <wp:cNvGraphicFramePr/>
                <a:graphic xmlns:a="http://schemas.openxmlformats.org/drawingml/2006/main">
                  <a:graphicData uri="http://schemas.microsoft.com/office/word/2010/wordprocessingGroup">
                    <wpg:wgp>
                      <wpg:cNvGrpSpPr/>
                      <wpg:grpSpPr>
                        <a:xfrm>
                          <a:off x="0" y="0"/>
                          <a:ext cx="5039360" cy="871855"/>
                          <a:chOff x="2028826" y="0"/>
                          <a:chExt cx="5039833" cy="871870"/>
                        </a:xfrm>
                      </wpg:grpSpPr>
                      <wps:wsp>
                        <wps:cNvPr id="150" name="TextBox 65"/>
                        <wps:cNvSpPr txBox="1"/>
                        <wps:spPr>
                          <a:xfrm>
                            <a:off x="2028826" y="100078"/>
                            <a:ext cx="4065017" cy="581035"/>
                          </a:xfrm>
                          <a:prstGeom prst="rect">
                            <a:avLst/>
                          </a:prstGeom>
                          <a:noFill/>
                        </wps:spPr>
                        <wps:txbx>
                          <w:txbxContent>
                            <w:p w14:paraId="12A01124" w14:textId="77777777" w:rsidR="003F4C37" w:rsidRPr="005F4260" w:rsidRDefault="003F4C37" w:rsidP="003F4C37">
                              <w:pPr>
                                <w:rPr>
                                  <w:rFonts w:ascii="Sakkal Majalla" w:eastAsia="Times New Roman" w:hAnsi="Sakkal Majalla"/>
                                  <w:b/>
                                  <w:bCs/>
                                  <w:color w:val="168489"/>
                                  <w:kern w:val="24"/>
                                  <w:sz w:val="48"/>
                                  <w:szCs w:val="48"/>
                                  <w:lang w:bidi="ar-SY"/>
                                </w:rPr>
                              </w:pPr>
                              <w:r w:rsidRPr="005F4260">
                                <w:rPr>
                                  <w:rFonts w:ascii="Sakkal Majalla" w:eastAsia="Times New Roman" w:hAnsi="Sakkal Majalla" w:hint="cs"/>
                                  <w:b/>
                                  <w:bCs/>
                                  <w:color w:val="168489"/>
                                  <w:kern w:val="24"/>
                                  <w:sz w:val="48"/>
                                  <w:szCs w:val="48"/>
                                  <w:rtl/>
                                  <w:lang w:bidi="ar-SY"/>
                                </w:rPr>
                                <w:t xml:space="preserve">ما هو تقييمك لهذا البرنامج التدريبي؟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2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anchor>
            </w:drawing>
          </mc:Choice>
          <mc:Fallback>
            <w:pict>
              <v:group w14:anchorId="1EFA422B" id="Group 45" o:spid="_x0000_s1342" style="position:absolute;left:0;text-align:left;margin-left:-.75pt;margin-top:14.55pt;width:396.8pt;height:68.65pt;z-index:-250471424;mso-position-horizontal-relative:margin"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">
                <v:shape id="TextBox 65" o:spid="_x0000_s1343" type="#_x0000_t202" style="position:absolute;left:20288;top:1000;width:40650;height:5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12A01124" w14:textId="77777777" w:rsidR="003F4C37" w:rsidRPr="005F4260" w:rsidRDefault="003F4C37" w:rsidP="003F4C37">
                        <w:pPr>
                          <w:rPr>
                            <w:rFonts w:ascii="Sakkal Majalla" w:eastAsia="Times New Roman" w:hAnsi="Sakkal Majalla"/>
                            <w:b/>
                            <w:bCs/>
                            <w:color w:val="168489"/>
                            <w:kern w:val="24"/>
                            <w:sz w:val="48"/>
                            <w:szCs w:val="48"/>
                            <w:lang w:bidi="ar-SY"/>
                          </w:rPr>
                        </w:pPr>
                        <w:r w:rsidRPr="005F4260">
                          <w:rPr>
                            <w:rFonts w:ascii="Sakkal Majalla" w:eastAsia="Times New Roman" w:hAnsi="Sakkal Majalla" w:hint="cs"/>
                            <w:b/>
                            <w:bCs/>
                            <w:color w:val="168489"/>
                            <w:kern w:val="24"/>
                            <w:sz w:val="48"/>
                            <w:szCs w:val="48"/>
                            <w:rtl/>
                            <w:lang w:bidi="ar-SY"/>
                          </w:rPr>
                          <w:t xml:space="preserve">ما هو تقييمك لهذا البرنامج التدريبي؟ </w:t>
                        </w:r>
                      </w:p>
                    </w:txbxContent>
                  </v:textbox>
                </v:shape>
                <v:shape id="Picture 151" o:spid="_x0000_s1344"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">
                  <v:imagedata r:id="rId30" o:title="Evaluation Icon Vector Art, Icons, and Graphics for Free Download" recolortarget="#494949 [1446]"/>
                </v:shape>
                <w10:wrap type="tight" anchorx="margin"/>
              </v:group>
            </w:pict>
          </mc:Fallback>
        </mc:AlternateContent>
      </w:r>
    </w:p>
    <w:p w14:paraId="147BBB87" w14:textId="0A2F3161" w:rsidR="00F01045" w:rsidRPr="00304449" w:rsidRDefault="00F01045" w:rsidP="00F01045">
      <w:pPr>
        <w:spacing w:after="200"/>
        <w:jc w:val="left"/>
        <w:rPr>
          <w:rFonts w:ascii="Calibri" w:eastAsia="Times New Roman" w:hAnsi="Calibri" w:cs="Calibri"/>
          <w:b/>
          <w:bCs/>
          <w:color w:val="auto"/>
          <w:sz w:val="144"/>
          <w:szCs w:val="54"/>
          <w:rtl/>
          <w:lang w:bidi="ar-EG"/>
        </w:rPr>
      </w:pPr>
    </w:p>
    <w:p w14:paraId="69D5E6BC" w14:textId="77777777" w:rsidR="00F01045" w:rsidRPr="00304449" w:rsidRDefault="00F01045" w:rsidP="00F01045">
      <w:pPr>
        <w:spacing w:after="200"/>
        <w:jc w:val="left"/>
        <w:rPr>
          <w:rFonts w:ascii="Calibri" w:eastAsia="Times New Roman" w:hAnsi="Calibri" w:cs="Calibri"/>
          <w:b/>
          <w:bCs/>
          <w:color w:val="auto"/>
          <w:sz w:val="144"/>
          <w:szCs w:val="54"/>
          <w:rtl/>
          <w:lang w:bidi="ar-EG"/>
        </w:rPr>
      </w:pPr>
    </w:p>
    <w:p w14:paraId="40AB3600" w14:textId="1C9C5B5C" w:rsidR="00F01045" w:rsidRPr="00304449" w:rsidRDefault="00F01045" w:rsidP="00F01045">
      <w:pPr>
        <w:spacing w:after="160" w:line="600" w:lineRule="auto"/>
        <w:jc w:val="center"/>
        <w:rPr>
          <w:rFonts w:ascii="Adobe Arabic" w:hAnsi="Adobe Arabic" w:cs="Adobe Arabic"/>
          <w:sz w:val="36"/>
          <w:szCs w:val="40"/>
          <w:lang w:bidi="ar-SY"/>
        </w:rPr>
      </w:pPr>
      <w:r w:rsidRPr="00304449">
        <w:rPr>
          <w:rFonts w:ascii="Adobe Arabic" w:hAnsi="Adobe Arabic" w:cs="Adobe Arabic"/>
          <w:sz w:val="36"/>
          <w:szCs w:val="40"/>
          <w:lang w:bidi="ar-SY"/>
        </w:rPr>
        <w:t>……………………………………………………………………………………………………………………………………………………………………………………………………………………………………………………………………………………………………………………………………………………………………………………………………………………………………………………………………………………………………………………………………………………………………</w:t>
      </w:r>
    </w:p>
    <w:p w14:paraId="246555AB" w14:textId="77777777" w:rsidR="00C15DC8" w:rsidRDefault="00C15DC8" w:rsidP="00CA6A69">
      <w:pPr>
        <w:bidi w:val="0"/>
        <w:spacing w:after="160" w:line="259" w:lineRule="auto"/>
        <w:jc w:val="center"/>
        <w:rPr>
          <w:rFonts w:ascii="Sakkal Majalla" w:hAnsi="Sakkal Majalla"/>
          <w:sz w:val="40"/>
          <w:szCs w:val="44"/>
          <w:rtl/>
          <w:lang w:bidi="ar-SY"/>
        </w:rPr>
      </w:pPr>
    </w:p>
    <w:p w14:paraId="5B6FD99A" w14:textId="77777777" w:rsidR="00C15DC8" w:rsidRDefault="00C15DC8" w:rsidP="00C15DC8">
      <w:pPr>
        <w:bidi w:val="0"/>
        <w:spacing w:after="160" w:line="259" w:lineRule="auto"/>
        <w:jc w:val="center"/>
        <w:rPr>
          <w:rFonts w:ascii="Sakkal Majalla" w:hAnsi="Sakkal Majalla"/>
          <w:sz w:val="40"/>
          <w:szCs w:val="44"/>
          <w:lang w:bidi="ar-SY"/>
        </w:rPr>
      </w:pPr>
    </w:p>
    <w:p w14:paraId="717028EB" w14:textId="77777777" w:rsidR="000A5A4B" w:rsidRDefault="000A5A4B" w:rsidP="000A5A4B">
      <w:pPr>
        <w:bidi w:val="0"/>
        <w:spacing w:after="160" w:line="259" w:lineRule="auto"/>
        <w:jc w:val="center"/>
        <w:rPr>
          <w:rFonts w:ascii="Sakkal Majalla" w:hAnsi="Sakkal Majalla"/>
          <w:sz w:val="40"/>
          <w:szCs w:val="44"/>
          <w:lang w:bidi="ar-SY"/>
        </w:rPr>
      </w:pPr>
    </w:p>
    <w:p w14:paraId="57743E16" w14:textId="77777777" w:rsidR="000A5A4B" w:rsidRDefault="000A5A4B" w:rsidP="000A5A4B">
      <w:pPr>
        <w:bidi w:val="0"/>
        <w:spacing w:after="160" w:line="259" w:lineRule="auto"/>
        <w:jc w:val="center"/>
        <w:rPr>
          <w:rFonts w:ascii="Sakkal Majalla" w:hAnsi="Sakkal Majalla"/>
          <w:sz w:val="40"/>
          <w:szCs w:val="44"/>
          <w:rtl/>
          <w:lang w:bidi="ar-SY"/>
        </w:rPr>
      </w:pPr>
    </w:p>
    <w:p w14:paraId="3B862401" w14:textId="7861CFDA" w:rsidR="00CA6A69" w:rsidRPr="00CA6A69" w:rsidRDefault="00CA6A69" w:rsidP="00C15DC8">
      <w:pPr>
        <w:bidi w:val="0"/>
        <w:spacing w:after="160" w:line="259" w:lineRule="auto"/>
        <w:jc w:val="center"/>
        <w:rPr>
          <w:rFonts w:ascii="Sakkal Majalla" w:hAnsi="Sakkal Majalla"/>
          <w:sz w:val="40"/>
          <w:szCs w:val="44"/>
          <w:rtl/>
          <w:lang w:bidi="ar-SY"/>
        </w:rPr>
      </w:pPr>
      <w:r>
        <w:rPr>
          <w:noProof/>
        </w:rPr>
        <mc:AlternateContent>
          <mc:Choice Requires="wps">
            <w:drawing>
              <wp:anchor distT="0" distB="0" distL="114300" distR="114300" simplePos="0" relativeHeight="252959744" behindDoc="0" locked="0" layoutInCell="1" allowOverlap="1" wp14:anchorId="7B36DC9E" wp14:editId="04362228">
                <wp:simplePos x="0" y="0"/>
                <wp:positionH relativeFrom="margin">
                  <wp:posOffset>1924345</wp:posOffset>
                </wp:positionH>
                <wp:positionV relativeFrom="paragraph">
                  <wp:posOffset>10027</wp:posOffset>
                </wp:positionV>
                <wp:extent cx="2009553" cy="1041991"/>
                <wp:effectExtent l="0" t="0" r="0" b="0"/>
                <wp:wrapNone/>
                <wp:docPr id="1488902886" name="TextBox 7"/>
                <wp:cNvGraphicFramePr/>
                <a:graphic xmlns:a="http://schemas.openxmlformats.org/drawingml/2006/main">
                  <a:graphicData uri="http://schemas.microsoft.com/office/word/2010/wordprocessingShape">
                    <wps:wsp>
                      <wps:cNvSpPr txBox="1"/>
                      <wps:spPr>
                        <a:xfrm>
                          <a:off x="0" y="0"/>
                          <a:ext cx="2009553" cy="1041991"/>
                        </a:xfrm>
                        <a:prstGeom prst="rect">
                          <a:avLst/>
                        </a:prstGeom>
                        <a:noFill/>
                      </wps:spPr>
                      <wps:txbx>
                        <w:txbxContent>
                          <w:p w14:paraId="60B69ADE" w14:textId="77777777" w:rsidR="00CA6A69" w:rsidRPr="00C15DC8" w:rsidRDefault="00CA6A69" w:rsidP="00CA6A69">
                            <w:pPr>
                              <w:jc w:val="left"/>
                              <w:rPr>
                                <w:rFonts w:ascii="Sakkal Majalla" w:hAnsi="Sakkal Majalla"/>
                                <w:b/>
                                <w:bCs/>
                                <w:color w:val="008080"/>
                                <w:kern w:val="24"/>
                                <w:sz w:val="96"/>
                                <w:szCs w:val="96"/>
                                <w:lang w:bidi="ar-SY"/>
                              </w:rPr>
                            </w:pPr>
                            <w:r w:rsidRPr="00C15DC8">
                              <w:rPr>
                                <w:rFonts w:ascii="Sakkal Majalla" w:hAnsi="Sakkal Majalla" w:hint="cs"/>
                                <w:b/>
                                <w:bCs/>
                                <w:color w:val="008080"/>
                                <w:kern w:val="24"/>
                                <w:sz w:val="96"/>
                                <w:szCs w:val="96"/>
                                <w:rtl/>
                                <w:lang w:bidi="ar-SY"/>
                              </w:rPr>
                              <w:t>المراجع</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B36DC9E" id="TextBox 7" o:spid="_x0000_s1345" type="#_x0000_t202" style="position:absolute;left:0;text-align:left;margin-left:151.5pt;margin-top:.8pt;width:158.25pt;height:82.05pt;z-index:25295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" filled="f" stroked="f">
                <v:textbox>
                  <w:txbxContent>
                    <w:p w14:paraId="60B69ADE" w14:textId="77777777" w:rsidR="00CA6A69" w:rsidRPr="00C15DC8" w:rsidRDefault="00CA6A69" w:rsidP="00CA6A69">
                      <w:pPr>
                        <w:jc w:val="left"/>
                        <w:rPr>
                          <w:rFonts w:ascii="Sakkal Majalla" w:hAnsi="Sakkal Majalla"/>
                          <w:b/>
                          <w:bCs/>
                          <w:color w:val="008080"/>
                          <w:kern w:val="24"/>
                          <w:sz w:val="96"/>
                          <w:szCs w:val="96"/>
                          <w:lang w:bidi="ar-SY"/>
                        </w:rPr>
                      </w:pPr>
                      <w:r w:rsidRPr="00C15DC8">
                        <w:rPr>
                          <w:rFonts w:ascii="Sakkal Majalla" w:hAnsi="Sakkal Majalla" w:hint="cs"/>
                          <w:b/>
                          <w:bCs/>
                          <w:color w:val="008080"/>
                          <w:kern w:val="24"/>
                          <w:sz w:val="96"/>
                          <w:szCs w:val="96"/>
                          <w:rtl/>
                          <w:lang w:bidi="ar-SY"/>
                        </w:rPr>
                        <w:t>المراجع</w:t>
                      </w:r>
                    </w:p>
                  </w:txbxContent>
                </v:textbox>
                <w10:wrap anchorx="margin"/>
              </v:shape>
            </w:pict>
          </mc:Fallback>
        </mc:AlternateContent>
      </w:r>
    </w:p>
    <w:p w14:paraId="1EBF2DB0" w14:textId="77777777" w:rsidR="00BB0012" w:rsidRPr="000A5A4B" w:rsidRDefault="00BB0012" w:rsidP="00CA6A69">
      <w:pPr>
        <w:spacing w:after="160" w:line="259" w:lineRule="auto"/>
        <w:ind w:left="360"/>
        <w:contextualSpacing/>
        <w:jc w:val="left"/>
        <w:rPr>
          <w:rFonts w:ascii="Sakkal Majalla" w:hAnsi="Sakkal Majalla"/>
          <w:sz w:val="44"/>
          <w:szCs w:val="44"/>
          <w:rtl/>
        </w:rPr>
      </w:pPr>
    </w:p>
    <w:p w14:paraId="56D26BA6" w14:textId="60E131B5" w:rsidR="000A5A4B" w:rsidRPr="000A5A4B" w:rsidRDefault="000A5A4B">
      <w:pPr>
        <w:pStyle w:val="a5"/>
        <w:numPr>
          <w:ilvl w:val="1"/>
          <w:numId w:val="175"/>
        </w:numPr>
        <w:spacing w:line="240" w:lineRule="auto"/>
        <w:rPr>
          <w:rFonts w:ascii="Sakkal Majalla" w:hAnsi="Sakkal Majalla" w:cs="Sakkal Majalla"/>
          <w:b/>
          <w:bCs/>
          <w:sz w:val="36"/>
          <w:szCs w:val="36"/>
        </w:rPr>
      </w:pPr>
      <w:r w:rsidRPr="000A5A4B">
        <w:rPr>
          <w:rFonts w:ascii="Sakkal Majalla" w:hAnsi="Sakkal Majalla" w:cs="Sakkal Majalla" w:hint="cs"/>
          <w:b/>
          <w:bCs/>
          <w:sz w:val="36"/>
          <w:szCs w:val="36"/>
          <w:rtl/>
        </w:rPr>
        <w:t>الخضيري، محسن أحمد. (2019). مهارات الاتصال الفعال والتعامل مع الآخرين. القاهرة، مصر: مجموعة النيل العربية.</w:t>
      </w:r>
    </w:p>
    <w:p w14:paraId="69FF98F7" w14:textId="3A3CC5FF" w:rsidR="000A5A4B" w:rsidRPr="000A5A4B" w:rsidRDefault="000A5A4B">
      <w:pPr>
        <w:pStyle w:val="a5"/>
        <w:numPr>
          <w:ilvl w:val="1"/>
          <w:numId w:val="175"/>
        </w:numPr>
        <w:spacing w:line="240" w:lineRule="auto"/>
        <w:rPr>
          <w:rFonts w:ascii="Sakkal Majalla" w:hAnsi="Sakkal Majalla" w:cs="Sakkal Majalla"/>
          <w:b/>
          <w:bCs/>
          <w:sz w:val="36"/>
          <w:szCs w:val="36"/>
        </w:rPr>
      </w:pPr>
      <w:r w:rsidRPr="000A5A4B">
        <w:rPr>
          <w:rFonts w:ascii="Sakkal Majalla" w:hAnsi="Sakkal Majalla" w:cs="Sakkal Majalla" w:hint="cs"/>
          <w:b/>
          <w:bCs/>
          <w:sz w:val="36"/>
          <w:szCs w:val="36"/>
          <w:rtl/>
        </w:rPr>
        <w:t>الحريري، رافدة عمر. (2020). مهارات الاتصال في المؤسسات التربوية والإدارية. عمّان، الأردن: دار الثقافة للنشر والتوزيع.</w:t>
      </w:r>
    </w:p>
    <w:p w14:paraId="3BDF8694" w14:textId="488487ED" w:rsidR="000A5A4B" w:rsidRPr="000A5A4B" w:rsidRDefault="000A5A4B">
      <w:pPr>
        <w:pStyle w:val="a5"/>
        <w:numPr>
          <w:ilvl w:val="1"/>
          <w:numId w:val="175"/>
        </w:numPr>
        <w:spacing w:line="240" w:lineRule="auto"/>
        <w:rPr>
          <w:rFonts w:ascii="Sakkal Majalla" w:hAnsi="Sakkal Majalla" w:cs="Sakkal Majalla"/>
          <w:b/>
          <w:bCs/>
          <w:sz w:val="36"/>
          <w:szCs w:val="36"/>
        </w:rPr>
      </w:pPr>
      <w:r w:rsidRPr="000A5A4B">
        <w:rPr>
          <w:rFonts w:ascii="Sakkal Majalla" w:hAnsi="Sakkal Majalla" w:cs="Sakkal Majalla" w:hint="cs"/>
          <w:b/>
          <w:bCs/>
          <w:sz w:val="36"/>
          <w:szCs w:val="36"/>
          <w:rtl/>
        </w:rPr>
        <w:lastRenderedPageBreak/>
        <w:t>الهواري، سيد. (2018). الإدارة: الأصول والأسس العلمية. القاهرة، مصر: مكتبة عين شمس.</w:t>
      </w:r>
    </w:p>
    <w:p w14:paraId="05585B85" w14:textId="29695AF3" w:rsidR="000A5A4B" w:rsidRPr="000A5A4B" w:rsidRDefault="000A5A4B">
      <w:pPr>
        <w:pStyle w:val="a5"/>
        <w:numPr>
          <w:ilvl w:val="1"/>
          <w:numId w:val="175"/>
        </w:numPr>
        <w:spacing w:line="240" w:lineRule="auto"/>
        <w:rPr>
          <w:rFonts w:ascii="Sakkal Majalla" w:hAnsi="Sakkal Majalla" w:cs="Sakkal Majalla"/>
          <w:b/>
          <w:bCs/>
          <w:sz w:val="36"/>
          <w:szCs w:val="36"/>
        </w:rPr>
      </w:pPr>
      <w:r w:rsidRPr="000A5A4B">
        <w:rPr>
          <w:rFonts w:ascii="Sakkal Majalla" w:hAnsi="Sakkal Majalla" w:cs="Sakkal Majalla" w:hint="cs"/>
          <w:b/>
          <w:bCs/>
          <w:sz w:val="36"/>
          <w:szCs w:val="36"/>
          <w:rtl/>
        </w:rPr>
        <w:t>عبد الباقي، صلاح الدين محمد. (2019). السلوك التنظيمي: مدخل تطبيقي معاصر. الإسكندرية، مصر: الدار الجامعية.</w:t>
      </w:r>
    </w:p>
    <w:p w14:paraId="21C4BE8C" w14:textId="49D2DDD7" w:rsidR="000A5A4B" w:rsidRPr="000A5A4B" w:rsidRDefault="000A5A4B">
      <w:pPr>
        <w:pStyle w:val="a5"/>
        <w:numPr>
          <w:ilvl w:val="1"/>
          <w:numId w:val="175"/>
        </w:numPr>
        <w:spacing w:line="240" w:lineRule="auto"/>
        <w:rPr>
          <w:rFonts w:ascii="Sakkal Majalla" w:hAnsi="Sakkal Majalla" w:cs="Sakkal Majalla"/>
          <w:b/>
          <w:bCs/>
          <w:sz w:val="36"/>
          <w:szCs w:val="36"/>
        </w:rPr>
      </w:pPr>
      <w:r w:rsidRPr="000A5A4B">
        <w:rPr>
          <w:rFonts w:ascii="Sakkal Majalla" w:hAnsi="Sakkal Majalla" w:cs="Sakkal Majalla" w:hint="cs"/>
          <w:b/>
          <w:bCs/>
          <w:sz w:val="36"/>
          <w:szCs w:val="36"/>
          <w:rtl/>
        </w:rPr>
        <w:t>العلاق، بشير عباس. (2021). الاتصال في المنظمات العامة والأعمال. عمّان، الأردن: دار اليازوري العلمية للنشر والتوزيع.</w:t>
      </w:r>
    </w:p>
    <w:p w14:paraId="7F8F4EE1" w14:textId="39955879" w:rsidR="000A5A4B" w:rsidRPr="000A5A4B" w:rsidRDefault="000A5A4B">
      <w:pPr>
        <w:pStyle w:val="a5"/>
        <w:numPr>
          <w:ilvl w:val="1"/>
          <w:numId w:val="175"/>
        </w:numPr>
        <w:spacing w:line="240" w:lineRule="auto"/>
        <w:rPr>
          <w:rFonts w:ascii="Sakkal Majalla" w:hAnsi="Sakkal Majalla" w:cs="Sakkal Majalla"/>
          <w:b/>
          <w:bCs/>
          <w:sz w:val="36"/>
          <w:szCs w:val="36"/>
        </w:rPr>
      </w:pPr>
      <w:r w:rsidRPr="000A5A4B">
        <w:rPr>
          <w:rFonts w:ascii="Sakkal Majalla" w:hAnsi="Sakkal Majalla" w:cs="Sakkal Majalla" w:hint="cs"/>
          <w:b/>
          <w:bCs/>
          <w:sz w:val="36"/>
          <w:szCs w:val="36"/>
          <w:rtl/>
        </w:rPr>
        <w:t>العلاق، بشير عباس. (2020). مهارات الاتصال الإداري. عمّان، الأردن: دار اليازوري العلمية للنشر والتوزيع.</w:t>
      </w:r>
    </w:p>
    <w:p w14:paraId="10DDC355" w14:textId="316FEBDB" w:rsidR="000A5A4B" w:rsidRPr="000A5A4B" w:rsidRDefault="000A5A4B">
      <w:pPr>
        <w:pStyle w:val="a5"/>
        <w:numPr>
          <w:ilvl w:val="1"/>
          <w:numId w:val="175"/>
        </w:numPr>
        <w:spacing w:line="240" w:lineRule="auto"/>
        <w:rPr>
          <w:rFonts w:ascii="Sakkal Majalla" w:hAnsi="Sakkal Majalla" w:cs="Sakkal Majalla"/>
          <w:b/>
          <w:bCs/>
          <w:sz w:val="36"/>
          <w:szCs w:val="36"/>
        </w:rPr>
      </w:pPr>
      <w:r w:rsidRPr="000A5A4B">
        <w:rPr>
          <w:rFonts w:ascii="Sakkal Majalla" w:hAnsi="Sakkal Majalla" w:cs="Sakkal Majalla" w:hint="cs"/>
          <w:b/>
          <w:bCs/>
          <w:sz w:val="36"/>
          <w:szCs w:val="36"/>
          <w:rtl/>
        </w:rPr>
        <w:t>الطائي، حميد عبد النبي، والعلاق، بشير عباس. (2018). أساسيات الاتصال ونماذجه وتطبيقاته. عمّان، الأردن: دار اليازوري العلمية للنشر والتوزيع.</w:t>
      </w:r>
    </w:p>
    <w:p w14:paraId="2EFBD4FF" w14:textId="2DB7F87E" w:rsidR="000A5A4B" w:rsidRPr="000A5A4B" w:rsidRDefault="000A5A4B">
      <w:pPr>
        <w:pStyle w:val="a5"/>
        <w:numPr>
          <w:ilvl w:val="1"/>
          <w:numId w:val="175"/>
        </w:numPr>
        <w:spacing w:line="240" w:lineRule="auto"/>
        <w:rPr>
          <w:rFonts w:ascii="Sakkal Majalla" w:hAnsi="Sakkal Majalla" w:cs="Sakkal Majalla"/>
          <w:b/>
          <w:bCs/>
          <w:sz w:val="36"/>
          <w:szCs w:val="36"/>
        </w:rPr>
      </w:pPr>
      <w:r w:rsidRPr="000A5A4B">
        <w:rPr>
          <w:rFonts w:ascii="Sakkal Majalla" w:hAnsi="Sakkal Majalla" w:cs="Sakkal Majalla" w:hint="cs"/>
          <w:b/>
          <w:bCs/>
          <w:sz w:val="36"/>
          <w:szCs w:val="36"/>
          <w:rtl/>
        </w:rPr>
        <w:t>ماهر، أحمد. (2019). السلوك التنظيمي: مدخل بناء المهارات. الإسكندرية، مصر: الدار الجامعية.</w:t>
      </w:r>
    </w:p>
    <w:p w14:paraId="0CB3B936" w14:textId="05C4BBA4" w:rsidR="000A5A4B" w:rsidRPr="000A5A4B" w:rsidRDefault="000A5A4B">
      <w:pPr>
        <w:pStyle w:val="a5"/>
        <w:numPr>
          <w:ilvl w:val="1"/>
          <w:numId w:val="175"/>
        </w:numPr>
        <w:spacing w:line="240" w:lineRule="auto"/>
        <w:rPr>
          <w:rFonts w:ascii="Sakkal Majalla" w:hAnsi="Sakkal Majalla" w:cs="Sakkal Majalla"/>
          <w:b/>
          <w:bCs/>
          <w:sz w:val="36"/>
          <w:szCs w:val="36"/>
        </w:rPr>
      </w:pPr>
      <w:r w:rsidRPr="000A5A4B">
        <w:rPr>
          <w:rFonts w:ascii="Sakkal Majalla" w:hAnsi="Sakkal Majalla" w:cs="Sakkal Majalla" w:hint="cs"/>
          <w:b/>
          <w:bCs/>
          <w:sz w:val="36"/>
          <w:szCs w:val="36"/>
          <w:rtl/>
        </w:rPr>
        <w:t>المغربي، عبد الحميد عبد الفتاح. (2018). المهارات السلوكية والتنظيمية في بيئة العمل. القاهرة، مصر: المكتبة الأكاديمية.</w:t>
      </w:r>
    </w:p>
    <w:p w14:paraId="3785897C" w14:textId="19A949F8" w:rsidR="000A5A4B" w:rsidRPr="000A5A4B" w:rsidRDefault="000A5A4B">
      <w:pPr>
        <w:pStyle w:val="a5"/>
        <w:numPr>
          <w:ilvl w:val="1"/>
          <w:numId w:val="175"/>
        </w:numPr>
        <w:spacing w:line="240" w:lineRule="auto"/>
        <w:rPr>
          <w:rFonts w:ascii="Sakkal Majalla" w:hAnsi="Sakkal Majalla" w:cs="Sakkal Majalla"/>
          <w:b/>
          <w:bCs/>
          <w:sz w:val="36"/>
          <w:szCs w:val="36"/>
          <w:rtl/>
        </w:rPr>
      </w:pPr>
      <w:r w:rsidRPr="000A5A4B">
        <w:rPr>
          <w:rFonts w:ascii="Sakkal Majalla" w:hAnsi="Sakkal Majalla" w:cs="Sakkal Majalla" w:hint="cs"/>
          <w:b/>
          <w:bCs/>
          <w:sz w:val="36"/>
          <w:szCs w:val="36"/>
          <w:rtl/>
        </w:rPr>
        <w:t>القرني، سعيد بن علي. (2021). فن التواصل الفعال في بيئة العمل. الرياض، المملكة العربية السعودية: مكتبة الملك فهد الوطنية.</w:t>
      </w:r>
    </w:p>
    <w:p w14:paraId="32BA7F92" w14:textId="63A023CA" w:rsidR="000A5A4B" w:rsidRPr="000A5A4B" w:rsidRDefault="000A5A4B">
      <w:pPr>
        <w:pStyle w:val="a5"/>
        <w:numPr>
          <w:ilvl w:val="1"/>
          <w:numId w:val="175"/>
        </w:numPr>
        <w:spacing w:line="240" w:lineRule="auto"/>
        <w:rPr>
          <w:rFonts w:ascii="Sakkal Majalla" w:hAnsi="Sakkal Majalla" w:cs="Sakkal Majalla"/>
          <w:b/>
          <w:bCs/>
          <w:sz w:val="36"/>
          <w:szCs w:val="36"/>
          <w:rtl/>
        </w:rPr>
      </w:pPr>
      <w:r w:rsidRPr="000A5A4B">
        <w:rPr>
          <w:rFonts w:ascii="Sakkal Majalla" w:hAnsi="Sakkal Majalla" w:cs="Sakkal Majalla" w:hint="cs"/>
          <w:b/>
          <w:bCs/>
          <w:sz w:val="36"/>
          <w:szCs w:val="36"/>
          <w:rtl/>
        </w:rPr>
        <w:t>السرحان، خالد محمد. (2020). مهارات التواصل الإداري والقيادي. عمّان، الأردن: دار الحامد للنشر والتوزيع.</w:t>
      </w:r>
    </w:p>
    <w:p w14:paraId="10D89840" w14:textId="37BCCBBF" w:rsidR="00CF2684" w:rsidRPr="000A5A4B" w:rsidRDefault="000A5A4B">
      <w:pPr>
        <w:pStyle w:val="a5"/>
        <w:numPr>
          <w:ilvl w:val="1"/>
          <w:numId w:val="175"/>
        </w:numPr>
        <w:spacing w:line="240" w:lineRule="auto"/>
        <w:rPr>
          <w:rFonts w:ascii="Sakkal Majalla" w:hAnsi="Sakkal Majalla" w:cs="Sakkal Majalla"/>
          <w:b/>
          <w:bCs/>
          <w:sz w:val="36"/>
          <w:szCs w:val="36"/>
        </w:rPr>
      </w:pPr>
      <w:r w:rsidRPr="000A5A4B">
        <w:rPr>
          <w:rFonts w:ascii="Sakkal Majalla" w:hAnsi="Sakkal Majalla" w:cs="Sakkal Majalla" w:hint="cs"/>
          <w:b/>
          <w:bCs/>
          <w:sz w:val="36"/>
          <w:szCs w:val="36"/>
          <w:rtl/>
        </w:rPr>
        <w:t>حريم، حسين. (2021). السلوك التنظيمي وسلوك الأفراد والجماعات في منظمات الأعمال. عمّان، الأردن: دار الحامد للنشر والتوزيع.</w:t>
      </w:r>
    </w:p>
    <w:sectPr w:rsidR="00CF2684" w:rsidRPr="000A5A4B" w:rsidSect="00047563">
      <w:headerReference w:type="first" r:id="rId31"/>
      <w:footerReference w:type="first" r:id="rId32"/>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8119C5" w14:textId="77777777" w:rsidR="005D5316" w:rsidRDefault="005D5316" w:rsidP="00F53D08">
      <w:pPr>
        <w:spacing w:line="240" w:lineRule="auto"/>
      </w:pPr>
      <w:r>
        <w:separator/>
      </w:r>
    </w:p>
  </w:endnote>
  <w:endnote w:type="continuationSeparator" w:id="0">
    <w:p w14:paraId="39ECB524" w14:textId="77777777" w:rsidR="005D5316" w:rsidRDefault="005D5316"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ina sans SemiBold">
    <w:panose1 w:val="00000000000000000000"/>
    <w:charset w:val="B2"/>
    <w:family w:val="modern"/>
    <w:notTrueType/>
    <w:pitch w:val="variable"/>
    <w:sig w:usb0="00002001" w:usb1="00000000" w:usb2="00000008" w:usb3="00000000" w:csb0="00000040" w:csb1="00000000"/>
  </w:font>
  <w:font w:name="VIP Hakm Bold">
    <w:altName w:val="Arial"/>
    <w:charset w:val="00"/>
    <w:family w:val="auto"/>
    <w:pitch w:val="variable"/>
    <w:sig w:usb0="800020A3" w:usb1="8000004A" w:usb2="00000008" w:usb3="00000000" w:csb0="00000041" w:csb1="00000000"/>
  </w:font>
  <w:font w:name="PT Bold Heading">
    <w:altName w:val="Arial"/>
    <w:panose1 w:val="02010400000000000000"/>
    <w:charset w:val="B2"/>
    <w:family w:val="auto"/>
    <w:pitch w:val="variable"/>
    <w:sig w:usb0="00002001" w:usb1="80000000" w:usb2="00000008" w:usb3="00000000" w:csb0="00000040" w:csb1="00000000"/>
  </w:font>
  <w:font w:name="Dubai">
    <w:panose1 w:val="020B0503030403030204"/>
    <w:charset w:val="00"/>
    <w:family w:val="swiss"/>
    <w:pitch w:val="variable"/>
    <w:sig w:usb0="80002067" w:usb1="80000000" w:usb2="00000008" w:usb3="00000000" w:csb0="00000041"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F4A3ED" w14:textId="77777777" w:rsidR="0063387E" w:rsidRDefault="0063387E">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75133F" w14:textId="79273C12" w:rsidR="002F433D" w:rsidRPr="00E42DAD" w:rsidRDefault="0063387E" w:rsidP="00E42DAD">
    <w:pPr>
      <w:pStyle w:val="a4"/>
      <w:bidi w:val="0"/>
      <w:spacing w:after="240"/>
      <w:rPr>
        <w:rFonts w:ascii="Adobe Arabic" w:hAnsi="Adobe Arabic" w:cs="Adobe Arabic"/>
        <w:color w:val="168489"/>
        <w:sz w:val="44"/>
        <w:szCs w:val="44"/>
      </w:rPr>
    </w:pPr>
    <w:r>
      <w:rPr>
        <w:noProof/>
      </w:rPr>
      <mc:AlternateContent>
        <mc:Choice Requires="wps">
          <w:drawing>
            <wp:anchor distT="0" distB="0" distL="114300" distR="114300" simplePos="0" relativeHeight="251871231" behindDoc="0" locked="0" layoutInCell="1" allowOverlap="1" wp14:anchorId="4AC1848F" wp14:editId="5A237457">
              <wp:simplePos x="0" y="0"/>
              <wp:positionH relativeFrom="column">
                <wp:posOffset>-781050</wp:posOffset>
              </wp:positionH>
              <wp:positionV relativeFrom="page">
                <wp:posOffset>10465435</wp:posOffset>
              </wp:positionV>
              <wp:extent cx="1377950" cy="282575"/>
              <wp:effectExtent l="0" t="0" r="0" b="3175"/>
              <wp:wrapNone/>
              <wp:docPr id="2" name="مستطيل 2"/>
              <wp:cNvGraphicFramePr/>
              <a:graphic xmlns:a="http://schemas.openxmlformats.org/drawingml/2006/main">
                <a:graphicData uri="http://schemas.microsoft.com/office/word/2010/wordprocessingShape">
                  <wps:wsp>
                    <wps:cNvSpPr/>
                    <wps:spPr>
                      <a:xfrm>
                        <a:off x="0" y="0"/>
                        <a:ext cx="13779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532B729" w14:textId="77777777" w:rsidR="0063387E" w:rsidRPr="007C020A" w:rsidRDefault="0063387E" w:rsidP="0063387E">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C1848F" id="مستطيل 2" o:spid="_x0000_s1349" style="position:absolute;left:0;text-align:left;margin-left:-61.5pt;margin-top:824.05pt;width:108.5pt;height:22.25pt;z-index:25187123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" filled="f" stroked="f" strokeweight="1pt">
              <v:textbox>
                <w:txbxContent>
                  <w:p w14:paraId="1532B729" w14:textId="77777777" w:rsidR="0063387E" w:rsidRPr="007C020A" w:rsidRDefault="0063387E" w:rsidP="0063387E">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Pr>
        <w:rFonts w:cs="Times New Roman"/>
        <w:noProof/>
        <w:sz w:val="24"/>
        <w:szCs w:val="24"/>
      </w:rPr>
      <mc:AlternateContent>
        <mc:Choice Requires="wps">
          <w:drawing>
            <wp:anchor distT="0" distB="0" distL="114300" distR="114300" simplePos="0" relativeHeight="251870207" behindDoc="0" locked="0" layoutInCell="1" allowOverlap="1" wp14:anchorId="38AA8030" wp14:editId="1A263B38">
              <wp:simplePos x="0" y="0"/>
              <wp:positionH relativeFrom="column">
                <wp:posOffset>1599565</wp:posOffset>
              </wp:positionH>
              <wp:positionV relativeFrom="paragraph">
                <wp:posOffset>456565</wp:posOffset>
              </wp:positionV>
              <wp:extent cx="1590675"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906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845197" w14:textId="77777777" w:rsidR="0063387E" w:rsidRPr="00731AD0" w:rsidRDefault="0063387E" w:rsidP="0063387E">
                          <w:pPr>
                            <w:spacing w:line="240" w:lineRule="auto"/>
                            <w:jc w:val="center"/>
                            <w:rPr>
                              <w:rFonts w:ascii="Sakkal Majalla" w:hAnsi="Sakkal Majalla"/>
                              <w:b/>
                              <w:bCs/>
                              <w:color w:val="A8D08D" w:themeColor="accent6" w:themeTint="99"/>
                              <w:sz w:val="22"/>
                              <w:szCs w:val="24"/>
                              <w:lang w:bidi="ar-JO"/>
                            </w:rPr>
                          </w:pPr>
                          <w:r w:rsidRPr="00731AD0">
                            <w:rPr>
                              <w:rFonts w:ascii="Sakkal Majalla" w:hAnsi="Sakkal Majalla"/>
                              <w:b/>
                              <w:bCs/>
                              <w:color w:val="A8D08D" w:themeColor="accent6" w:themeTint="99"/>
                              <w:sz w:val="22"/>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38AA8030" id="_x0000_t202" coordsize="21600,21600" o:spt="202" path="m,l,21600r21600,l21600,xe">
              <v:stroke joinstyle="miter"/>
              <v:path gradientshapeok="t" o:connecttype="rect"/>
            </v:shapetype>
            <v:shape id="مربع نص 3" o:spid="_x0000_s1350" type="#_x0000_t202" style="position:absolute;left:0;text-align:left;margin-left:125.95pt;margin-top:35.95pt;width:125.25pt;height:24pt;z-index:2518702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" filled="f" stroked="f" strokeweight=".5pt">
              <v:textbox>
                <w:txbxContent>
                  <w:p w14:paraId="57845197" w14:textId="77777777" w:rsidR="0063387E" w:rsidRPr="00731AD0" w:rsidRDefault="0063387E" w:rsidP="0063387E">
                    <w:pPr>
                      <w:spacing w:line="240" w:lineRule="auto"/>
                      <w:jc w:val="center"/>
                      <w:rPr>
                        <w:rFonts w:ascii="Sakkal Majalla" w:hAnsi="Sakkal Majalla"/>
                        <w:b/>
                        <w:bCs/>
                        <w:color w:val="A8D08D" w:themeColor="accent6" w:themeTint="99"/>
                        <w:sz w:val="22"/>
                        <w:szCs w:val="24"/>
                        <w:lang w:bidi="ar-JO"/>
                      </w:rPr>
                    </w:pPr>
                    <w:r w:rsidRPr="00731AD0">
                      <w:rPr>
                        <w:rFonts w:ascii="Sakkal Majalla" w:hAnsi="Sakkal Majalla"/>
                        <w:b/>
                        <w:bCs/>
                        <w:color w:val="A8D08D" w:themeColor="accent6" w:themeTint="99"/>
                        <w:sz w:val="22"/>
                        <w:szCs w:val="24"/>
                        <w:rtl/>
                        <w:lang w:bidi="ar-JO"/>
                      </w:rPr>
                      <w:t>مركز أبحاث الدولية للتدريب</w:t>
                    </w:r>
                  </w:p>
                </w:txbxContent>
              </v:textbox>
            </v:shape>
          </w:pict>
        </mc:Fallback>
      </mc:AlternateContent>
    </w:r>
    <w:r w:rsidR="002F433D" w:rsidRPr="00E42DAD">
      <w:rPr>
        <w:noProof/>
        <w:sz w:val="40"/>
        <w:szCs w:val="40"/>
      </w:rPr>
      <mc:AlternateContent>
        <mc:Choice Requires="wpg">
          <w:drawing>
            <wp:anchor distT="0" distB="0" distL="114300" distR="114300" simplePos="0" relativeHeight="251866111" behindDoc="0" locked="0" layoutInCell="1" allowOverlap="1" wp14:anchorId="20621E4E" wp14:editId="5C53BAA4">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w="12700" cap="flat" cmpd="sng" algn="ctr">
                          <a:solidFill>
                            <a:srgbClr val="168489"/>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w="12700" cap="flat" cmpd="sng" algn="ctr">
                          <a:solidFill>
                            <a:srgbClr val="168489"/>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777DE06C" id="Group 39" o:spid="_x0000_s1026" style="position:absolute;margin-left:0;margin-top:-274.25pt;width:326.5pt;height:328pt;z-index:25186611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2F433D" w:rsidRPr="00E42DAD">
          <w:rPr>
            <w:rFonts w:ascii="Adobe Arabic" w:hAnsi="Adobe Arabic" w:cs="Adobe Arabic"/>
            <w:color w:val="168489"/>
            <w:sz w:val="44"/>
            <w:szCs w:val="44"/>
          </w:rPr>
          <w:fldChar w:fldCharType="begin"/>
        </w:r>
        <w:r w:rsidR="002F433D" w:rsidRPr="00E42DAD">
          <w:rPr>
            <w:rFonts w:ascii="Adobe Arabic" w:hAnsi="Adobe Arabic" w:cs="Adobe Arabic"/>
            <w:color w:val="168489"/>
            <w:sz w:val="44"/>
            <w:szCs w:val="44"/>
          </w:rPr>
          <w:instrText>PAGE   \* MERGEFORMAT</w:instrText>
        </w:r>
        <w:r w:rsidR="002F433D" w:rsidRPr="00E42DAD">
          <w:rPr>
            <w:rFonts w:ascii="Adobe Arabic" w:hAnsi="Adobe Arabic" w:cs="Adobe Arabic"/>
            <w:color w:val="168489"/>
            <w:sz w:val="44"/>
            <w:szCs w:val="44"/>
          </w:rPr>
          <w:fldChar w:fldCharType="separate"/>
        </w:r>
        <w:r w:rsidR="002F433D" w:rsidRPr="00E42DAD">
          <w:rPr>
            <w:rFonts w:ascii="Adobe Arabic" w:hAnsi="Adobe Arabic" w:cs="Adobe Arabic"/>
            <w:noProof/>
            <w:color w:val="168489"/>
            <w:sz w:val="44"/>
            <w:szCs w:val="44"/>
            <w:rtl/>
            <w:lang w:val="ar-SA"/>
          </w:rPr>
          <w:t>18</w:t>
        </w:r>
        <w:r w:rsidR="002F433D" w:rsidRPr="00E42DAD">
          <w:rPr>
            <w:rFonts w:ascii="Adobe Arabic" w:hAnsi="Adobe Arabic" w:cs="Adobe Arabic"/>
            <w:color w:val="168489"/>
            <w:sz w:val="44"/>
            <w:szCs w:val="44"/>
          </w:rPr>
          <w:fldChar w:fldCharType="end"/>
        </w:r>
      </w:sdtContent>
    </w:sdt>
  </w:p>
  <w:p w14:paraId="0A7022E5" w14:textId="1C0F3C32" w:rsidR="002F433D" w:rsidRDefault="0063387E">
    <w:pPr>
      <w:pStyle w:val="a4"/>
    </w:pPr>
    <w:r>
      <w:rPr>
        <w:rFonts w:ascii="Sakkal Majalla" w:hAnsi="Sakkal Majalla"/>
        <w:b/>
        <w:bCs/>
        <w:noProof/>
        <w:color w:val="002060"/>
        <w:sz w:val="34"/>
        <w:rtl/>
      </w:rPr>
      <mc:AlternateContent>
        <mc:Choice Requires="wps">
          <w:drawing>
            <wp:anchor distT="0" distB="0" distL="114300" distR="114300" simplePos="0" relativeHeight="251868159" behindDoc="0" locked="0" layoutInCell="1" allowOverlap="1" wp14:anchorId="4DC9C677" wp14:editId="3D346837">
              <wp:simplePos x="0" y="0"/>
              <wp:positionH relativeFrom="column">
                <wp:posOffset>3943350</wp:posOffset>
              </wp:positionH>
              <wp:positionV relativeFrom="paragraph">
                <wp:posOffset>85725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F3C339E" w14:textId="77777777" w:rsidR="0063387E" w:rsidRPr="00DC31A5" w:rsidRDefault="0063387E" w:rsidP="0063387E">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339500E7" w14:textId="77777777" w:rsidR="0063387E" w:rsidRPr="00DC31A5" w:rsidRDefault="0063387E" w:rsidP="0063387E">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14:paraId="765062D9" w14:textId="77777777" w:rsidR="0063387E" w:rsidRPr="00DC31A5" w:rsidRDefault="0063387E" w:rsidP="0063387E">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04ED233C" w14:textId="77777777" w:rsidR="0063387E" w:rsidRPr="00DC31A5" w:rsidRDefault="0063387E" w:rsidP="0063387E">
                          <w:pPr>
                            <w:spacing w:line="240" w:lineRule="auto"/>
                            <w:jc w:val="center"/>
                            <w:rPr>
                              <w:rFonts w:ascii="Sakkal Majalla" w:hAnsi="Sakkal Majalla"/>
                              <w:b/>
                              <w:bCs/>
                            </w:rPr>
                          </w:pPr>
                          <w:r w:rsidRPr="00DC31A5">
                            <w:rPr>
                              <w:rFonts w:ascii="Sakkal Majalla" w:hAnsi="Sakkal Majalla"/>
                              <w:b/>
                              <w:bCs/>
                            </w:rPr>
                            <w:t>Mobile &amp; whatssup:</w:t>
                          </w:r>
                        </w:p>
                        <w:p w14:paraId="186D66C7" w14:textId="77777777" w:rsidR="0063387E" w:rsidRDefault="0063387E" w:rsidP="0063387E">
                          <w:pPr>
                            <w:spacing w:line="240" w:lineRule="auto"/>
                            <w:jc w:val="center"/>
                            <w:rPr>
                              <w:rFonts w:ascii="Sakkal Majalla" w:hAnsi="Sakkal Majalla"/>
                              <w:b/>
                              <w:bCs/>
                              <w:rtl/>
                            </w:rPr>
                          </w:pPr>
                          <w:r w:rsidRPr="00DC31A5">
                            <w:rPr>
                              <w:rFonts w:ascii="Sakkal Majalla" w:hAnsi="Sakkal Majalla"/>
                              <w:b/>
                              <w:bCs/>
                            </w:rPr>
                            <w:t>00962779222666</w:t>
                          </w:r>
                        </w:p>
                        <w:p w14:paraId="380C99B0" w14:textId="77777777" w:rsidR="0063387E" w:rsidRPr="00DC31A5" w:rsidRDefault="0063387E" w:rsidP="0063387E">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C9C677" id="مستطيل 38" o:spid="_x0000_s1351" style="position:absolute;left:0;text-align:left;margin-left:310.5pt;margin-top:6.75pt;width:186.95pt;height:110.45pt;z-index:2518681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" filled="f" stroked="f" strokeweight="1pt">
              <v:textbox>
                <w:txbxContent>
                  <w:p w14:paraId="2F3C339E" w14:textId="77777777" w:rsidR="0063387E" w:rsidRPr="00DC31A5" w:rsidRDefault="0063387E" w:rsidP="0063387E">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339500E7" w14:textId="77777777" w:rsidR="0063387E" w:rsidRPr="00DC31A5" w:rsidRDefault="0063387E" w:rsidP="0063387E">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14:paraId="765062D9" w14:textId="77777777" w:rsidR="0063387E" w:rsidRPr="00DC31A5" w:rsidRDefault="0063387E" w:rsidP="0063387E">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04ED233C" w14:textId="77777777" w:rsidR="0063387E" w:rsidRPr="00DC31A5" w:rsidRDefault="0063387E" w:rsidP="0063387E">
                    <w:pPr>
                      <w:spacing w:line="240" w:lineRule="auto"/>
                      <w:jc w:val="center"/>
                      <w:rPr>
                        <w:rFonts w:ascii="Sakkal Majalla" w:hAnsi="Sakkal Majalla"/>
                        <w:b/>
                        <w:bCs/>
                      </w:rPr>
                    </w:pPr>
                    <w:r w:rsidRPr="00DC31A5">
                      <w:rPr>
                        <w:rFonts w:ascii="Sakkal Majalla" w:hAnsi="Sakkal Majalla"/>
                        <w:b/>
                        <w:bCs/>
                      </w:rPr>
                      <w:t>Mobile &amp; whatssup:</w:t>
                    </w:r>
                  </w:p>
                  <w:p w14:paraId="186D66C7" w14:textId="77777777" w:rsidR="0063387E" w:rsidRDefault="0063387E" w:rsidP="0063387E">
                    <w:pPr>
                      <w:spacing w:line="240" w:lineRule="auto"/>
                      <w:jc w:val="center"/>
                      <w:rPr>
                        <w:rFonts w:ascii="Sakkal Majalla" w:hAnsi="Sakkal Majalla"/>
                        <w:b/>
                        <w:bCs/>
                        <w:rtl/>
                      </w:rPr>
                    </w:pPr>
                    <w:r w:rsidRPr="00DC31A5">
                      <w:rPr>
                        <w:rFonts w:ascii="Sakkal Majalla" w:hAnsi="Sakkal Majalla"/>
                        <w:b/>
                        <w:bCs/>
                      </w:rPr>
                      <w:t>00962779222666</w:t>
                    </w:r>
                  </w:p>
                  <w:p w14:paraId="380C99B0" w14:textId="77777777" w:rsidR="0063387E" w:rsidRPr="00DC31A5" w:rsidRDefault="0063387E" w:rsidP="0063387E">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7187EC" w14:textId="77777777" w:rsidR="0063387E" w:rsidRDefault="0063387E">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A19027" w14:textId="3DDA8F9F" w:rsidR="000D082E" w:rsidRDefault="000D082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D5066F" w14:textId="77777777" w:rsidR="005D5316" w:rsidRDefault="005D5316" w:rsidP="00F53D08">
      <w:pPr>
        <w:spacing w:line="240" w:lineRule="auto"/>
      </w:pPr>
      <w:r>
        <w:separator/>
      </w:r>
    </w:p>
  </w:footnote>
  <w:footnote w:type="continuationSeparator" w:id="0">
    <w:p w14:paraId="69F8606C" w14:textId="77777777" w:rsidR="005D5316" w:rsidRDefault="005D5316"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3553D" w14:textId="77777777" w:rsidR="002F433D" w:rsidRDefault="002F433D">
    <w:pPr>
      <w:pStyle w:val="a3"/>
    </w:pPr>
    <w:r>
      <w:rPr>
        <w:noProof/>
      </w:rPr>
      <mc:AlternateContent>
        <mc:Choice Requires="wps">
          <w:drawing>
            <wp:anchor distT="0" distB="0" distL="114300" distR="114300" simplePos="0" relativeHeight="251863039" behindDoc="0" locked="0" layoutInCell="1" allowOverlap="1" wp14:anchorId="4DF20390" wp14:editId="587F7C16">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ysClr val="windowText" lastClr="000000">
                          <a:lumMod val="85000"/>
                          <a:lumOff val="15000"/>
                        </a:sys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7E0B3C6" id="Rectangle 1" o:spid="_x0000_s1026" style="position:absolute;margin-left:303.85pt;margin-top:51.55pt;width:241.3pt;height:10.05pt;rotation:180;z-index:251863039;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" path="m,l2778276,r14068,514001l576775,499912,,xe" fillcolor="#262626"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AC540B" w14:textId="1BEE4A9D" w:rsidR="002F433D" w:rsidRPr="00715D92" w:rsidRDefault="002F433D" w:rsidP="00E42DAD">
    <w:pPr>
      <w:pStyle w:val="a3"/>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65087" behindDoc="0" locked="0" layoutInCell="1" allowOverlap="1" wp14:anchorId="2DC82A7D" wp14:editId="1FB137F0">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lang w:bidi="ar-EG"/>
      </w:rPr>
      <mc:AlternateContent>
        <mc:Choice Requires="wpg">
          <w:drawing>
            <wp:anchor distT="0" distB="0" distL="114300" distR="114300" simplePos="0" relativeHeight="251864063" behindDoc="0" locked="0" layoutInCell="1" allowOverlap="1" wp14:anchorId="34C464D4" wp14:editId="6D5CE8F6">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39209859"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w="12700" cap="flat" cmpd="sng" algn="ctr">
                          <a:solidFill>
                            <a:srgbClr val="168489"/>
                          </a:solidFill>
                          <a:prstDash val="solid"/>
                          <a:miter lim="800000"/>
                        </a:ln>
                        <a:effectLst/>
                      </wps:spPr>
                      <wps:txbx>
                        <w:txbxContent>
                          <w:p w14:paraId="660E523B" w14:textId="1653C784" w:rsidR="002F433D" w:rsidRDefault="00A50B59" w:rsidP="00E42DAD">
                            <w:pPr>
                              <w:spacing w:after="240"/>
                              <w:jc w:val="center"/>
                              <w:rPr>
                                <w:rFonts w:eastAsia="Calibri" w:hAnsi="Sakkal Majalla"/>
                                <w:color w:val="FFFFFF"/>
                                <w:kern w:val="24"/>
                                <w:sz w:val="36"/>
                                <w:szCs w:val="36"/>
                                <w:lang w:bidi="ar-SY"/>
                              </w:rPr>
                            </w:pPr>
                            <w:r w:rsidRPr="00A50B59">
                              <w:rPr>
                                <w:rFonts w:eastAsia="Calibri" w:hAnsi="Sakkal Majalla"/>
                                <w:color w:val="FFFFFF"/>
                                <w:kern w:val="24"/>
                                <w:sz w:val="36"/>
                                <w:szCs w:val="36"/>
                                <w:rtl/>
                                <w:lang w:bidi="ar-SY"/>
                              </w:rPr>
                              <w:t>مهارات التواصل في بيئة العمل</w:t>
                            </w:r>
                            <w:r w:rsidR="002F433D">
                              <w:rPr>
                                <w:rFonts w:eastAsia="Calibri" w:hAnsi="Sakkal Majalla" w:hint="cs"/>
                                <w:color w:val="FFFFFF"/>
                                <w:kern w:val="24"/>
                                <w:sz w:val="36"/>
                                <w:szCs w:val="36"/>
                                <w:rtl/>
                                <w:lang w:bidi="ar-SY"/>
                              </w:rPr>
                              <w:t>-</w:t>
                            </w:r>
                            <w:r w:rsidR="002F433D">
                              <w:rPr>
                                <w:rFonts w:eastAsia="Calibri" w:hAnsi="Sakkal Majalla"/>
                                <w:color w:val="FFFFFF"/>
                                <w:kern w:val="24"/>
                                <w:sz w:val="36"/>
                                <w:szCs w:val="36"/>
                                <w:rtl/>
                                <w:lang w:bidi="ar-SY"/>
                              </w:rPr>
                              <w:t xml:space="preserve"> دليل الم</w:t>
                            </w:r>
                            <w:r w:rsidR="00D200A3">
                              <w:rPr>
                                <w:rFonts w:eastAsia="Calibri" w:hAnsi="Sakkal Majalla" w:hint="cs"/>
                                <w:color w:val="FFFFFF"/>
                                <w:kern w:val="24"/>
                                <w:sz w:val="36"/>
                                <w:szCs w:val="36"/>
                                <w:rtl/>
                                <w:lang w:bidi="ar-SY"/>
                              </w:rPr>
                              <w:t>ت</w:t>
                            </w:r>
                            <w:r w:rsidR="002F433D">
                              <w:rPr>
                                <w:rFonts w:eastAsia="Calibri" w:hAnsi="Sakkal Majalla"/>
                                <w:color w:val="FFFFFF"/>
                                <w:kern w:val="24"/>
                                <w:sz w:val="36"/>
                                <w:szCs w:val="36"/>
                                <w:rtl/>
                                <w:lang w:bidi="ar-SY"/>
                              </w:rPr>
                              <w:t>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36864694"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ysClr val="window" lastClr="FFFFFF">
                            <a:lumMod val="65000"/>
                          </a:sysClr>
                        </a:solid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34C464D4" id="Group 38" o:spid="_x0000_s1346" style="position:absolute;left:0;text-align:left;margin-left:0;margin-top:-5.5pt;width:633.45pt;height:46.25pt;z-index:251864063;mso-position-horizontal:left;mso-position-horizontal-relative:page"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">
              <v:shape id="شكل حر 769906" o:spid="_x0000_s1347"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660E523B" w14:textId="1653C784" w:rsidR="002F433D" w:rsidRDefault="00A50B59" w:rsidP="00E42DAD">
                      <w:pPr>
                        <w:spacing w:after="240"/>
                        <w:jc w:val="center"/>
                        <w:rPr>
                          <w:rFonts w:eastAsia="Calibri" w:hAnsi="Sakkal Majalla"/>
                          <w:color w:val="FFFFFF"/>
                          <w:kern w:val="24"/>
                          <w:sz w:val="36"/>
                          <w:szCs w:val="36"/>
                          <w:lang w:bidi="ar-SY"/>
                        </w:rPr>
                      </w:pPr>
                      <w:r w:rsidRPr="00A50B59">
                        <w:rPr>
                          <w:rFonts w:eastAsia="Calibri" w:hAnsi="Sakkal Majalla"/>
                          <w:color w:val="FFFFFF"/>
                          <w:kern w:val="24"/>
                          <w:sz w:val="36"/>
                          <w:szCs w:val="36"/>
                          <w:rtl/>
                          <w:lang w:bidi="ar-SY"/>
                        </w:rPr>
                        <w:t>مهارات التواصل في بيئة العمل</w:t>
                      </w:r>
                      <w:r w:rsidR="002F433D">
                        <w:rPr>
                          <w:rFonts w:eastAsia="Calibri" w:hAnsi="Sakkal Majalla" w:hint="cs"/>
                          <w:color w:val="FFFFFF"/>
                          <w:kern w:val="24"/>
                          <w:sz w:val="36"/>
                          <w:szCs w:val="36"/>
                          <w:rtl/>
                          <w:lang w:bidi="ar-SY"/>
                        </w:rPr>
                        <w:t>-</w:t>
                      </w:r>
                      <w:r w:rsidR="002F433D">
                        <w:rPr>
                          <w:rFonts w:eastAsia="Calibri" w:hAnsi="Sakkal Majalla"/>
                          <w:color w:val="FFFFFF"/>
                          <w:kern w:val="24"/>
                          <w:sz w:val="36"/>
                          <w:szCs w:val="36"/>
                          <w:rtl/>
                          <w:lang w:bidi="ar-SY"/>
                        </w:rPr>
                        <w:t xml:space="preserve"> دليل الم</w:t>
                      </w:r>
                      <w:r w:rsidR="00D200A3">
                        <w:rPr>
                          <w:rFonts w:eastAsia="Calibri" w:hAnsi="Sakkal Majalla" w:hint="cs"/>
                          <w:color w:val="FFFFFF"/>
                          <w:kern w:val="24"/>
                          <w:sz w:val="36"/>
                          <w:szCs w:val="36"/>
                          <w:rtl/>
                          <w:lang w:bidi="ar-SY"/>
                        </w:rPr>
                        <w:t>ت</w:t>
                      </w:r>
                      <w:r w:rsidR="002F433D">
                        <w:rPr>
                          <w:rFonts w:eastAsia="Calibri" w:hAnsi="Sakkal Majalla"/>
                          <w:color w:val="FFFFFF"/>
                          <w:kern w:val="24"/>
                          <w:sz w:val="36"/>
                          <w:szCs w:val="36"/>
                          <w:rtl/>
                          <w:lang w:bidi="ar-SY"/>
                        </w:rPr>
                        <w:t>درب</w:t>
                      </w:r>
                    </w:p>
                  </w:txbxContent>
                </v:textbox>
              </v:shape>
              <v:shape id="شكل حر 769907" o:spid="_x0000_s1348"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" path="m,l6642735,r-70802,283210l,283210,,xe" fillcolor="#a6a6a6" strokecolor="#a6a6a6"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4C34BF" w14:textId="77777777" w:rsidR="0063387E" w:rsidRDefault="0063387E">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F6A8E" w14:textId="7998CC7C" w:rsidR="000D082E" w:rsidRDefault="00BC6FB1" w:rsidP="00BC6FB1">
    <w:pPr>
      <w:pStyle w:val="a3"/>
      <w:rPr>
        <w:lang w:bidi="ar-EG"/>
      </w:rPr>
    </w:pPr>
    <w:r w:rsidRPr="00BC6FB1">
      <w:rPr>
        <w:noProof/>
        <w:lang w:bidi="ar-EG"/>
      </w:rPr>
      <mc:AlternateContent>
        <mc:Choice Requires="wpg">
          <w:drawing>
            <wp:anchor distT="0" distB="0" distL="114300" distR="114300" simplePos="0" relativeHeight="251847679" behindDoc="0" locked="0" layoutInCell="1" allowOverlap="1" wp14:anchorId="75E9AFF9" wp14:editId="32059129">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268634B4"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36FA1D4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0.5pt;height:373.5pt" o:bullet="t">
        <v:imagedata r:id="rId1" o:title="Picture1"/>
      </v:shape>
    </w:pict>
  </w:numPicBullet>
  <w:numPicBullet w:numPicBulletId="1">
    <w:pict>
      <v:shape w14:anchorId="5DDCB6BC" id="_x0000_i1026" type="#_x0000_t75" style="width:409.5pt;height:409.5pt" o:bullet="t">
        <v:imagedata r:id="rId2" o:title="436303"/>
      </v:shape>
    </w:pict>
  </w:numPicBullet>
  <w:abstractNum w:abstractNumId="0" w15:restartNumberingAfterBreak="0">
    <w:nsid w:val="01262D33"/>
    <w:multiLevelType w:val="multilevel"/>
    <w:tmpl w:val="7B303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9719AE"/>
    <w:multiLevelType w:val="multilevel"/>
    <w:tmpl w:val="D74AA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BF3CFD"/>
    <w:multiLevelType w:val="multilevel"/>
    <w:tmpl w:val="D6D06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1F134E8"/>
    <w:multiLevelType w:val="multilevel"/>
    <w:tmpl w:val="AE7C4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1FD05FB"/>
    <w:multiLevelType w:val="multilevel"/>
    <w:tmpl w:val="22B27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33E16CB"/>
    <w:multiLevelType w:val="multilevel"/>
    <w:tmpl w:val="301AE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E4646E"/>
    <w:multiLevelType w:val="multilevel"/>
    <w:tmpl w:val="2AE89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41956D9"/>
    <w:multiLevelType w:val="multilevel"/>
    <w:tmpl w:val="31C80F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4683181"/>
    <w:multiLevelType w:val="multilevel"/>
    <w:tmpl w:val="BF825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4957F81"/>
    <w:multiLevelType w:val="multilevel"/>
    <w:tmpl w:val="83B40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4E60E17"/>
    <w:multiLevelType w:val="multilevel"/>
    <w:tmpl w:val="7C32F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5F41CEC"/>
    <w:multiLevelType w:val="multilevel"/>
    <w:tmpl w:val="6EA04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67E3788"/>
    <w:multiLevelType w:val="multilevel"/>
    <w:tmpl w:val="197CF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7062350"/>
    <w:multiLevelType w:val="multilevel"/>
    <w:tmpl w:val="EAB0F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720754B"/>
    <w:multiLevelType w:val="multilevel"/>
    <w:tmpl w:val="029EE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84029B3"/>
    <w:multiLevelType w:val="multilevel"/>
    <w:tmpl w:val="C2BC4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8D33613"/>
    <w:multiLevelType w:val="multilevel"/>
    <w:tmpl w:val="72DAA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9147145"/>
    <w:multiLevelType w:val="multilevel"/>
    <w:tmpl w:val="540CC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BAE43FC"/>
    <w:multiLevelType w:val="multilevel"/>
    <w:tmpl w:val="DB3C1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D1A611A"/>
    <w:multiLevelType w:val="multilevel"/>
    <w:tmpl w:val="FB3A8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D250004"/>
    <w:multiLevelType w:val="multilevel"/>
    <w:tmpl w:val="A216C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D791F77"/>
    <w:multiLevelType w:val="multilevel"/>
    <w:tmpl w:val="9692E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DC57539"/>
    <w:multiLevelType w:val="multilevel"/>
    <w:tmpl w:val="B650B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E602CE8"/>
    <w:multiLevelType w:val="multilevel"/>
    <w:tmpl w:val="01F8D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1A50D33"/>
    <w:multiLevelType w:val="multilevel"/>
    <w:tmpl w:val="0FEC43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3183C57"/>
    <w:multiLevelType w:val="multilevel"/>
    <w:tmpl w:val="308AA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40B2120"/>
    <w:multiLevelType w:val="multilevel"/>
    <w:tmpl w:val="1F30B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4496A39"/>
    <w:multiLevelType w:val="hybridMultilevel"/>
    <w:tmpl w:val="AD1237F4"/>
    <w:lvl w:ilvl="0" w:tplc="42D8C848">
      <w:start w:val="8"/>
      <w:numFmt w:val="bullet"/>
      <w:lvlText w:val=""/>
      <w:lvlPicBulletId w:val="1"/>
      <w:lvlJc w:val="left"/>
      <w:pPr>
        <w:ind w:left="1068" w:hanging="360"/>
      </w:pPr>
      <w:rPr>
        <w:rFonts w:ascii="Symbol" w:eastAsia="Adobe Ming Std L" w:hAnsi="Symbol" w:hint="default"/>
        <w:color w:val="auto"/>
        <w:sz w:val="36"/>
        <w:szCs w:val="36"/>
      </w:rPr>
    </w:lvl>
    <w:lvl w:ilvl="1" w:tplc="08090003" w:tentative="1">
      <w:start w:val="1"/>
      <w:numFmt w:val="bullet"/>
      <w:lvlText w:val="o"/>
      <w:lvlJc w:val="left"/>
      <w:pPr>
        <w:ind w:left="1788" w:hanging="360"/>
      </w:pPr>
      <w:rPr>
        <w:rFonts w:ascii="Courier New" w:hAnsi="Courier New" w:cs="Courier New" w:hint="default"/>
      </w:rPr>
    </w:lvl>
    <w:lvl w:ilvl="2" w:tplc="08090005" w:tentative="1">
      <w:start w:val="1"/>
      <w:numFmt w:val="bullet"/>
      <w:lvlText w:val=""/>
      <w:lvlJc w:val="left"/>
      <w:pPr>
        <w:ind w:left="2508" w:hanging="360"/>
      </w:pPr>
      <w:rPr>
        <w:rFonts w:ascii="Wingdings" w:hAnsi="Wingdings" w:hint="default"/>
      </w:rPr>
    </w:lvl>
    <w:lvl w:ilvl="3" w:tplc="08090001" w:tentative="1">
      <w:start w:val="1"/>
      <w:numFmt w:val="bullet"/>
      <w:lvlText w:val=""/>
      <w:lvlJc w:val="left"/>
      <w:pPr>
        <w:ind w:left="3228" w:hanging="360"/>
      </w:pPr>
      <w:rPr>
        <w:rFonts w:ascii="Symbol" w:hAnsi="Symbol" w:hint="default"/>
      </w:rPr>
    </w:lvl>
    <w:lvl w:ilvl="4" w:tplc="08090003" w:tentative="1">
      <w:start w:val="1"/>
      <w:numFmt w:val="bullet"/>
      <w:lvlText w:val="o"/>
      <w:lvlJc w:val="left"/>
      <w:pPr>
        <w:ind w:left="3948" w:hanging="360"/>
      </w:pPr>
      <w:rPr>
        <w:rFonts w:ascii="Courier New" w:hAnsi="Courier New" w:cs="Courier New" w:hint="default"/>
      </w:rPr>
    </w:lvl>
    <w:lvl w:ilvl="5" w:tplc="08090005" w:tentative="1">
      <w:start w:val="1"/>
      <w:numFmt w:val="bullet"/>
      <w:lvlText w:val=""/>
      <w:lvlJc w:val="left"/>
      <w:pPr>
        <w:ind w:left="4668" w:hanging="360"/>
      </w:pPr>
      <w:rPr>
        <w:rFonts w:ascii="Wingdings" w:hAnsi="Wingdings" w:hint="default"/>
      </w:rPr>
    </w:lvl>
    <w:lvl w:ilvl="6" w:tplc="08090001" w:tentative="1">
      <w:start w:val="1"/>
      <w:numFmt w:val="bullet"/>
      <w:lvlText w:val=""/>
      <w:lvlJc w:val="left"/>
      <w:pPr>
        <w:ind w:left="5388" w:hanging="360"/>
      </w:pPr>
      <w:rPr>
        <w:rFonts w:ascii="Symbol" w:hAnsi="Symbol" w:hint="default"/>
      </w:rPr>
    </w:lvl>
    <w:lvl w:ilvl="7" w:tplc="08090003" w:tentative="1">
      <w:start w:val="1"/>
      <w:numFmt w:val="bullet"/>
      <w:lvlText w:val="o"/>
      <w:lvlJc w:val="left"/>
      <w:pPr>
        <w:ind w:left="6108" w:hanging="360"/>
      </w:pPr>
      <w:rPr>
        <w:rFonts w:ascii="Courier New" w:hAnsi="Courier New" w:cs="Courier New" w:hint="default"/>
      </w:rPr>
    </w:lvl>
    <w:lvl w:ilvl="8" w:tplc="08090005" w:tentative="1">
      <w:start w:val="1"/>
      <w:numFmt w:val="bullet"/>
      <w:lvlText w:val=""/>
      <w:lvlJc w:val="left"/>
      <w:pPr>
        <w:ind w:left="6828" w:hanging="360"/>
      </w:pPr>
      <w:rPr>
        <w:rFonts w:ascii="Wingdings" w:hAnsi="Wingdings" w:hint="default"/>
      </w:rPr>
    </w:lvl>
  </w:abstractNum>
  <w:abstractNum w:abstractNumId="28" w15:restartNumberingAfterBreak="0">
    <w:nsid w:val="144F5F59"/>
    <w:multiLevelType w:val="multilevel"/>
    <w:tmpl w:val="644E9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6016302"/>
    <w:multiLevelType w:val="hybridMultilevel"/>
    <w:tmpl w:val="36A0E104"/>
    <w:lvl w:ilvl="0" w:tplc="42D8C848">
      <w:start w:val="8"/>
      <w:numFmt w:val="bullet"/>
      <w:lvlText w:val=""/>
      <w:lvlPicBulletId w:val="1"/>
      <w:lvlJc w:val="left"/>
      <w:pPr>
        <w:ind w:left="644" w:hanging="360"/>
      </w:pPr>
      <w:rPr>
        <w:rFonts w:ascii="Symbol" w:eastAsia="Adobe Ming Std L" w:hAnsi="Symbol" w:hint="default"/>
        <w:color w:val="auto"/>
        <w:sz w:val="36"/>
        <w:szCs w:val="36"/>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16475747"/>
    <w:multiLevelType w:val="hybridMultilevel"/>
    <w:tmpl w:val="2DFC9020"/>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176A60B9"/>
    <w:multiLevelType w:val="multilevel"/>
    <w:tmpl w:val="C5F85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84A0354"/>
    <w:multiLevelType w:val="multilevel"/>
    <w:tmpl w:val="DEE24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91623B4"/>
    <w:multiLevelType w:val="multilevel"/>
    <w:tmpl w:val="C4FC9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93B196C"/>
    <w:multiLevelType w:val="hybridMultilevel"/>
    <w:tmpl w:val="E0328DEC"/>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195D3732"/>
    <w:multiLevelType w:val="multilevel"/>
    <w:tmpl w:val="8F7E4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C2854B0"/>
    <w:multiLevelType w:val="multilevel"/>
    <w:tmpl w:val="76AE5E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CB21D46"/>
    <w:multiLevelType w:val="multilevel"/>
    <w:tmpl w:val="7DB06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CCB4277"/>
    <w:multiLevelType w:val="multilevel"/>
    <w:tmpl w:val="3F8EA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D4463B9"/>
    <w:multiLevelType w:val="multilevel"/>
    <w:tmpl w:val="0A5E3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ECD561C"/>
    <w:multiLevelType w:val="multilevel"/>
    <w:tmpl w:val="57EEC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F1356F1"/>
    <w:multiLevelType w:val="multilevel"/>
    <w:tmpl w:val="2424B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F1944CA"/>
    <w:multiLevelType w:val="multilevel"/>
    <w:tmpl w:val="6F66F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1F7629E5"/>
    <w:multiLevelType w:val="multilevel"/>
    <w:tmpl w:val="BF688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1FCC0456"/>
    <w:multiLevelType w:val="multilevel"/>
    <w:tmpl w:val="F878B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20F80A4C"/>
    <w:multiLevelType w:val="multilevel"/>
    <w:tmpl w:val="6AB88D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1974F63"/>
    <w:multiLevelType w:val="hybridMultilevel"/>
    <w:tmpl w:val="8A94D38E"/>
    <w:lvl w:ilvl="0" w:tplc="42D8C848">
      <w:start w:val="8"/>
      <w:numFmt w:val="bullet"/>
      <w:lvlText w:val=""/>
      <w:lvlPicBulletId w:val="1"/>
      <w:lvlJc w:val="left"/>
      <w:pPr>
        <w:ind w:left="720" w:hanging="360"/>
      </w:pPr>
      <w:rPr>
        <w:rFonts w:ascii="Symbol" w:eastAsia="Adobe Ming Std L" w:hAnsi="Symbol" w:hint="default"/>
        <w:color w:val="auto"/>
        <w:sz w:val="36"/>
        <w:szCs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1E925D8"/>
    <w:multiLevelType w:val="multilevel"/>
    <w:tmpl w:val="3752B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22166E79"/>
    <w:multiLevelType w:val="multilevel"/>
    <w:tmpl w:val="B7EC6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224569AC"/>
    <w:multiLevelType w:val="hybridMultilevel"/>
    <w:tmpl w:val="98322414"/>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24EF256F"/>
    <w:multiLevelType w:val="multilevel"/>
    <w:tmpl w:val="A3FC6F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78C5BCB"/>
    <w:multiLevelType w:val="multilevel"/>
    <w:tmpl w:val="96269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2827287B"/>
    <w:multiLevelType w:val="multilevel"/>
    <w:tmpl w:val="865A93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83C2D2E"/>
    <w:multiLevelType w:val="hybridMultilevel"/>
    <w:tmpl w:val="D60E9918"/>
    <w:lvl w:ilvl="0" w:tplc="42D8C848">
      <w:start w:val="8"/>
      <w:numFmt w:val="bullet"/>
      <w:lvlText w:val=""/>
      <w:lvlPicBulletId w:val="1"/>
      <w:lvlJc w:val="left"/>
      <w:pPr>
        <w:ind w:left="1440" w:hanging="360"/>
      </w:pPr>
      <w:rPr>
        <w:rFonts w:ascii="Symbol" w:eastAsia="Adobe Ming Std L" w:hAnsi="Symbol" w:hint="default"/>
        <w:color w:val="auto"/>
        <w:sz w:val="36"/>
        <w:szCs w:val="36"/>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4" w15:restartNumberingAfterBreak="0">
    <w:nsid w:val="2B17511A"/>
    <w:multiLevelType w:val="multilevel"/>
    <w:tmpl w:val="3104F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2F161505"/>
    <w:multiLevelType w:val="hybridMultilevel"/>
    <w:tmpl w:val="0BAADA44"/>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2F300FD0"/>
    <w:multiLevelType w:val="hybridMultilevel"/>
    <w:tmpl w:val="7F2EAB94"/>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7" w15:restartNumberingAfterBreak="0">
    <w:nsid w:val="2F575978"/>
    <w:multiLevelType w:val="multilevel"/>
    <w:tmpl w:val="19C28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01F4358"/>
    <w:multiLevelType w:val="multilevel"/>
    <w:tmpl w:val="A3FC7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1431F8B"/>
    <w:multiLevelType w:val="multilevel"/>
    <w:tmpl w:val="BC28D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31F71F84"/>
    <w:multiLevelType w:val="multilevel"/>
    <w:tmpl w:val="62B8B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32CF7A8F"/>
    <w:multiLevelType w:val="multilevel"/>
    <w:tmpl w:val="3BC0B5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348B0188"/>
    <w:multiLevelType w:val="multilevel"/>
    <w:tmpl w:val="FF1C6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34B071CA"/>
    <w:multiLevelType w:val="hybridMultilevel"/>
    <w:tmpl w:val="1FD49232"/>
    <w:lvl w:ilvl="0" w:tplc="4DAE6834">
      <w:start w:val="1"/>
      <w:numFmt w:val="bullet"/>
      <w:lvlText w:val=""/>
      <w:lvlPicBulletId w:val="0"/>
      <w:lvlJc w:val="left"/>
      <w:pPr>
        <w:ind w:left="720" w:hanging="360"/>
      </w:pPr>
      <w:rPr>
        <w:rFonts w:ascii="Symbol" w:hAnsi="Symbol" w:hint="default"/>
        <w:color w:val="auto"/>
        <w:sz w:val="44"/>
        <w:szCs w:val="44"/>
      </w:rPr>
    </w:lvl>
    <w:lvl w:ilvl="1" w:tplc="08090003">
      <w:start w:val="1"/>
      <w:numFmt w:val="bullet"/>
      <w:lvlText w:val="o"/>
      <w:lvlJc w:val="left"/>
      <w:pPr>
        <w:ind w:left="36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35D860FA"/>
    <w:multiLevelType w:val="multilevel"/>
    <w:tmpl w:val="67A21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35DC75E7"/>
    <w:multiLevelType w:val="multilevel"/>
    <w:tmpl w:val="DA1CE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3631415F"/>
    <w:multiLevelType w:val="multilevel"/>
    <w:tmpl w:val="4A82D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36616CF6"/>
    <w:multiLevelType w:val="hybridMultilevel"/>
    <w:tmpl w:val="E8F474FE"/>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366461F9"/>
    <w:multiLevelType w:val="multilevel"/>
    <w:tmpl w:val="CD2CA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38B23E1A"/>
    <w:multiLevelType w:val="hybridMultilevel"/>
    <w:tmpl w:val="6D002076"/>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392A40E6"/>
    <w:multiLevelType w:val="multilevel"/>
    <w:tmpl w:val="05C26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3948315A"/>
    <w:multiLevelType w:val="hybridMultilevel"/>
    <w:tmpl w:val="015A3C98"/>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396179A3"/>
    <w:multiLevelType w:val="multilevel"/>
    <w:tmpl w:val="68306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3A691C4D"/>
    <w:multiLevelType w:val="multilevel"/>
    <w:tmpl w:val="C31A4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BDE735B"/>
    <w:multiLevelType w:val="multilevel"/>
    <w:tmpl w:val="8B001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3C7B6DAE"/>
    <w:multiLevelType w:val="multilevel"/>
    <w:tmpl w:val="056C3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3CA6634D"/>
    <w:multiLevelType w:val="multilevel"/>
    <w:tmpl w:val="78B07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3D5E79C3"/>
    <w:multiLevelType w:val="multilevel"/>
    <w:tmpl w:val="134EF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3D7033D1"/>
    <w:multiLevelType w:val="multilevel"/>
    <w:tmpl w:val="43D6D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3D9A73FF"/>
    <w:multiLevelType w:val="multilevel"/>
    <w:tmpl w:val="B0FAE4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3EAE48E5"/>
    <w:multiLevelType w:val="hybridMultilevel"/>
    <w:tmpl w:val="9ABA6E22"/>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3EB141B6"/>
    <w:multiLevelType w:val="multilevel"/>
    <w:tmpl w:val="24066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3F58413A"/>
    <w:multiLevelType w:val="multilevel"/>
    <w:tmpl w:val="17DA4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4179789B"/>
    <w:multiLevelType w:val="multilevel"/>
    <w:tmpl w:val="68F6F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424D4C90"/>
    <w:multiLevelType w:val="multilevel"/>
    <w:tmpl w:val="D3029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425F7FA8"/>
    <w:multiLevelType w:val="multilevel"/>
    <w:tmpl w:val="26D653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427D7AF0"/>
    <w:multiLevelType w:val="multilevel"/>
    <w:tmpl w:val="30245C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4474690D"/>
    <w:multiLevelType w:val="multilevel"/>
    <w:tmpl w:val="DD00E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44A37224"/>
    <w:multiLevelType w:val="multilevel"/>
    <w:tmpl w:val="55EA4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45157128"/>
    <w:multiLevelType w:val="multilevel"/>
    <w:tmpl w:val="D5CEE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459B115B"/>
    <w:multiLevelType w:val="multilevel"/>
    <w:tmpl w:val="1EDA1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6E45BBB"/>
    <w:multiLevelType w:val="multilevel"/>
    <w:tmpl w:val="ACDAA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47D85A79"/>
    <w:multiLevelType w:val="multilevel"/>
    <w:tmpl w:val="47EE02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48E25B35"/>
    <w:multiLevelType w:val="multilevel"/>
    <w:tmpl w:val="B030C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4B0848DC"/>
    <w:multiLevelType w:val="multilevel"/>
    <w:tmpl w:val="AEAC7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4D282DB6"/>
    <w:multiLevelType w:val="multilevel"/>
    <w:tmpl w:val="A48C2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4E9E4298"/>
    <w:multiLevelType w:val="hybridMultilevel"/>
    <w:tmpl w:val="E8885DF8"/>
    <w:lvl w:ilvl="0" w:tplc="42D8C848">
      <w:start w:val="8"/>
      <w:numFmt w:val="bullet"/>
      <w:lvlText w:val=""/>
      <w:lvlPicBulletId w:val="1"/>
      <w:lvlJc w:val="left"/>
      <w:pPr>
        <w:ind w:left="501" w:hanging="360"/>
      </w:pPr>
      <w:rPr>
        <w:rFonts w:ascii="Symbol" w:eastAsia="Adobe Ming Std L" w:hAnsi="Symbol" w:hint="default"/>
        <w:color w:val="auto"/>
        <w:sz w:val="36"/>
        <w:szCs w:val="36"/>
      </w:rPr>
    </w:lvl>
    <w:lvl w:ilvl="1" w:tplc="08090003" w:tentative="1">
      <w:start w:val="1"/>
      <w:numFmt w:val="bullet"/>
      <w:lvlText w:val="o"/>
      <w:lvlJc w:val="left"/>
      <w:pPr>
        <w:ind w:left="1221" w:hanging="360"/>
      </w:pPr>
      <w:rPr>
        <w:rFonts w:ascii="Courier New" w:hAnsi="Courier New" w:cs="Courier New" w:hint="default"/>
      </w:rPr>
    </w:lvl>
    <w:lvl w:ilvl="2" w:tplc="08090005" w:tentative="1">
      <w:start w:val="1"/>
      <w:numFmt w:val="bullet"/>
      <w:lvlText w:val=""/>
      <w:lvlJc w:val="left"/>
      <w:pPr>
        <w:ind w:left="1941" w:hanging="360"/>
      </w:pPr>
      <w:rPr>
        <w:rFonts w:ascii="Wingdings" w:hAnsi="Wingdings" w:hint="default"/>
      </w:rPr>
    </w:lvl>
    <w:lvl w:ilvl="3" w:tplc="08090001" w:tentative="1">
      <w:start w:val="1"/>
      <w:numFmt w:val="bullet"/>
      <w:lvlText w:val=""/>
      <w:lvlJc w:val="left"/>
      <w:pPr>
        <w:ind w:left="2661" w:hanging="360"/>
      </w:pPr>
      <w:rPr>
        <w:rFonts w:ascii="Symbol" w:hAnsi="Symbol" w:hint="default"/>
      </w:rPr>
    </w:lvl>
    <w:lvl w:ilvl="4" w:tplc="08090003" w:tentative="1">
      <w:start w:val="1"/>
      <w:numFmt w:val="bullet"/>
      <w:lvlText w:val="o"/>
      <w:lvlJc w:val="left"/>
      <w:pPr>
        <w:ind w:left="3381" w:hanging="360"/>
      </w:pPr>
      <w:rPr>
        <w:rFonts w:ascii="Courier New" w:hAnsi="Courier New" w:cs="Courier New" w:hint="default"/>
      </w:rPr>
    </w:lvl>
    <w:lvl w:ilvl="5" w:tplc="08090005" w:tentative="1">
      <w:start w:val="1"/>
      <w:numFmt w:val="bullet"/>
      <w:lvlText w:val=""/>
      <w:lvlJc w:val="left"/>
      <w:pPr>
        <w:ind w:left="4101" w:hanging="360"/>
      </w:pPr>
      <w:rPr>
        <w:rFonts w:ascii="Wingdings" w:hAnsi="Wingdings" w:hint="default"/>
      </w:rPr>
    </w:lvl>
    <w:lvl w:ilvl="6" w:tplc="08090001" w:tentative="1">
      <w:start w:val="1"/>
      <w:numFmt w:val="bullet"/>
      <w:lvlText w:val=""/>
      <w:lvlJc w:val="left"/>
      <w:pPr>
        <w:ind w:left="4821" w:hanging="360"/>
      </w:pPr>
      <w:rPr>
        <w:rFonts w:ascii="Symbol" w:hAnsi="Symbol" w:hint="default"/>
      </w:rPr>
    </w:lvl>
    <w:lvl w:ilvl="7" w:tplc="08090003" w:tentative="1">
      <w:start w:val="1"/>
      <w:numFmt w:val="bullet"/>
      <w:lvlText w:val="o"/>
      <w:lvlJc w:val="left"/>
      <w:pPr>
        <w:ind w:left="5541" w:hanging="360"/>
      </w:pPr>
      <w:rPr>
        <w:rFonts w:ascii="Courier New" w:hAnsi="Courier New" w:cs="Courier New" w:hint="default"/>
      </w:rPr>
    </w:lvl>
    <w:lvl w:ilvl="8" w:tplc="08090005" w:tentative="1">
      <w:start w:val="1"/>
      <w:numFmt w:val="bullet"/>
      <w:lvlText w:val=""/>
      <w:lvlJc w:val="left"/>
      <w:pPr>
        <w:ind w:left="6261" w:hanging="360"/>
      </w:pPr>
      <w:rPr>
        <w:rFonts w:ascii="Wingdings" w:hAnsi="Wingdings" w:hint="default"/>
      </w:rPr>
    </w:lvl>
  </w:abstractNum>
  <w:abstractNum w:abstractNumId="97" w15:restartNumberingAfterBreak="0">
    <w:nsid w:val="4EB4026F"/>
    <w:multiLevelType w:val="multilevel"/>
    <w:tmpl w:val="3692E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4FF93846"/>
    <w:multiLevelType w:val="multilevel"/>
    <w:tmpl w:val="41D4DC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50D40AEA"/>
    <w:multiLevelType w:val="multilevel"/>
    <w:tmpl w:val="AE72C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50F515ED"/>
    <w:multiLevelType w:val="hybridMultilevel"/>
    <w:tmpl w:val="9E20C3C8"/>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15:restartNumberingAfterBreak="0">
    <w:nsid w:val="516C4FF9"/>
    <w:multiLevelType w:val="multilevel"/>
    <w:tmpl w:val="76FAF5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51E57B36"/>
    <w:multiLevelType w:val="multilevel"/>
    <w:tmpl w:val="39C0C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52097041"/>
    <w:multiLevelType w:val="multilevel"/>
    <w:tmpl w:val="7C009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52A01DCF"/>
    <w:multiLevelType w:val="multilevel"/>
    <w:tmpl w:val="7B34DD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53C27A33"/>
    <w:multiLevelType w:val="multilevel"/>
    <w:tmpl w:val="81262E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55D9247E"/>
    <w:multiLevelType w:val="multilevel"/>
    <w:tmpl w:val="43488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5650011E"/>
    <w:multiLevelType w:val="multilevel"/>
    <w:tmpl w:val="F9EA1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56A40E9A"/>
    <w:multiLevelType w:val="multilevel"/>
    <w:tmpl w:val="D5722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56CE5DEF"/>
    <w:multiLevelType w:val="multilevel"/>
    <w:tmpl w:val="DE6ED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577A3610"/>
    <w:multiLevelType w:val="multilevel"/>
    <w:tmpl w:val="8A0A2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57B04BC8"/>
    <w:multiLevelType w:val="multilevel"/>
    <w:tmpl w:val="E4D43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58906300"/>
    <w:multiLevelType w:val="multilevel"/>
    <w:tmpl w:val="9C32C1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594D1874"/>
    <w:multiLevelType w:val="multilevel"/>
    <w:tmpl w:val="876A50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5AEF501D"/>
    <w:multiLevelType w:val="multilevel"/>
    <w:tmpl w:val="822C6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6" w15:restartNumberingAfterBreak="0">
    <w:nsid w:val="5C1E3A09"/>
    <w:multiLevelType w:val="multilevel"/>
    <w:tmpl w:val="35FEC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5C73026D"/>
    <w:multiLevelType w:val="multilevel"/>
    <w:tmpl w:val="80085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5CE577B1"/>
    <w:multiLevelType w:val="multilevel"/>
    <w:tmpl w:val="31E8E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5DB35C1E"/>
    <w:multiLevelType w:val="multilevel"/>
    <w:tmpl w:val="58066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5F9E0AF4"/>
    <w:multiLevelType w:val="multilevel"/>
    <w:tmpl w:val="C6C28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5FAE6FDF"/>
    <w:multiLevelType w:val="multilevel"/>
    <w:tmpl w:val="23F02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61542001"/>
    <w:multiLevelType w:val="multilevel"/>
    <w:tmpl w:val="D630A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61DF67B9"/>
    <w:multiLevelType w:val="multilevel"/>
    <w:tmpl w:val="D60E5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6274562A"/>
    <w:multiLevelType w:val="multilevel"/>
    <w:tmpl w:val="B80C5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62994179"/>
    <w:multiLevelType w:val="multilevel"/>
    <w:tmpl w:val="FD3C8E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62B052FD"/>
    <w:multiLevelType w:val="multilevel"/>
    <w:tmpl w:val="E4564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637B2301"/>
    <w:multiLevelType w:val="multilevel"/>
    <w:tmpl w:val="1722C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642518A5"/>
    <w:multiLevelType w:val="hybridMultilevel"/>
    <w:tmpl w:val="6DE434CE"/>
    <w:lvl w:ilvl="0" w:tplc="42D8C848">
      <w:start w:val="8"/>
      <w:numFmt w:val="bullet"/>
      <w:lvlText w:val=""/>
      <w:lvlPicBulletId w:val="1"/>
      <w:lvlJc w:val="left"/>
      <w:pPr>
        <w:ind w:left="644" w:hanging="360"/>
      </w:pPr>
      <w:rPr>
        <w:rFonts w:ascii="Symbol" w:eastAsia="Adobe Ming Std L" w:hAnsi="Symbol" w:hint="default"/>
        <w:color w:val="auto"/>
        <w:sz w:val="36"/>
        <w:szCs w:val="36"/>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9" w15:restartNumberingAfterBreak="0">
    <w:nsid w:val="64931556"/>
    <w:multiLevelType w:val="hybridMultilevel"/>
    <w:tmpl w:val="6C3818FC"/>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0" w15:restartNumberingAfterBreak="0">
    <w:nsid w:val="64FA2439"/>
    <w:multiLevelType w:val="multilevel"/>
    <w:tmpl w:val="97FAD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66B027FA"/>
    <w:multiLevelType w:val="multilevel"/>
    <w:tmpl w:val="CABC3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66D43263"/>
    <w:multiLevelType w:val="multilevel"/>
    <w:tmpl w:val="5F28F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67D0652C"/>
    <w:multiLevelType w:val="multilevel"/>
    <w:tmpl w:val="39200F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67D34722"/>
    <w:multiLevelType w:val="multilevel"/>
    <w:tmpl w:val="724C4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67F56A22"/>
    <w:multiLevelType w:val="multilevel"/>
    <w:tmpl w:val="AF7CB1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68304574"/>
    <w:multiLevelType w:val="multilevel"/>
    <w:tmpl w:val="8DAEB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686A6D78"/>
    <w:multiLevelType w:val="multilevel"/>
    <w:tmpl w:val="B6985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687D4F4D"/>
    <w:multiLevelType w:val="multilevel"/>
    <w:tmpl w:val="1D48D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68E84A12"/>
    <w:multiLevelType w:val="multilevel"/>
    <w:tmpl w:val="BD76F4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68ED168C"/>
    <w:multiLevelType w:val="multilevel"/>
    <w:tmpl w:val="4056A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68EF7411"/>
    <w:multiLevelType w:val="multilevel"/>
    <w:tmpl w:val="E214D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6AB7415B"/>
    <w:multiLevelType w:val="multilevel"/>
    <w:tmpl w:val="00702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6D454960"/>
    <w:multiLevelType w:val="multilevel"/>
    <w:tmpl w:val="70E20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6D5F16BB"/>
    <w:multiLevelType w:val="multilevel"/>
    <w:tmpl w:val="85E89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6DA17B14"/>
    <w:multiLevelType w:val="multilevel"/>
    <w:tmpl w:val="0172D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6DEE1CCF"/>
    <w:multiLevelType w:val="multilevel"/>
    <w:tmpl w:val="CE3C8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6DF94A22"/>
    <w:multiLevelType w:val="multilevel"/>
    <w:tmpl w:val="5F76A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6FF37E14"/>
    <w:multiLevelType w:val="multilevel"/>
    <w:tmpl w:val="3D9E6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70AE108B"/>
    <w:multiLevelType w:val="hybridMultilevel"/>
    <w:tmpl w:val="D410F196"/>
    <w:lvl w:ilvl="0" w:tplc="42D8C848">
      <w:start w:val="8"/>
      <w:numFmt w:val="bullet"/>
      <w:lvlText w:val=""/>
      <w:lvlPicBulletId w:val="1"/>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15:restartNumberingAfterBreak="0">
    <w:nsid w:val="70C44FE4"/>
    <w:multiLevelType w:val="hybridMultilevel"/>
    <w:tmpl w:val="5AE6C214"/>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1" w15:restartNumberingAfterBreak="0">
    <w:nsid w:val="713A0F35"/>
    <w:multiLevelType w:val="multilevel"/>
    <w:tmpl w:val="339C4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71A87B1E"/>
    <w:multiLevelType w:val="multilevel"/>
    <w:tmpl w:val="0EDEC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71DC5B50"/>
    <w:multiLevelType w:val="hybridMultilevel"/>
    <w:tmpl w:val="C36A59A2"/>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4" w15:restartNumberingAfterBreak="0">
    <w:nsid w:val="72FA370F"/>
    <w:multiLevelType w:val="multilevel"/>
    <w:tmpl w:val="D690D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735D7EF9"/>
    <w:multiLevelType w:val="multilevel"/>
    <w:tmpl w:val="EBB29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73752FD4"/>
    <w:multiLevelType w:val="multilevel"/>
    <w:tmpl w:val="0DD2B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73D16687"/>
    <w:multiLevelType w:val="hybridMultilevel"/>
    <w:tmpl w:val="3F260AB4"/>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8" w15:restartNumberingAfterBreak="0">
    <w:nsid w:val="73E9771E"/>
    <w:multiLevelType w:val="multilevel"/>
    <w:tmpl w:val="1F685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749973EF"/>
    <w:multiLevelType w:val="multilevel"/>
    <w:tmpl w:val="C6344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74B816B2"/>
    <w:multiLevelType w:val="hybridMultilevel"/>
    <w:tmpl w:val="D6F0480A"/>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1" w15:restartNumberingAfterBreak="0">
    <w:nsid w:val="75EA5D60"/>
    <w:multiLevelType w:val="multilevel"/>
    <w:tmpl w:val="E7A64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776936D2"/>
    <w:multiLevelType w:val="multilevel"/>
    <w:tmpl w:val="B07AE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78EF48BA"/>
    <w:multiLevelType w:val="multilevel"/>
    <w:tmpl w:val="98E2B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790A3AC9"/>
    <w:multiLevelType w:val="multilevel"/>
    <w:tmpl w:val="04580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79BE3D8F"/>
    <w:multiLevelType w:val="multilevel"/>
    <w:tmpl w:val="D4265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7A88091E"/>
    <w:multiLevelType w:val="multilevel"/>
    <w:tmpl w:val="0156B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7B472526"/>
    <w:multiLevelType w:val="hybridMultilevel"/>
    <w:tmpl w:val="D450B22E"/>
    <w:lvl w:ilvl="0" w:tplc="42D8C848">
      <w:start w:val="8"/>
      <w:numFmt w:val="bullet"/>
      <w:lvlText w:val=""/>
      <w:lvlPicBulletId w:val="1"/>
      <w:lvlJc w:val="left"/>
      <w:pPr>
        <w:ind w:left="1080" w:hanging="360"/>
      </w:pPr>
      <w:rPr>
        <w:rFonts w:ascii="Symbol" w:eastAsia="Adobe Ming Std L" w:hAnsi="Symbol" w:hint="default"/>
        <w:color w:val="auto"/>
        <w:sz w:val="36"/>
        <w:szCs w:val="36"/>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8" w15:restartNumberingAfterBreak="0">
    <w:nsid w:val="7B763A66"/>
    <w:multiLevelType w:val="multilevel"/>
    <w:tmpl w:val="4282E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7CC858A9"/>
    <w:multiLevelType w:val="multilevel"/>
    <w:tmpl w:val="1DF23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7D451512"/>
    <w:multiLevelType w:val="multilevel"/>
    <w:tmpl w:val="31E2F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7E0D0F96"/>
    <w:multiLevelType w:val="multilevel"/>
    <w:tmpl w:val="24A05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7E414C64"/>
    <w:multiLevelType w:val="multilevel"/>
    <w:tmpl w:val="DAC8D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7ED32DAE"/>
    <w:multiLevelType w:val="multilevel"/>
    <w:tmpl w:val="3ECA49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7FC504C5"/>
    <w:multiLevelType w:val="multilevel"/>
    <w:tmpl w:val="32065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45106526">
    <w:abstractNumId w:val="115"/>
  </w:num>
  <w:num w:numId="2" w16cid:durableId="1128741713">
    <w:abstractNumId w:val="149"/>
  </w:num>
  <w:num w:numId="3" w16cid:durableId="1530529035">
    <w:abstractNumId w:val="29"/>
  </w:num>
  <w:num w:numId="4" w16cid:durableId="1635284989">
    <w:abstractNumId w:val="129"/>
  </w:num>
  <w:num w:numId="5" w16cid:durableId="946739028">
    <w:abstractNumId w:val="71"/>
  </w:num>
  <w:num w:numId="6" w16cid:durableId="94790888">
    <w:abstractNumId w:val="128"/>
  </w:num>
  <w:num w:numId="7" w16cid:durableId="1449396311">
    <w:abstractNumId w:val="46"/>
  </w:num>
  <w:num w:numId="8" w16cid:durableId="405802799">
    <w:abstractNumId w:val="69"/>
  </w:num>
  <w:num w:numId="9" w16cid:durableId="43139590">
    <w:abstractNumId w:val="27"/>
  </w:num>
  <w:num w:numId="10" w16cid:durableId="408815724">
    <w:abstractNumId w:val="100"/>
  </w:num>
  <w:num w:numId="11" w16cid:durableId="1136098333">
    <w:abstractNumId w:val="53"/>
  </w:num>
  <w:num w:numId="12" w16cid:durableId="381098711">
    <w:abstractNumId w:val="153"/>
  </w:num>
  <w:num w:numId="13" w16cid:durableId="2107991913">
    <w:abstractNumId w:val="167"/>
  </w:num>
  <w:num w:numId="14" w16cid:durableId="894392202">
    <w:abstractNumId w:val="49"/>
  </w:num>
  <w:num w:numId="15" w16cid:durableId="1465081433">
    <w:abstractNumId w:val="67"/>
  </w:num>
  <w:num w:numId="16" w16cid:durableId="1716659283">
    <w:abstractNumId w:val="80"/>
  </w:num>
  <w:num w:numId="17" w16cid:durableId="698777180">
    <w:abstractNumId w:val="157"/>
  </w:num>
  <w:num w:numId="18" w16cid:durableId="985862048">
    <w:abstractNumId w:val="55"/>
  </w:num>
  <w:num w:numId="19" w16cid:durableId="125970697">
    <w:abstractNumId w:val="150"/>
  </w:num>
  <w:num w:numId="20" w16cid:durableId="33819978">
    <w:abstractNumId w:val="170"/>
  </w:num>
  <w:num w:numId="21" w16cid:durableId="546645835">
    <w:abstractNumId w:val="159"/>
  </w:num>
  <w:num w:numId="22" w16cid:durableId="162622717">
    <w:abstractNumId w:val="47"/>
  </w:num>
  <w:num w:numId="23" w16cid:durableId="653025084">
    <w:abstractNumId w:val="164"/>
  </w:num>
  <w:num w:numId="24" w16cid:durableId="66850572">
    <w:abstractNumId w:val="119"/>
  </w:num>
  <w:num w:numId="25" w16cid:durableId="490681708">
    <w:abstractNumId w:val="158"/>
  </w:num>
  <w:num w:numId="26" w16cid:durableId="1968973444">
    <w:abstractNumId w:val="83"/>
  </w:num>
  <w:num w:numId="27" w16cid:durableId="257103776">
    <w:abstractNumId w:val="98"/>
  </w:num>
  <w:num w:numId="28" w16cid:durableId="2005862761">
    <w:abstractNumId w:val="12"/>
  </w:num>
  <w:num w:numId="29" w16cid:durableId="129249591">
    <w:abstractNumId w:val="43"/>
  </w:num>
  <w:num w:numId="30" w16cid:durableId="1922909381">
    <w:abstractNumId w:val="84"/>
  </w:num>
  <w:num w:numId="31" w16cid:durableId="1260328678">
    <w:abstractNumId w:val="18"/>
  </w:num>
  <w:num w:numId="32" w16cid:durableId="1849637965">
    <w:abstractNumId w:val="64"/>
  </w:num>
  <w:num w:numId="33" w16cid:durableId="1949072425">
    <w:abstractNumId w:val="48"/>
  </w:num>
  <w:num w:numId="34" w16cid:durableId="209271887">
    <w:abstractNumId w:val="7"/>
  </w:num>
  <w:num w:numId="35" w16cid:durableId="1904829306">
    <w:abstractNumId w:val="124"/>
  </w:num>
  <w:num w:numId="36" w16cid:durableId="33627039">
    <w:abstractNumId w:val="11"/>
  </w:num>
  <w:num w:numId="37" w16cid:durableId="1398825953">
    <w:abstractNumId w:val="94"/>
  </w:num>
  <w:num w:numId="38" w16cid:durableId="1531143304">
    <w:abstractNumId w:val="166"/>
  </w:num>
  <w:num w:numId="39" w16cid:durableId="642002828">
    <w:abstractNumId w:val="2"/>
  </w:num>
  <w:num w:numId="40" w16cid:durableId="1710109917">
    <w:abstractNumId w:val="105"/>
  </w:num>
  <w:num w:numId="41" w16cid:durableId="1226185136">
    <w:abstractNumId w:val="75"/>
  </w:num>
  <w:num w:numId="42" w16cid:durableId="1113742291">
    <w:abstractNumId w:val="45"/>
  </w:num>
  <w:num w:numId="43" w16cid:durableId="1085804567">
    <w:abstractNumId w:val="173"/>
  </w:num>
  <w:num w:numId="44" w16cid:durableId="1208223770">
    <w:abstractNumId w:val="162"/>
  </w:num>
  <w:num w:numId="45" w16cid:durableId="853691999">
    <w:abstractNumId w:val="171"/>
  </w:num>
  <w:num w:numId="46" w16cid:durableId="200561645">
    <w:abstractNumId w:val="139"/>
  </w:num>
  <w:num w:numId="47" w16cid:durableId="686830031">
    <w:abstractNumId w:val="3"/>
  </w:num>
  <w:num w:numId="48" w16cid:durableId="417022166">
    <w:abstractNumId w:val="91"/>
  </w:num>
  <w:num w:numId="49" w16cid:durableId="24867136">
    <w:abstractNumId w:val="44"/>
  </w:num>
  <w:num w:numId="50" w16cid:durableId="1309283137">
    <w:abstractNumId w:val="140"/>
  </w:num>
  <w:num w:numId="51" w16cid:durableId="1051805204">
    <w:abstractNumId w:val="130"/>
  </w:num>
  <w:num w:numId="52" w16cid:durableId="446121393">
    <w:abstractNumId w:val="65"/>
  </w:num>
  <w:num w:numId="53" w16cid:durableId="303848936">
    <w:abstractNumId w:val="93"/>
  </w:num>
  <w:num w:numId="54" w16cid:durableId="1625496806">
    <w:abstractNumId w:val="118"/>
  </w:num>
  <w:num w:numId="55" w16cid:durableId="1625118230">
    <w:abstractNumId w:val="103"/>
  </w:num>
  <w:num w:numId="56" w16cid:durableId="811487945">
    <w:abstractNumId w:val="104"/>
  </w:num>
  <w:num w:numId="57" w16cid:durableId="1216351101">
    <w:abstractNumId w:val="57"/>
  </w:num>
  <w:num w:numId="58" w16cid:durableId="1888445746">
    <w:abstractNumId w:val="169"/>
  </w:num>
  <w:num w:numId="59" w16cid:durableId="1331561727">
    <w:abstractNumId w:val="144"/>
  </w:num>
  <w:num w:numId="60" w16cid:durableId="1250508691">
    <w:abstractNumId w:val="97"/>
  </w:num>
  <w:num w:numId="61" w16cid:durableId="1465807988">
    <w:abstractNumId w:val="33"/>
  </w:num>
  <w:num w:numId="62" w16cid:durableId="703560268">
    <w:abstractNumId w:val="138"/>
  </w:num>
  <w:num w:numId="63" w16cid:durableId="1361710645">
    <w:abstractNumId w:val="8"/>
  </w:num>
  <w:num w:numId="64" w16cid:durableId="751973384">
    <w:abstractNumId w:val="86"/>
  </w:num>
  <w:num w:numId="65" w16cid:durableId="1942294560">
    <w:abstractNumId w:val="99"/>
  </w:num>
  <w:num w:numId="66" w16cid:durableId="199052490">
    <w:abstractNumId w:val="79"/>
  </w:num>
  <w:num w:numId="67" w16cid:durableId="997611247">
    <w:abstractNumId w:val="50"/>
  </w:num>
  <w:num w:numId="68" w16cid:durableId="1349479917">
    <w:abstractNumId w:val="160"/>
  </w:num>
  <w:num w:numId="69" w16cid:durableId="1117063752">
    <w:abstractNumId w:val="34"/>
  </w:num>
  <w:num w:numId="70" w16cid:durableId="536698125">
    <w:abstractNumId w:val="165"/>
  </w:num>
  <w:num w:numId="71" w16cid:durableId="678049479">
    <w:abstractNumId w:val="25"/>
  </w:num>
  <w:num w:numId="72" w16cid:durableId="1042169528">
    <w:abstractNumId w:val="76"/>
  </w:num>
  <w:num w:numId="73" w16cid:durableId="953319140">
    <w:abstractNumId w:val="132"/>
  </w:num>
  <w:num w:numId="74" w16cid:durableId="1671181467">
    <w:abstractNumId w:val="106"/>
  </w:num>
  <w:num w:numId="75" w16cid:durableId="325674827">
    <w:abstractNumId w:val="126"/>
  </w:num>
  <w:num w:numId="76" w16cid:durableId="882519842">
    <w:abstractNumId w:val="134"/>
  </w:num>
  <w:num w:numId="77" w16cid:durableId="181863563">
    <w:abstractNumId w:val="113"/>
  </w:num>
  <w:num w:numId="78" w16cid:durableId="1040204113">
    <w:abstractNumId w:val="148"/>
  </w:num>
  <w:num w:numId="79" w16cid:durableId="437989845">
    <w:abstractNumId w:val="28"/>
  </w:num>
  <w:num w:numId="80" w16cid:durableId="1103459814">
    <w:abstractNumId w:val="96"/>
  </w:num>
  <w:num w:numId="81" w16cid:durableId="1507136229">
    <w:abstractNumId w:val="66"/>
  </w:num>
  <w:num w:numId="82" w16cid:durableId="1985818707">
    <w:abstractNumId w:val="31"/>
  </w:num>
  <w:num w:numId="83" w16cid:durableId="1971740223">
    <w:abstractNumId w:val="39"/>
  </w:num>
  <w:num w:numId="84" w16cid:durableId="2001229621">
    <w:abstractNumId w:val="145"/>
  </w:num>
  <w:num w:numId="85" w16cid:durableId="2037536855">
    <w:abstractNumId w:val="88"/>
  </w:num>
  <w:num w:numId="86" w16cid:durableId="1319531696">
    <w:abstractNumId w:val="112"/>
  </w:num>
  <w:num w:numId="87" w16cid:durableId="1877815158">
    <w:abstractNumId w:val="107"/>
  </w:num>
  <w:num w:numId="88" w16cid:durableId="2085880022">
    <w:abstractNumId w:val="21"/>
  </w:num>
  <w:num w:numId="89" w16cid:durableId="1913196292">
    <w:abstractNumId w:val="56"/>
  </w:num>
  <w:num w:numId="90" w16cid:durableId="2003659462">
    <w:abstractNumId w:val="163"/>
  </w:num>
  <w:num w:numId="91" w16cid:durableId="1231650625">
    <w:abstractNumId w:val="16"/>
  </w:num>
  <w:num w:numId="92" w16cid:durableId="302582053">
    <w:abstractNumId w:val="68"/>
  </w:num>
  <w:num w:numId="93" w16cid:durableId="517500311">
    <w:abstractNumId w:val="154"/>
  </w:num>
  <w:num w:numId="94" w16cid:durableId="551162576">
    <w:abstractNumId w:val="0"/>
  </w:num>
  <w:num w:numId="95" w16cid:durableId="208345756">
    <w:abstractNumId w:val="123"/>
  </w:num>
  <w:num w:numId="96" w16cid:durableId="1431703548">
    <w:abstractNumId w:val="10"/>
  </w:num>
  <w:num w:numId="97" w16cid:durableId="1322660423">
    <w:abstractNumId w:val="116"/>
  </w:num>
  <w:num w:numId="98" w16cid:durableId="270357693">
    <w:abstractNumId w:val="6"/>
  </w:num>
  <w:num w:numId="99" w16cid:durableId="1858425401">
    <w:abstractNumId w:val="37"/>
  </w:num>
  <w:num w:numId="100" w16cid:durableId="187987267">
    <w:abstractNumId w:val="110"/>
  </w:num>
  <w:num w:numId="101" w16cid:durableId="681662605">
    <w:abstractNumId w:val="142"/>
  </w:num>
  <w:num w:numId="102" w16cid:durableId="182477844">
    <w:abstractNumId w:val="155"/>
  </w:num>
  <w:num w:numId="103" w16cid:durableId="1942105853">
    <w:abstractNumId w:val="35"/>
  </w:num>
  <w:num w:numId="104" w16cid:durableId="1742368285">
    <w:abstractNumId w:val="141"/>
  </w:num>
  <w:num w:numId="105" w16cid:durableId="593980549">
    <w:abstractNumId w:val="54"/>
  </w:num>
  <w:num w:numId="106" w16cid:durableId="877744811">
    <w:abstractNumId w:val="143"/>
  </w:num>
  <w:num w:numId="107" w16cid:durableId="1961716049">
    <w:abstractNumId w:val="58"/>
  </w:num>
  <w:num w:numId="108" w16cid:durableId="583148576">
    <w:abstractNumId w:val="32"/>
  </w:num>
  <w:num w:numId="109" w16cid:durableId="1132748431">
    <w:abstractNumId w:val="52"/>
  </w:num>
  <w:num w:numId="110" w16cid:durableId="467210428">
    <w:abstractNumId w:val="137"/>
  </w:num>
  <w:num w:numId="111" w16cid:durableId="1370759015">
    <w:abstractNumId w:val="85"/>
  </w:num>
  <w:num w:numId="112" w16cid:durableId="1299651558">
    <w:abstractNumId w:val="136"/>
  </w:num>
  <w:num w:numId="113" w16cid:durableId="902059109">
    <w:abstractNumId w:val="23"/>
  </w:num>
  <w:num w:numId="114" w16cid:durableId="71511777">
    <w:abstractNumId w:val="161"/>
  </w:num>
  <w:num w:numId="115" w16cid:durableId="1938516980">
    <w:abstractNumId w:val="42"/>
  </w:num>
  <w:num w:numId="116" w16cid:durableId="299305398">
    <w:abstractNumId w:val="87"/>
  </w:num>
  <w:num w:numId="117" w16cid:durableId="510294031">
    <w:abstractNumId w:val="61"/>
  </w:num>
  <w:num w:numId="118" w16cid:durableId="899751471">
    <w:abstractNumId w:val="41"/>
  </w:num>
  <w:num w:numId="119" w16cid:durableId="671221795">
    <w:abstractNumId w:val="36"/>
  </w:num>
  <w:num w:numId="120" w16cid:durableId="1503204556">
    <w:abstractNumId w:val="133"/>
  </w:num>
  <w:num w:numId="121" w16cid:durableId="1463647156">
    <w:abstractNumId w:val="20"/>
  </w:num>
  <w:num w:numId="122" w16cid:durableId="665206838">
    <w:abstractNumId w:val="5"/>
  </w:num>
  <w:num w:numId="123" w16cid:durableId="438990000">
    <w:abstractNumId w:val="152"/>
  </w:num>
  <w:num w:numId="124" w16cid:durableId="1530024686">
    <w:abstractNumId w:val="114"/>
  </w:num>
  <w:num w:numId="125" w16cid:durableId="612714133">
    <w:abstractNumId w:val="70"/>
  </w:num>
  <w:num w:numId="126" w16cid:durableId="105662371">
    <w:abstractNumId w:val="9"/>
  </w:num>
  <w:num w:numId="127" w16cid:durableId="951324707">
    <w:abstractNumId w:val="17"/>
  </w:num>
  <w:num w:numId="128" w16cid:durableId="16546927">
    <w:abstractNumId w:val="60"/>
  </w:num>
  <w:num w:numId="129" w16cid:durableId="1807972733">
    <w:abstractNumId w:val="168"/>
  </w:num>
  <w:num w:numId="130" w16cid:durableId="280696521">
    <w:abstractNumId w:val="24"/>
  </w:num>
  <w:num w:numId="131" w16cid:durableId="981425075">
    <w:abstractNumId w:val="89"/>
  </w:num>
  <w:num w:numId="132" w16cid:durableId="938758143">
    <w:abstractNumId w:val="59"/>
  </w:num>
  <w:num w:numId="133" w16cid:durableId="1134249722">
    <w:abstractNumId w:val="74"/>
  </w:num>
  <w:num w:numId="134" w16cid:durableId="5058410">
    <w:abstractNumId w:val="72"/>
  </w:num>
  <w:num w:numId="135" w16cid:durableId="23141453">
    <w:abstractNumId w:val="73"/>
  </w:num>
  <w:num w:numId="136" w16cid:durableId="2001613528">
    <w:abstractNumId w:val="156"/>
  </w:num>
  <w:num w:numId="137" w16cid:durableId="831800847">
    <w:abstractNumId w:val="108"/>
  </w:num>
  <w:num w:numId="138" w16cid:durableId="1111977796">
    <w:abstractNumId w:val="120"/>
  </w:num>
  <w:num w:numId="139" w16cid:durableId="2141920159">
    <w:abstractNumId w:val="92"/>
  </w:num>
  <w:num w:numId="140" w16cid:durableId="320542785">
    <w:abstractNumId w:val="101"/>
  </w:num>
  <w:num w:numId="141" w16cid:durableId="1304848664">
    <w:abstractNumId w:val="1"/>
  </w:num>
  <w:num w:numId="142" w16cid:durableId="220137374">
    <w:abstractNumId w:val="19"/>
  </w:num>
  <w:num w:numId="143" w16cid:durableId="1449813354">
    <w:abstractNumId w:val="109"/>
  </w:num>
  <w:num w:numId="144" w16cid:durableId="1403143505">
    <w:abstractNumId w:val="122"/>
  </w:num>
  <w:num w:numId="145" w16cid:durableId="1735931119">
    <w:abstractNumId w:val="146"/>
  </w:num>
  <w:num w:numId="146" w16cid:durableId="41177802">
    <w:abstractNumId w:val="147"/>
  </w:num>
  <w:num w:numId="147" w16cid:durableId="1382440878">
    <w:abstractNumId w:val="125"/>
  </w:num>
  <w:num w:numId="148" w16cid:durableId="1755973990">
    <w:abstractNumId w:val="111"/>
  </w:num>
  <w:num w:numId="149" w16cid:durableId="1972782397">
    <w:abstractNumId w:val="82"/>
  </w:num>
  <w:num w:numId="150" w16cid:durableId="850333144">
    <w:abstractNumId w:val="62"/>
  </w:num>
  <w:num w:numId="151" w16cid:durableId="2136092326">
    <w:abstractNumId w:val="78"/>
  </w:num>
  <w:num w:numId="152" w16cid:durableId="407968401">
    <w:abstractNumId w:val="102"/>
  </w:num>
  <w:num w:numId="153" w16cid:durableId="581913947">
    <w:abstractNumId w:val="127"/>
  </w:num>
  <w:num w:numId="154" w16cid:durableId="1382486817">
    <w:abstractNumId w:val="121"/>
  </w:num>
  <w:num w:numId="155" w16cid:durableId="433865341">
    <w:abstractNumId w:val="26"/>
  </w:num>
  <w:num w:numId="156" w16cid:durableId="122117507">
    <w:abstractNumId w:val="13"/>
  </w:num>
  <w:num w:numId="157" w16cid:durableId="192305197">
    <w:abstractNumId w:val="51"/>
  </w:num>
  <w:num w:numId="158" w16cid:durableId="843521273">
    <w:abstractNumId w:val="4"/>
  </w:num>
  <w:num w:numId="159" w16cid:durableId="1618833882">
    <w:abstractNumId w:val="30"/>
  </w:num>
  <w:num w:numId="160" w16cid:durableId="1750419592">
    <w:abstractNumId w:val="117"/>
  </w:num>
  <w:num w:numId="161" w16cid:durableId="958757340">
    <w:abstractNumId w:val="81"/>
  </w:num>
  <w:num w:numId="162" w16cid:durableId="355616062">
    <w:abstractNumId w:val="77"/>
  </w:num>
  <w:num w:numId="163" w16cid:durableId="1306395225">
    <w:abstractNumId w:val="38"/>
  </w:num>
  <w:num w:numId="164" w16cid:durableId="1967273302">
    <w:abstractNumId w:val="90"/>
  </w:num>
  <w:num w:numId="165" w16cid:durableId="46731106">
    <w:abstractNumId w:val="131"/>
  </w:num>
  <w:num w:numId="166" w16cid:durableId="537670405">
    <w:abstractNumId w:val="135"/>
  </w:num>
  <w:num w:numId="167" w16cid:durableId="2107385631">
    <w:abstractNumId w:val="151"/>
  </w:num>
  <w:num w:numId="168" w16cid:durableId="106703807">
    <w:abstractNumId w:val="22"/>
  </w:num>
  <w:num w:numId="169" w16cid:durableId="1504203621">
    <w:abstractNumId w:val="174"/>
  </w:num>
  <w:num w:numId="170" w16cid:durableId="2015372887">
    <w:abstractNumId w:val="15"/>
  </w:num>
  <w:num w:numId="171" w16cid:durableId="1268347729">
    <w:abstractNumId w:val="40"/>
  </w:num>
  <w:num w:numId="172" w16cid:durableId="435096939">
    <w:abstractNumId w:val="95"/>
  </w:num>
  <w:num w:numId="173" w16cid:durableId="1195927411">
    <w:abstractNumId w:val="172"/>
  </w:num>
  <w:num w:numId="174" w16cid:durableId="851263042">
    <w:abstractNumId w:val="14"/>
  </w:num>
  <w:num w:numId="175" w16cid:durableId="700789474">
    <w:abstractNumId w:val="63"/>
  </w:num>
  <w:numIdMacAtCleanup w:val="1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40A"/>
    <w:rsid w:val="000012D4"/>
    <w:rsid w:val="00007DE3"/>
    <w:rsid w:val="00011BA1"/>
    <w:rsid w:val="000123E5"/>
    <w:rsid w:val="00013A3A"/>
    <w:rsid w:val="00014DCE"/>
    <w:rsid w:val="00015BA6"/>
    <w:rsid w:val="00016A05"/>
    <w:rsid w:val="000175C5"/>
    <w:rsid w:val="000179D9"/>
    <w:rsid w:val="00017C30"/>
    <w:rsid w:val="000229F1"/>
    <w:rsid w:val="00022A62"/>
    <w:rsid w:val="00023966"/>
    <w:rsid w:val="00024153"/>
    <w:rsid w:val="000266AF"/>
    <w:rsid w:val="000267CB"/>
    <w:rsid w:val="00026EBD"/>
    <w:rsid w:val="00030BDE"/>
    <w:rsid w:val="00031285"/>
    <w:rsid w:val="00040567"/>
    <w:rsid w:val="00040A47"/>
    <w:rsid w:val="00040B1C"/>
    <w:rsid w:val="00040F23"/>
    <w:rsid w:val="000430C4"/>
    <w:rsid w:val="000449AF"/>
    <w:rsid w:val="000451FD"/>
    <w:rsid w:val="00047563"/>
    <w:rsid w:val="00047DF3"/>
    <w:rsid w:val="00050A2B"/>
    <w:rsid w:val="0005118D"/>
    <w:rsid w:val="000513F8"/>
    <w:rsid w:val="00052041"/>
    <w:rsid w:val="00052694"/>
    <w:rsid w:val="0005319D"/>
    <w:rsid w:val="0005533C"/>
    <w:rsid w:val="00055D6D"/>
    <w:rsid w:val="000567E2"/>
    <w:rsid w:val="000573B7"/>
    <w:rsid w:val="00057FFB"/>
    <w:rsid w:val="00061879"/>
    <w:rsid w:val="00062E16"/>
    <w:rsid w:val="0006418D"/>
    <w:rsid w:val="00066E5D"/>
    <w:rsid w:val="00066F9E"/>
    <w:rsid w:val="00070824"/>
    <w:rsid w:val="000724CA"/>
    <w:rsid w:val="00072A4D"/>
    <w:rsid w:val="000744AD"/>
    <w:rsid w:val="00074525"/>
    <w:rsid w:val="00075B3B"/>
    <w:rsid w:val="00085F65"/>
    <w:rsid w:val="000866F8"/>
    <w:rsid w:val="00090487"/>
    <w:rsid w:val="00091FD1"/>
    <w:rsid w:val="0009204D"/>
    <w:rsid w:val="00092F37"/>
    <w:rsid w:val="0009377E"/>
    <w:rsid w:val="00093824"/>
    <w:rsid w:val="0009726D"/>
    <w:rsid w:val="00097C27"/>
    <w:rsid w:val="000A01D9"/>
    <w:rsid w:val="000A08B0"/>
    <w:rsid w:val="000A3077"/>
    <w:rsid w:val="000A5A4B"/>
    <w:rsid w:val="000B0B3F"/>
    <w:rsid w:val="000B4041"/>
    <w:rsid w:val="000B448F"/>
    <w:rsid w:val="000B70AA"/>
    <w:rsid w:val="000B753D"/>
    <w:rsid w:val="000B7DC0"/>
    <w:rsid w:val="000C04E6"/>
    <w:rsid w:val="000C059A"/>
    <w:rsid w:val="000C072E"/>
    <w:rsid w:val="000C4A8E"/>
    <w:rsid w:val="000C4B58"/>
    <w:rsid w:val="000C5D85"/>
    <w:rsid w:val="000C7E5F"/>
    <w:rsid w:val="000D082E"/>
    <w:rsid w:val="000D5026"/>
    <w:rsid w:val="000D5173"/>
    <w:rsid w:val="000E66F8"/>
    <w:rsid w:val="000E7395"/>
    <w:rsid w:val="000E7DA2"/>
    <w:rsid w:val="000E7DE6"/>
    <w:rsid w:val="000F0076"/>
    <w:rsid w:val="000F1708"/>
    <w:rsid w:val="000F2C87"/>
    <w:rsid w:val="000F32C7"/>
    <w:rsid w:val="000F65A1"/>
    <w:rsid w:val="000F7707"/>
    <w:rsid w:val="00103042"/>
    <w:rsid w:val="0010315A"/>
    <w:rsid w:val="001035A1"/>
    <w:rsid w:val="0010616C"/>
    <w:rsid w:val="0010760E"/>
    <w:rsid w:val="001101A0"/>
    <w:rsid w:val="001167D6"/>
    <w:rsid w:val="00116F94"/>
    <w:rsid w:val="00117673"/>
    <w:rsid w:val="00117B1D"/>
    <w:rsid w:val="00120829"/>
    <w:rsid w:val="00121CE3"/>
    <w:rsid w:val="00123A14"/>
    <w:rsid w:val="00124D4C"/>
    <w:rsid w:val="00126215"/>
    <w:rsid w:val="001264DF"/>
    <w:rsid w:val="0013068D"/>
    <w:rsid w:val="00130E3C"/>
    <w:rsid w:val="00131B1C"/>
    <w:rsid w:val="00131B38"/>
    <w:rsid w:val="00132C0A"/>
    <w:rsid w:val="00132DC8"/>
    <w:rsid w:val="001343F0"/>
    <w:rsid w:val="001349AB"/>
    <w:rsid w:val="00134CDB"/>
    <w:rsid w:val="00136575"/>
    <w:rsid w:val="001369D1"/>
    <w:rsid w:val="00142384"/>
    <w:rsid w:val="00143497"/>
    <w:rsid w:val="00146067"/>
    <w:rsid w:val="00146577"/>
    <w:rsid w:val="00146DF4"/>
    <w:rsid w:val="0015006C"/>
    <w:rsid w:val="00150400"/>
    <w:rsid w:val="00150A53"/>
    <w:rsid w:val="00151ADD"/>
    <w:rsid w:val="00152A8A"/>
    <w:rsid w:val="00152BBE"/>
    <w:rsid w:val="0015348D"/>
    <w:rsid w:val="00155A11"/>
    <w:rsid w:val="00161F50"/>
    <w:rsid w:val="001620F1"/>
    <w:rsid w:val="0016778D"/>
    <w:rsid w:val="00172768"/>
    <w:rsid w:val="00172B15"/>
    <w:rsid w:val="001741C5"/>
    <w:rsid w:val="00176724"/>
    <w:rsid w:val="00177D25"/>
    <w:rsid w:val="00180E6F"/>
    <w:rsid w:val="0018263E"/>
    <w:rsid w:val="00185525"/>
    <w:rsid w:val="00186B90"/>
    <w:rsid w:val="001900A1"/>
    <w:rsid w:val="0019086F"/>
    <w:rsid w:val="001913D0"/>
    <w:rsid w:val="00194181"/>
    <w:rsid w:val="001944F7"/>
    <w:rsid w:val="0019512B"/>
    <w:rsid w:val="00195C1F"/>
    <w:rsid w:val="0019617B"/>
    <w:rsid w:val="001A1288"/>
    <w:rsid w:val="001A34A8"/>
    <w:rsid w:val="001A3BF5"/>
    <w:rsid w:val="001B2711"/>
    <w:rsid w:val="001B37A0"/>
    <w:rsid w:val="001B6B74"/>
    <w:rsid w:val="001B75C1"/>
    <w:rsid w:val="001B76F5"/>
    <w:rsid w:val="001B7E31"/>
    <w:rsid w:val="001C11A3"/>
    <w:rsid w:val="001C6995"/>
    <w:rsid w:val="001D193E"/>
    <w:rsid w:val="001D1A3B"/>
    <w:rsid w:val="001D350A"/>
    <w:rsid w:val="001D3A17"/>
    <w:rsid w:val="001D5578"/>
    <w:rsid w:val="001D5D1E"/>
    <w:rsid w:val="001D7A04"/>
    <w:rsid w:val="001D7E9D"/>
    <w:rsid w:val="001E1558"/>
    <w:rsid w:val="001E27C2"/>
    <w:rsid w:val="001E3022"/>
    <w:rsid w:val="001F03C5"/>
    <w:rsid w:val="001F0B9B"/>
    <w:rsid w:val="001F1744"/>
    <w:rsid w:val="001F286B"/>
    <w:rsid w:val="001F2E61"/>
    <w:rsid w:val="001F38C0"/>
    <w:rsid w:val="001F49AB"/>
    <w:rsid w:val="002004D2"/>
    <w:rsid w:val="002021EF"/>
    <w:rsid w:val="002027DF"/>
    <w:rsid w:val="00206D6C"/>
    <w:rsid w:val="0021166C"/>
    <w:rsid w:val="0021196B"/>
    <w:rsid w:val="0021428A"/>
    <w:rsid w:val="00214565"/>
    <w:rsid w:val="002150D4"/>
    <w:rsid w:val="00215AD2"/>
    <w:rsid w:val="0022035D"/>
    <w:rsid w:val="00222A35"/>
    <w:rsid w:val="00223E1D"/>
    <w:rsid w:val="00226F80"/>
    <w:rsid w:val="00227842"/>
    <w:rsid w:val="00230299"/>
    <w:rsid w:val="00230A08"/>
    <w:rsid w:val="00230A86"/>
    <w:rsid w:val="00232617"/>
    <w:rsid w:val="00232935"/>
    <w:rsid w:val="00235BF7"/>
    <w:rsid w:val="002465AB"/>
    <w:rsid w:val="00246BBA"/>
    <w:rsid w:val="00253449"/>
    <w:rsid w:val="002650D7"/>
    <w:rsid w:val="00265E7A"/>
    <w:rsid w:val="002664DD"/>
    <w:rsid w:val="00274899"/>
    <w:rsid w:val="00275CD3"/>
    <w:rsid w:val="002771A2"/>
    <w:rsid w:val="00277F4C"/>
    <w:rsid w:val="002814D2"/>
    <w:rsid w:val="00283647"/>
    <w:rsid w:val="0028392F"/>
    <w:rsid w:val="0028523A"/>
    <w:rsid w:val="002856BE"/>
    <w:rsid w:val="00290248"/>
    <w:rsid w:val="00294303"/>
    <w:rsid w:val="00294397"/>
    <w:rsid w:val="00296603"/>
    <w:rsid w:val="002A04B9"/>
    <w:rsid w:val="002A078C"/>
    <w:rsid w:val="002A1158"/>
    <w:rsid w:val="002A4F12"/>
    <w:rsid w:val="002A5CDE"/>
    <w:rsid w:val="002B1246"/>
    <w:rsid w:val="002B5A69"/>
    <w:rsid w:val="002C0D5E"/>
    <w:rsid w:val="002C40E6"/>
    <w:rsid w:val="002C45FC"/>
    <w:rsid w:val="002C5ABF"/>
    <w:rsid w:val="002D027A"/>
    <w:rsid w:val="002D2C90"/>
    <w:rsid w:val="002D301E"/>
    <w:rsid w:val="002D4475"/>
    <w:rsid w:val="002D4CFA"/>
    <w:rsid w:val="002D57A9"/>
    <w:rsid w:val="002D67DE"/>
    <w:rsid w:val="002E16FC"/>
    <w:rsid w:val="002E245A"/>
    <w:rsid w:val="002F2061"/>
    <w:rsid w:val="002F2114"/>
    <w:rsid w:val="002F2DF6"/>
    <w:rsid w:val="002F39A7"/>
    <w:rsid w:val="002F433D"/>
    <w:rsid w:val="002F573F"/>
    <w:rsid w:val="002F58A5"/>
    <w:rsid w:val="002F5D4B"/>
    <w:rsid w:val="002F66FF"/>
    <w:rsid w:val="003000E6"/>
    <w:rsid w:val="00301397"/>
    <w:rsid w:val="00302699"/>
    <w:rsid w:val="00303554"/>
    <w:rsid w:val="003035CF"/>
    <w:rsid w:val="00303C86"/>
    <w:rsid w:val="00304449"/>
    <w:rsid w:val="00304E3F"/>
    <w:rsid w:val="00305323"/>
    <w:rsid w:val="00305CD1"/>
    <w:rsid w:val="003063C5"/>
    <w:rsid w:val="00310B29"/>
    <w:rsid w:val="003130E0"/>
    <w:rsid w:val="0032182E"/>
    <w:rsid w:val="00326277"/>
    <w:rsid w:val="00327D55"/>
    <w:rsid w:val="003300E5"/>
    <w:rsid w:val="00330881"/>
    <w:rsid w:val="00330F40"/>
    <w:rsid w:val="00331F8C"/>
    <w:rsid w:val="0033277F"/>
    <w:rsid w:val="00334B43"/>
    <w:rsid w:val="003359F0"/>
    <w:rsid w:val="00337FA6"/>
    <w:rsid w:val="00341167"/>
    <w:rsid w:val="00345016"/>
    <w:rsid w:val="0034792E"/>
    <w:rsid w:val="0035048B"/>
    <w:rsid w:val="00350F31"/>
    <w:rsid w:val="003512D4"/>
    <w:rsid w:val="003513C5"/>
    <w:rsid w:val="00351640"/>
    <w:rsid w:val="0035275D"/>
    <w:rsid w:val="00352AFD"/>
    <w:rsid w:val="0035305C"/>
    <w:rsid w:val="0035479D"/>
    <w:rsid w:val="003552F5"/>
    <w:rsid w:val="00355D0F"/>
    <w:rsid w:val="0035686F"/>
    <w:rsid w:val="00360C2F"/>
    <w:rsid w:val="00362CF2"/>
    <w:rsid w:val="00363F3E"/>
    <w:rsid w:val="003653D0"/>
    <w:rsid w:val="0036611D"/>
    <w:rsid w:val="00366828"/>
    <w:rsid w:val="00371169"/>
    <w:rsid w:val="00371AF7"/>
    <w:rsid w:val="003731BC"/>
    <w:rsid w:val="0037329E"/>
    <w:rsid w:val="00380CC2"/>
    <w:rsid w:val="0038108D"/>
    <w:rsid w:val="00383BA6"/>
    <w:rsid w:val="003853A6"/>
    <w:rsid w:val="00392283"/>
    <w:rsid w:val="00392959"/>
    <w:rsid w:val="00393D0D"/>
    <w:rsid w:val="003966CE"/>
    <w:rsid w:val="003A08C0"/>
    <w:rsid w:val="003A099C"/>
    <w:rsid w:val="003A2A39"/>
    <w:rsid w:val="003A4584"/>
    <w:rsid w:val="003A482E"/>
    <w:rsid w:val="003A4830"/>
    <w:rsid w:val="003A7FEA"/>
    <w:rsid w:val="003B010B"/>
    <w:rsid w:val="003B0BC2"/>
    <w:rsid w:val="003B4941"/>
    <w:rsid w:val="003B53C5"/>
    <w:rsid w:val="003B59F9"/>
    <w:rsid w:val="003B7352"/>
    <w:rsid w:val="003C0F0B"/>
    <w:rsid w:val="003C2153"/>
    <w:rsid w:val="003C3033"/>
    <w:rsid w:val="003C5251"/>
    <w:rsid w:val="003C72BE"/>
    <w:rsid w:val="003C75B3"/>
    <w:rsid w:val="003D08BA"/>
    <w:rsid w:val="003D34F7"/>
    <w:rsid w:val="003D350F"/>
    <w:rsid w:val="003D58AE"/>
    <w:rsid w:val="003D7BDE"/>
    <w:rsid w:val="003E041C"/>
    <w:rsid w:val="003E0D97"/>
    <w:rsid w:val="003E1FFA"/>
    <w:rsid w:val="003E2D5B"/>
    <w:rsid w:val="003E345F"/>
    <w:rsid w:val="003E4A02"/>
    <w:rsid w:val="003E4F85"/>
    <w:rsid w:val="003E5BA4"/>
    <w:rsid w:val="003F1765"/>
    <w:rsid w:val="003F2AE8"/>
    <w:rsid w:val="003F3631"/>
    <w:rsid w:val="003F41BB"/>
    <w:rsid w:val="003F4C37"/>
    <w:rsid w:val="003F54AE"/>
    <w:rsid w:val="003F5FFF"/>
    <w:rsid w:val="003F7575"/>
    <w:rsid w:val="003F76FA"/>
    <w:rsid w:val="004004F4"/>
    <w:rsid w:val="004012D3"/>
    <w:rsid w:val="0040170D"/>
    <w:rsid w:val="00401F4B"/>
    <w:rsid w:val="00402CAC"/>
    <w:rsid w:val="00403A11"/>
    <w:rsid w:val="00403E19"/>
    <w:rsid w:val="00404549"/>
    <w:rsid w:val="0040598C"/>
    <w:rsid w:val="00405BD0"/>
    <w:rsid w:val="00405EBC"/>
    <w:rsid w:val="00406F1C"/>
    <w:rsid w:val="004105EB"/>
    <w:rsid w:val="0041133E"/>
    <w:rsid w:val="00412553"/>
    <w:rsid w:val="00412F5E"/>
    <w:rsid w:val="0041317F"/>
    <w:rsid w:val="00417B0E"/>
    <w:rsid w:val="00423539"/>
    <w:rsid w:val="00424E1E"/>
    <w:rsid w:val="004270E1"/>
    <w:rsid w:val="00427185"/>
    <w:rsid w:val="00427779"/>
    <w:rsid w:val="00430298"/>
    <w:rsid w:val="0043173A"/>
    <w:rsid w:val="00434B2C"/>
    <w:rsid w:val="00434D3A"/>
    <w:rsid w:val="00437AC6"/>
    <w:rsid w:val="00440E77"/>
    <w:rsid w:val="004419E5"/>
    <w:rsid w:val="00442AF6"/>
    <w:rsid w:val="0044350D"/>
    <w:rsid w:val="004440E3"/>
    <w:rsid w:val="00451477"/>
    <w:rsid w:val="00452586"/>
    <w:rsid w:val="004531F7"/>
    <w:rsid w:val="004551E6"/>
    <w:rsid w:val="00460F0E"/>
    <w:rsid w:val="00460F9E"/>
    <w:rsid w:val="00462B2A"/>
    <w:rsid w:val="00465841"/>
    <w:rsid w:val="00467D63"/>
    <w:rsid w:val="004727A2"/>
    <w:rsid w:val="0047619B"/>
    <w:rsid w:val="00477D67"/>
    <w:rsid w:val="00484A10"/>
    <w:rsid w:val="004850EE"/>
    <w:rsid w:val="00485490"/>
    <w:rsid w:val="00485850"/>
    <w:rsid w:val="00491419"/>
    <w:rsid w:val="00493074"/>
    <w:rsid w:val="0049314D"/>
    <w:rsid w:val="00493C47"/>
    <w:rsid w:val="00494DFF"/>
    <w:rsid w:val="00494FD1"/>
    <w:rsid w:val="00495B60"/>
    <w:rsid w:val="00496A62"/>
    <w:rsid w:val="004A09F2"/>
    <w:rsid w:val="004A354B"/>
    <w:rsid w:val="004A359E"/>
    <w:rsid w:val="004A3A25"/>
    <w:rsid w:val="004A42E9"/>
    <w:rsid w:val="004A4AD2"/>
    <w:rsid w:val="004A7EDB"/>
    <w:rsid w:val="004B1CA5"/>
    <w:rsid w:val="004B35AB"/>
    <w:rsid w:val="004B54A4"/>
    <w:rsid w:val="004B7BBD"/>
    <w:rsid w:val="004C02BF"/>
    <w:rsid w:val="004C4EAC"/>
    <w:rsid w:val="004C6B4F"/>
    <w:rsid w:val="004D230E"/>
    <w:rsid w:val="004D27CA"/>
    <w:rsid w:val="004D2CBB"/>
    <w:rsid w:val="004D31DE"/>
    <w:rsid w:val="004D3273"/>
    <w:rsid w:val="004D4F1C"/>
    <w:rsid w:val="004D562A"/>
    <w:rsid w:val="004D59FD"/>
    <w:rsid w:val="004D5C00"/>
    <w:rsid w:val="004E1B1B"/>
    <w:rsid w:val="004E24A0"/>
    <w:rsid w:val="004E45E5"/>
    <w:rsid w:val="004E5373"/>
    <w:rsid w:val="004E6225"/>
    <w:rsid w:val="004E75E8"/>
    <w:rsid w:val="004F11B4"/>
    <w:rsid w:val="004F2C25"/>
    <w:rsid w:val="004F4B1B"/>
    <w:rsid w:val="004F706A"/>
    <w:rsid w:val="00502706"/>
    <w:rsid w:val="00505B6F"/>
    <w:rsid w:val="005061FF"/>
    <w:rsid w:val="00507580"/>
    <w:rsid w:val="00512B0C"/>
    <w:rsid w:val="005160BF"/>
    <w:rsid w:val="00516208"/>
    <w:rsid w:val="00516B98"/>
    <w:rsid w:val="00516F85"/>
    <w:rsid w:val="00521A9B"/>
    <w:rsid w:val="0052240B"/>
    <w:rsid w:val="00525001"/>
    <w:rsid w:val="005273C6"/>
    <w:rsid w:val="00530315"/>
    <w:rsid w:val="00531CBB"/>
    <w:rsid w:val="00531DD3"/>
    <w:rsid w:val="00531E69"/>
    <w:rsid w:val="005347D8"/>
    <w:rsid w:val="00542807"/>
    <w:rsid w:val="005447C6"/>
    <w:rsid w:val="00544A93"/>
    <w:rsid w:val="0055002C"/>
    <w:rsid w:val="00552C94"/>
    <w:rsid w:val="00555065"/>
    <w:rsid w:val="005553F8"/>
    <w:rsid w:val="005570F6"/>
    <w:rsid w:val="00560172"/>
    <w:rsid w:val="005633C2"/>
    <w:rsid w:val="005648F0"/>
    <w:rsid w:val="005649D0"/>
    <w:rsid w:val="00567F02"/>
    <w:rsid w:val="0057007E"/>
    <w:rsid w:val="0057074D"/>
    <w:rsid w:val="00573206"/>
    <w:rsid w:val="0057392B"/>
    <w:rsid w:val="00582F3F"/>
    <w:rsid w:val="00587943"/>
    <w:rsid w:val="005901BF"/>
    <w:rsid w:val="00591ECD"/>
    <w:rsid w:val="00592159"/>
    <w:rsid w:val="00592A57"/>
    <w:rsid w:val="00594538"/>
    <w:rsid w:val="00595BD1"/>
    <w:rsid w:val="005A0626"/>
    <w:rsid w:val="005A13DD"/>
    <w:rsid w:val="005A14EB"/>
    <w:rsid w:val="005A26B6"/>
    <w:rsid w:val="005A27BE"/>
    <w:rsid w:val="005A2EFC"/>
    <w:rsid w:val="005A4A96"/>
    <w:rsid w:val="005A61F4"/>
    <w:rsid w:val="005A76E6"/>
    <w:rsid w:val="005B0967"/>
    <w:rsid w:val="005B19EA"/>
    <w:rsid w:val="005B394D"/>
    <w:rsid w:val="005B6922"/>
    <w:rsid w:val="005B6BA6"/>
    <w:rsid w:val="005B7F06"/>
    <w:rsid w:val="005C00ED"/>
    <w:rsid w:val="005C0237"/>
    <w:rsid w:val="005C1A82"/>
    <w:rsid w:val="005C66FA"/>
    <w:rsid w:val="005C68B8"/>
    <w:rsid w:val="005D1E43"/>
    <w:rsid w:val="005D4E3F"/>
    <w:rsid w:val="005D5316"/>
    <w:rsid w:val="005D5931"/>
    <w:rsid w:val="005E0C10"/>
    <w:rsid w:val="005E14CE"/>
    <w:rsid w:val="005E2612"/>
    <w:rsid w:val="005E324C"/>
    <w:rsid w:val="005E38A8"/>
    <w:rsid w:val="005E591D"/>
    <w:rsid w:val="005F30AC"/>
    <w:rsid w:val="005F4260"/>
    <w:rsid w:val="005F6474"/>
    <w:rsid w:val="006016A3"/>
    <w:rsid w:val="00602369"/>
    <w:rsid w:val="006032B4"/>
    <w:rsid w:val="00604175"/>
    <w:rsid w:val="0060565F"/>
    <w:rsid w:val="006062A0"/>
    <w:rsid w:val="00606A81"/>
    <w:rsid w:val="00610759"/>
    <w:rsid w:val="00611525"/>
    <w:rsid w:val="0061184C"/>
    <w:rsid w:val="0061517A"/>
    <w:rsid w:val="00616173"/>
    <w:rsid w:val="00616AF0"/>
    <w:rsid w:val="00617B9A"/>
    <w:rsid w:val="00617E53"/>
    <w:rsid w:val="00620AB0"/>
    <w:rsid w:val="0062280C"/>
    <w:rsid w:val="00624B18"/>
    <w:rsid w:val="0063387E"/>
    <w:rsid w:val="00634132"/>
    <w:rsid w:val="00635307"/>
    <w:rsid w:val="00636A52"/>
    <w:rsid w:val="00637EC4"/>
    <w:rsid w:val="00640D6A"/>
    <w:rsid w:val="00643F60"/>
    <w:rsid w:val="00645631"/>
    <w:rsid w:val="00646042"/>
    <w:rsid w:val="006506E2"/>
    <w:rsid w:val="006514A3"/>
    <w:rsid w:val="00652E64"/>
    <w:rsid w:val="00653D16"/>
    <w:rsid w:val="006557B8"/>
    <w:rsid w:val="0066135B"/>
    <w:rsid w:val="00661E8A"/>
    <w:rsid w:val="00662D8B"/>
    <w:rsid w:val="00665125"/>
    <w:rsid w:val="006666B1"/>
    <w:rsid w:val="00670E32"/>
    <w:rsid w:val="006714BC"/>
    <w:rsid w:val="006720F7"/>
    <w:rsid w:val="00672181"/>
    <w:rsid w:val="006723F6"/>
    <w:rsid w:val="006725F2"/>
    <w:rsid w:val="00672795"/>
    <w:rsid w:val="006753FC"/>
    <w:rsid w:val="0067608C"/>
    <w:rsid w:val="006841FA"/>
    <w:rsid w:val="00685199"/>
    <w:rsid w:val="00685B67"/>
    <w:rsid w:val="00687F39"/>
    <w:rsid w:val="00690F4D"/>
    <w:rsid w:val="00691535"/>
    <w:rsid w:val="006915EA"/>
    <w:rsid w:val="0069579C"/>
    <w:rsid w:val="00695D42"/>
    <w:rsid w:val="00695DA3"/>
    <w:rsid w:val="00696A19"/>
    <w:rsid w:val="00696AEF"/>
    <w:rsid w:val="0069780C"/>
    <w:rsid w:val="006A02AB"/>
    <w:rsid w:val="006A1710"/>
    <w:rsid w:val="006A1F26"/>
    <w:rsid w:val="006A2CA6"/>
    <w:rsid w:val="006A6D23"/>
    <w:rsid w:val="006A7D92"/>
    <w:rsid w:val="006B10BC"/>
    <w:rsid w:val="006B14E3"/>
    <w:rsid w:val="006B1CDD"/>
    <w:rsid w:val="006B22A6"/>
    <w:rsid w:val="006B2536"/>
    <w:rsid w:val="006B3F25"/>
    <w:rsid w:val="006B5857"/>
    <w:rsid w:val="006B6382"/>
    <w:rsid w:val="006B7270"/>
    <w:rsid w:val="006B7B92"/>
    <w:rsid w:val="006C398B"/>
    <w:rsid w:val="006C3ECB"/>
    <w:rsid w:val="006C52FE"/>
    <w:rsid w:val="006C7F2F"/>
    <w:rsid w:val="006D1498"/>
    <w:rsid w:val="006D1DFB"/>
    <w:rsid w:val="006D4703"/>
    <w:rsid w:val="006D5623"/>
    <w:rsid w:val="006D567A"/>
    <w:rsid w:val="006E04F3"/>
    <w:rsid w:val="006E497E"/>
    <w:rsid w:val="006E4CDB"/>
    <w:rsid w:val="006E643F"/>
    <w:rsid w:val="006F0BBB"/>
    <w:rsid w:val="006F4600"/>
    <w:rsid w:val="006F53A7"/>
    <w:rsid w:val="00700497"/>
    <w:rsid w:val="00700E05"/>
    <w:rsid w:val="007035AF"/>
    <w:rsid w:val="007039A0"/>
    <w:rsid w:val="00711234"/>
    <w:rsid w:val="00713AE9"/>
    <w:rsid w:val="00713D10"/>
    <w:rsid w:val="007144F9"/>
    <w:rsid w:val="00714E91"/>
    <w:rsid w:val="00715D92"/>
    <w:rsid w:val="007172AE"/>
    <w:rsid w:val="007216FC"/>
    <w:rsid w:val="007218F3"/>
    <w:rsid w:val="00721E84"/>
    <w:rsid w:val="007327C4"/>
    <w:rsid w:val="007335C9"/>
    <w:rsid w:val="007343B0"/>
    <w:rsid w:val="007379C9"/>
    <w:rsid w:val="00747900"/>
    <w:rsid w:val="00747C30"/>
    <w:rsid w:val="007522EA"/>
    <w:rsid w:val="00752C0B"/>
    <w:rsid w:val="007559BB"/>
    <w:rsid w:val="00756AD9"/>
    <w:rsid w:val="00762EFF"/>
    <w:rsid w:val="00763012"/>
    <w:rsid w:val="007641F9"/>
    <w:rsid w:val="007647B4"/>
    <w:rsid w:val="00766F9F"/>
    <w:rsid w:val="00772221"/>
    <w:rsid w:val="0077484A"/>
    <w:rsid w:val="00774F12"/>
    <w:rsid w:val="00776426"/>
    <w:rsid w:val="00776B54"/>
    <w:rsid w:val="007778D3"/>
    <w:rsid w:val="00777F73"/>
    <w:rsid w:val="0078158D"/>
    <w:rsid w:val="00781A2F"/>
    <w:rsid w:val="007823F4"/>
    <w:rsid w:val="007839B5"/>
    <w:rsid w:val="007855E2"/>
    <w:rsid w:val="007900DD"/>
    <w:rsid w:val="007906A5"/>
    <w:rsid w:val="00790D7A"/>
    <w:rsid w:val="00792F47"/>
    <w:rsid w:val="0079403E"/>
    <w:rsid w:val="00797D04"/>
    <w:rsid w:val="007A1785"/>
    <w:rsid w:val="007A2389"/>
    <w:rsid w:val="007A280F"/>
    <w:rsid w:val="007A544F"/>
    <w:rsid w:val="007A7D1A"/>
    <w:rsid w:val="007B2680"/>
    <w:rsid w:val="007B2AC8"/>
    <w:rsid w:val="007B4960"/>
    <w:rsid w:val="007B4DF8"/>
    <w:rsid w:val="007B5069"/>
    <w:rsid w:val="007C0FFE"/>
    <w:rsid w:val="007C12CD"/>
    <w:rsid w:val="007C1E73"/>
    <w:rsid w:val="007C36BA"/>
    <w:rsid w:val="007C477D"/>
    <w:rsid w:val="007C4F9E"/>
    <w:rsid w:val="007D094C"/>
    <w:rsid w:val="007D1ABD"/>
    <w:rsid w:val="007D23BC"/>
    <w:rsid w:val="007D339B"/>
    <w:rsid w:val="007D45C4"/>
    <w:rsid w:val="007D4A0F"/>
    <w:rsid w:val="007E0FEF"/>
    <w:rsid w:val="007E199B"/>
    <w:rsid w:val="007E321C"/>
    <w:rsid w:val="007E4713"/>
    <w:rsid w:val="007E4CB0"/>
    <w:rsid w:val="007E571E"/>
    <w:rsid w:val="007F0411"/>
    <w:rsid w:val="007F0B68"/>
    <w:rsid w:val="007F0F2A"/>
    <w:rsid w:val="007F17B8"/>
    <w:rsid w:val="007F19B6"/>
    <w:rsid w:val="007F2463"/>
    <w:rsid w:val="007F3175"/>
    <w:rsid w:val="007F4B8E"/>
    <w:rsid w:val="007F4E5C"/>
    <w:rsid w:val="007F5429"/>
    <w:rsid w:val="007F750E"/>
    <w:rsid w:val="0080070C"/>
    <w:rsid w:val="00802366"/>
    <w:rsid w:val="0080410C"/>
    <w:rsid w:val="00804E71"/>
    <w:rsid w:val="008050DE"/>
    <w:rsid w:val="00806022"/>
    <w:rsid w:val="00806B00"/>
    <w:rsid w:val="00810AF6"/>
    <w:rsid w:val="0081170C"/>
    <w:rsid w:val="008147F1"/>
    <w:rsid w:val="0081536A"/>
    <w:rsid w:val="008156CA"/>
    <w:rsid w:val="00821448"/>
    <w:rsid w:val="00824DC2"/>
    <w:rsid w:val="008305B4"/>
    <w:rsid w:val="00831371"/>
    <w:rsid w:val="008317F7"/>
    <w:rsid w:val="00834853"/>
    <w:rsid w:val="00835331"/>
    <w:rsid w:val="00835429"/>
    <w:rsid w:val="00836A5D"/>
    <w:rsid w:val="0083716D"/>
    <w:rsid w:val="00840252"/>
    <w:rsid w:val="008413A3"/>
    <w:rsid w:val="00844871"/>
    <w:rsid w:val="008450AA"/>
    <w:rsid w:val="008452D0"/>
    <w:rsid w:val="008500D7"/>
    <w:rsid w:val="00853D96"/>
    <w:rsid w:val="0085563C"/>
    <w:rsid w:val="00855A5F"/>
    <w:rsid w:val="008565E2"/>
    <w:rsid w:val="00857CC6"/>
    <w:rsid w:val="0086361A"/>
    <w:rsid w:val="00864287"/>
    <w:rsid w:val="008705FB"/>
    <w:rsid w:val="00872704"/>
    <w:rsid w:val="008727E8"/>
    <w:rsid w:val="00873DB3"/>
    <w:rsid w:val="0087407F"/>
    <w:rsid w:val="008741E1"/>
    <w:rsid w:val="008766CF"/>
    <w:rsid w:val="00876E61"/>
    <w:rsid w:val="00877C4E"/>
    <w:rsid w:val="00880428"/>
    <w:rsid w:val="00881264"/>
    <w:rsid w:val="0088464C"/>
    <w:rsid w:val="008847F8"/>
    <w:rsid w:val="0088523D"/>
    <w:rsid w:val="008855B3"/>
    <w:rsid w:val="00885E2E"/>
    <w:rsid w:val="00885F8E"/>
    <w:rsid w:val="00886F95"/>
    <w:rsid w:val="008872E7"/>
    <w:rsid w:val="008915B6"/>
    <w:rsid w:val="008928E3"/>
    <w:rsid w:val="00893744"/>
    <w:rsid w:val="0089460A"/>
    <w:rsid w:val="008954FC"/>
    <w:rsid w:val="008A03ED"/>
    <w:rsid w:val="008A0886"/>
    <w:rsid w:val="008A2369"/>
    <w:rsid w:val="008A24B0"/>
    <w:rsid w:val="008A4219"/>
    <w:rsid w:val="008A5640"/>
    <w:rsid w:val="008A5D14"/>
    <w:rsid w:val="008A5F45"/>
    <w:rsid w:val="008B314F"/>
    <w:rsid w:val="008C22E7"/>
    <w:rsid w:val="008C34C8"/>
    <w:rsid w:val="008C5C19"/>
    <w:rsid w:val="008D06BD"/>
    <w:rsid w:val="008D27F4"/>
    <w:rsid w:val="008D6825"/>
    <w:rsid w:val="008E19CF"/>
    <w:rsid w:val="008E2780"/>
    <w:rsid w:val="008E2B70"/>
    <w:rsid w:val="008E2ECD"/>
    <w:rsid w:val="008E3919"/>
    <w:rsid w:val="008E5CB0"/>
    <w:rsid w:val="008E7023"/>
    <w:rsid w:val="008E71F9"/>
    <w:rsid w:val="008F10A6"/>
    <w:rsid w:val="008F155B"/>
    <w:rsid w:val="008F266E"/>
    <w:rsid w:val="008F2A8B"/>
    <w:rsid w:val="008F4053"/>
    <w:rsid w:val="008F5AE0"/>
    <w:rsid w:val="008F5B27"/>
    <w:rsid w:val="00900F65"/>
    <w:rsid w:val="00902465"/>
    <w:rsid w:val="0090459D"/>
    <w:rsid w:val="00905EB3"/>
    <w:rsid w:val="00906547"/>
    <w:rsid w:val="009065E7"/>
    <w:rsid w:val="0090671D"/>
    <w:rsid w:val="00910C5E"/>
    <w:rsid w:val="00910CC9"/>
    <w:rsid w:val="00911E37"/>
    <w:rsid w:val="00911EFA"/>
    <w:rsid w:val="0091343B"/>
    <w:rsid w:val="009148CB"/>
    <w:rsid w:val="0091516F"/>
    <w:rsid w:val="009159B5"/>
    <w:rsid w:val="00917FC7"/>
    <w:rsid w:val="0092040E"/>
    <w:rsid w:val="00920B33"/>
    <w:rsid w:val="00923E6B"/>
    <w:rsid w:val="0092644C"/>
    <w:rsid w:val="0093040A"/>
    <w:rsid w:val="00935A95"/>
    <w:rsid w:val="00935C0E"/>
    <w:rsid w:val="009360AC"/>
    <w:rsid w:val="00943B12"/>
    <w:rsid w:val="00943E11"/>
    <w:rsid w:val="00954AF4"/>
    <w:rsid w:val="00954F35"/>
    <w:rsid w:val="009567D8"/>
    <w:rsid w:val="00956C42"/>
    <w:rsid w:val="00957816"/>
    <w:rsid w:val="00957AB4"/>
    <w:rsid w:val="00960E28"/>
    <w:rsid w:val="0097248A"/>
    <w:rsid w:val="00972782"/>
    <w:rsid w:val="009734B4"/>
    <w:rsid w:val="009757B9"/>
    <w:rsid w:val="009773A0"/>
    <w:rsid w:val="009774E4"/>
    <w:rsid w:val="009847C0"/>
    <w:rsid w:val="00984B17"/>
    <w:rsid w:val="00985176"/>
    <w:rsid w:val="00985605"/>
    <w:rsid w:val="00986395"/>
    <w:rsid w:val="00987348"/>
    <w:rsid w:val="00987507"/>
    <w:rsid w:val="00992915"/>
    <w:rsid w:val="009976EF"/>
    <w:rsid w:val="009A0665"/>
    <w:rsid w:val="009A0B1B"/>
    <w:rsid w:val="009A18FD"/>
    <w:rsid w:val="009A3426"/>
    <w:rsid w:val="009A45F5"/>
    <w:rsid w:val="009A4CC9"/>
    <w:rsid w:val="009A59DD"/>
    <w:rsid w:val="009A617E"/>
    <w:rsid w:val="009A62A9"/>
    <w:rsid w:val="009A6AC5"/>
    <w:rsid w:val="009B3AD6"/>
    <w:rsid w:val="009B4AF8"/>
    <w:rsid w:val="009C2AB7"/>
    <w:rsid w:val="009C3111"/>
    <w:rsid w:val="009C56EE"/>
    <w:rsid w:val="009C58B6"/>
    <w:rsid w:val="009C6EC5"/>
    <w:rsid w:val="009C73B7"/>
    <w:rsid w:val="009D3BF6"/>
    <w:rsid w:val="009D5FA9"/>
    <w:rsid w:val="009D7D91"/>
    <w:rsid w:val="009E256C"/>
    <w:rsid w:val="009E4335"/>
    <w:rsid w:val="009E4442"/>
    <w:rsid w:val="009E4C32"/>
    <w:rsid w:val="009E5388"/>
    <w:rsid w:val="009E7CAF"/>
    <w:rsid w:val="009F34C6"/>
    <w:rsid w:val="009F5DE0"/>
    <w:rsid w:val="009F6370"/>
    <w:rsid w:val="009F679B"/>
    <w:rsid w:val="009F6E76"/>
    <w:rsid w:val="00A0047A"/>
    <w:rsid w:val="00A01020"/>
    <w:rsid w:val="00A032E6"/>
    <w:rsid w:val="00A050E3"/>
    <w:rsid w:val="00A069A6"/>
    <w:rsid w:val="00A06A1D"/>
    <w:rsid w:val="00A07C3E"/>
    <w:rsid w:val="00A100F8"/>
    <w:rsid w:val="00A11296"/>
    <w:rsid w:val="00A11BB5"/>
    <w:rsid w:val="00A13A44"/>
    <w:rsid w:val="00A2028E"/>
    <w:rsid w:val="00A21C6D"/>
    <w:rsid w:val="00A228EA"/>
    <w:rsid w:val="00A248D0"/>
    <w:rsid w:val="00A249AA"/>
    <w:rsid w:val="00A24B32"/>
    <w:rsid w:val="00A25638"/>
    <w:rsid w:val="00A25AD3"/>
    <w:rsid w:val="00A26B75"/>
    <w:rsid w:val="00A270A5"/>
    <w:rsid w:val="00A31BBB"/>
    <w:rsid w:val="00A328D4"/>
    <w:rsid w:val="00A338D4"/>
    <w:rsid w:val="00A33B20"/>
    <w:rsid w:val="00A3528A"/>
    <w:rsid w:val="00A36B94"/>
    <w:rsid w:val="00A37034"/>
    <w:rsid w:val="00A37126"/>
    <w:rsid w:val="00A3722A"/>
    <w:rsid w:val="00A37EF5"/>
    <w:rsid w:val="00A405B2"/>
    <w:rsid w:val="00A40B9D"/>
    <w:rsid w:val="00A446BA"/>
    <w:rsid w:val="00A45F32"/>
    <w:rsid w:val="00A50B59"/>
    <w:rsid w:val="00A50F82"/>
    <w:rsid w:val="00A52D61"/>
    <w:rsid w:val="00A52FC7"/>
    <w:rsid w:val="00A55D8B"/>
    <w:rsid w:val="00A56BC4"/>
    <w:rsid w:val="00A61F6B"/>
    <w:rsid w:val="00A648A7"/>
    <w:rsid w:val="00A651BF"/>
    <w:rsid w:val="00A65EB8"/>
    <w:rsid w:val="00A6609E"/>
    <w:rsid w:val="00A71391"/>
    <w:rsid w:val="00A719B3"/>
    <w:rsid w:val="00A72AEB"/>
    <w:rsid w:val="00A74ECE"/>
    <w:rsid w:val="00A755F8"/>
    <w:rsid w:val="00A77099"/>
    <w:rsid w:val="00A771AE"/>
    <w:rsid w:val="00A77C1B"/>
    <w:rsid w:val="00A80DC9"/>
    <w:rsid w:val="00A845EB"/>
    <w:rsid w:val="00A84FDB"/>
    <w:rsid w:val="00A85009"/>
    <w:rsid w:val="00A864D0"/>
    <w:rsid w:val="00A9124F"/>
    <w:rsid w:val="00A912F3"/>
    <w:rsid w:val="00A91603"/>
    <w:rsid w:val="00A92A81"/>
    <w:rsid w:val="00A94163"/>
    <w:rsid w:val="00A954BC"/>
    <w:rsid w:val="00A964A5"/>
    <w:rsid w:val="00A96E09"/>
    <w:rsid w:val="00A971B8"/>
    <w:rsid w:val="00AA03E7"/>
    <w:rsid w:val="00AA0F2A"/>
    <w:rsid w:val="00AA22C9"/>
    <w:rsid w:val="00AA274C"/>
    <w:rsid w:val="00AA3FF3"/>
    <w:rsid w:val="00AB3581"/>
    <w:rsid w:val="00AB65E0"/>
    <w:rsid w:val="00AB6ABD"/>
    <w:rsid w:val="00AC082F"/>
    <w:rsid w:val="00AC11E7"/>
    <w:rsid w:val="00AC3819"/>
    <w:rsid w:val="00AD1648"/>
    <w:rsid w:val="00AD512E"/>
    <w:rsid w:val="00AE13CB"/>
    <w:rsid w:val="00AE31B2"/>
    <w:rsid w:val="00AE3BF6"/>
    <w:rsid w:val="00AF035F"/>
    <w:rsid w:val="00AF1C4B"/>
    <w:rsid w:val="00B00B6F"/>
    <w:rsid w:val="00B02FD8"/>
    <w:rsid w:val="00B0358B"/>
    <w:rsid w:val="00B04A3D"/>
    <w:rsid w:val="00B06535"/>
    <w:rsid w:val="00B10033"/>
    <w:rsid w:val="00B100C6"/>
    <w:rsid w:val="00B13141"/>
    <w:rsid w:val="00B1764E"/>
    <w:rsid w:val="00B20529"/>
    <w:rsid w:val="00B21387"/>
    <w:rsid w:val="00B216F0"/>
    <w:rsid w:val="00B21A45"/>
    <w:rsid w:val="00B22341"/>
    <w:rsid w:val="00B226BA"/>
    <w:rsid w:val="00B22824"/>
    <w:rsid w:val="00B246E6"/>
    <w:rsid w:val="00B24929"/>
    <w:rsid w:val="00B24AE6"/>
    <w:rsid w:val="00B270B7"/>
    <w:rsid w:val="00B27A7E"/>
    <w:rsid w:val="00B27ED7"/>
    <w:rsid w:val="00B30CCA"/>
    <w:rsid w:val="00B3246A"/>
    <w:rsid w:val="00B32EE9"/>
    <w:rsid w:val="00B34A9B"/>
    <w:rsid w:val="00B36E13"/>
    <w:rsid w:val="00B37BEB"/>
    <w:rsid w:val="00B42324"/>
    <w:rsid w:val="00B42B34"/>
    <w:rsid w:val="00B4310C"/>
    <w:rsid w:val="00B43D88"/>
    <w:rsid w:val="00B449BB"/>
    <w:rsid w:val="00B460A9"/>
    <w:rsid w:val="00B462BA"/>
    <w:rsid w:val="00B566D0"/>
    <w:rsid w:val="00B57307"/>
    <w:rsid w:val="00B6063B"/>
    <w:rsid w:val="00B61B7C"/>
    <w:rsid w:val="00B64BE4"/>
    <w:rsid w:val="00B67FDD"/>
    <w:rsid w:val="00B72FA3"/>
    <w:rsid w:val="00B73F4D"/>
    <w:rsid w:val="00B75F7F"/>
    <w:rsid w:val="00B85C78"/>
    <w:rsid w:val="00B85D29"/>
    <w:rsid w:val="00B90533"/>
    <w:rsid w:val="00B90F6C"/>
    <w:rsid w:val="00B9126E"/>
    <w:rsid w:val="00B94026"/>
    <w:rsid w:val="00B9763C"/>
    <w:rsid w:val="00BA29EF"/>
    <w:rsid w:val="00BA3FC4"/>
    <w:rsid w:val="00BB0012"/>
    <w:rsid w:val="00BB2B31"/>
    <w:rsid w:val="00BB44F4"/>
    <w:rsid w:val="00BB59BD"/>
    <w:rsid w:val="00BB6A23"/>
    <w:rsid w:val="00BB7B94"/>
    <w:rsid w:val="00BC0FE7"/>
    <w:rsid w:val="00BC15DC"/>
    <w:rsid w:val="00BC31DA"/>
    <w:rsid w:val="00BC438F"/>
    <w:rsid w:val="00BC4B17"/>
    <w:rsid w:val="00BC654B"/>
    <w:rsid w:val="00BC6FB1"/>
    <w:rsid w:val="00BD2126"/>
    <w:rsid w:val="00BD3F10"/>
    <w:rsid w:val="00BD5316"/>
    <w:rsid w:val="00BD5495"/>
    <w:rsid w:val="00BD5557"/>
    <w:rsid w:val="00BD5D13"/>
    <w:rsid w:val="00BD5FF2"/>
    <w:rsid w:val="00BD6264"/>
    <w:rsid w:val="00BD7A76"/>
    <w:rsid w:val="00BE0014"/>
    <w:rsid w:val="00BE3719"/>
    <w:rsid w:val="00BE3CCA"/>
    <w:rsid w:val="00BE6C10"/>
    <w:rsid w:val="00BE748A"/>
    <w:rsid w:val="00BF1B04"/>
    <w:rsid w:val="00BF6589"/>
    <w:rsid w:val="00BF6DDC"/>
    <w:rsid w:val="00C0289F"/>
    <w:rsid w:val="00C02CB2"/>
    <w:rsid w:val="00C02D67"/>
    <w:rsid w:val="00C05943"/>
    <w:rsid w:val="00C05F04"/>
    <w:rsid w:val="00C13BE5"/>
    <w:rsid w:val="00C153CB"/>
    <w:rsid w:val="00C15DC8"/>
    <w:rsid w:val="00C1705E"/>
    <w:rsid w:val="00C202A3"/>
    <w:rsid w:val="00C2097E"/>
    <w:rsid w:val="00C23355"/>
    <w:rsid w:val="00C33873"/>
    <w:rsid w:val="00C342B3"/>
    <w:rsid w:val="00C36316"/>
    <w:rsid w:val="00C40EE4"/>
    <w:rsid w:val="00C41C8E"/>
    <w:rsid w:val="00C46354"/>
    <w:rsid w:val="00C46C39"/>
    <w:rsid w:val="00C47376"/>
    <w:rsid w:val="00C475C1"/>
    <w:rsid w:val="00C51C73"/>
    <w:rsid w:val="00C52B49"/>
    <w:rsid w:val="00C55233"/>
    <w:rsid w:val="00C57122"/>
    <w:rsid w:val="00C60658"/>
    <w:rsid w:val="00C648CE"/>
    <w:rsid w:val="00C64E95"/>
    <w:rsid w:val="00C661DC"/>
    <w:rsid w:val="00C674F7"/>
    <w:rsid w:val="00C70702"/>
    <w:rsid w:val="00C7408A"/>
    <w:rsid w:val="00C75210"/>
    <w:rsid w:val="00C75D46"/>
    <w:rsid w:val="00C769E5"/>
    <w:rsid w:val="00C778F1"/>
    <w:rsid w:val="00C81463"/>
    <w:rsid w:val="00C822C4"/>
    <w:rsid w:val="00C82835"/>
    <w:rsid w:val="00C82899"/>
    <w:rsid w:val="00C86137"/>
    <w:rsid w:val="00C90979"/>
    <w:rsid w:val="00C933EC"/>
    <w:rsid w:val="00C96A98"/>
    <w:rsid w:val="00C97819"/>
    <w:rsid w:val="00CA285A"/>
    <w:rsid w:val="00CA2F1B"/>
    <w:rsid w:val="00CA3465"/>
    <w:rsid w:val="00CA4EF6"/>
    <w:rsid w:val="00CA6A69"/>
    <w:rsid w:val="00CA7163"/>
    <w:rsid w:val="00CA79BC"/>
    <w:rsid w:val="00CB0203"/>
    <w:rsid w:val="00CB20E9"/>
    <w:rsid w:val="00CB258B"/>
    <w:rsid w:val="00CB3248"/>
    <w:rsid w:val="00CB5E27"/>
    <w:rsid w:val="00CB75F6"/>
    <w:rsid w:val="00CB7BF9"/>
    <w:rsid w:val="00CC16B4"/>
    <w:rsid w:val="00CC1FBB"/>
    <w:rsid w:val="00CC37D3"/>
    <w:rsid w:val="00CC5AE1"/>
    <w:rsid w:val="00CC6114"/>
    <w:rsid w:val="00CD05BC"/>
    <w:rsid w:val="00CD093A"/>
    <w:rsid w:val="00CD2256"/>
    <w:rsid w:val="00CD26A8"/>
    <w:rsid w:val="00CD2DFE"/>
    <w:rsid w:val="00CD3E0C"/>
    <w:rsid w:val="00CD57BA"/>
    <w:rsid w:val="00CE0374"/>
    <w:rsid w:val="00CE0A2E"/>
    <w:rsid w:val="00CE1CEF"/>
    <w:rsid w:val="00CE345C"/>
    <w:rsid w:val="00CE3DFF"/>
    <w:rsid w:val="00CE42F5"/>
    <w:rsid w:val="00CE4EEA"/>
    <w:rsid w:val="00CE660F"/>
    <w:rsid w:val="00CE6B3A"/>
    <w:rsid w:val="00CE709E"/>
    <w:rsid w:val="00CE77ED"/>
    <w:rsid w:val="00CE7E8B"/>
    <w:rsid w:val="00CF0C8F"/>
    <w:rsid w:val="00CF22A2"/>
    <w:rsid w:val="00CF2684"/>
    <w:rsid w:val="00CF3CA4"/>
    <w:rsid w:val="00CF3E3D"/>
    <w:rsid w:val="00CF497C"/>
    <w:rsid w:val="00CF60F2"/>
    <w:rsid w:val="00D013E3"/>
    <w:rsid w:val="00D01BB0"/>
    <w:rsid w:val="00D0280D"/>
    <w:rsid w:val="00D03253"/>
    <w:rsid w:val="00D03F6B"/>
    <w:rsid w:val="00D04A2A"/>
    <w:rsid w:val="00D13BEA"/>
    <w:rsid w:val="00D13D73"/>
    <w:rsid w:val="00D152DE"/>
    <w:rsid w:val="00D15C65"/>
    <w:rsid w:val="00D15F7D"/>
    <w:rsid w:val="00D17FD1"/>
    <w:rsid w:val="00D200A3"/>
    <w:rsid w:val="00D20ED6"/>
    <w:rsid w:val="00D21645"/>
    <w:rsid w:val="00D222FF"/>
    <w:rsid w:val="00D26A0B"/>
    <w:rsid w:val="00D305F0"/>
    <w:rsid w:val="00D313B8"/>
    <w:rsid w:val="00D32D17"/>
    <w:rsid w:val="00D376C6"/>
    <w:rsid w:val="00D437F2"/>
    <w:rsid w:val="00D45731"/>
    <w:rsid w:val="00D47F3F"/>
    <w:rsid w:val="00D51617"/>
    <w:rsid w:val="00D52D98"/>
    <w:rsid w:val="00D53FDA"/>
    <w:rsid w:val="00D548F3"/>
    <w:rsid w:val="00D5796E"/>
    <w:rsid w:val="00D6039A"/>
    <w:rsid w:val="00D60F5F"/>
    <w:rsid w:val="00D6264C"/>
    <w:rsid w:val="00D62B77"/>
    <w:rsid w:val="00D637BD"/>
    <w:rsid w:val="00D6468C"/>
    <w:rsid w:val="00D64ABF"/>
    <w:rsid w:val="00D6594F"/>
    <w:rsid w:val="00D66077"/>
    <w:rsid w:val="00D70EFC"/>
    <w:rsid w:val="00D72EC3"/>
    <w:rsid w:val="00D73CAE"/>
    <w:rsid w:val="00D82F0E"/>
    <w:rsid w:val="00D83342"/>
    <w:rsid w:val="00D87FB1"/>
    <w:rsid w:val="00D93C30"/>
    <w:rsid w:val="00D93D43"/>
    <w:rsid w:val="00D96041"/>
    <w:rsid w:val="00DA0D9D"/>
    <w:rsid w:val="00DA1E3E"/>
    <w:rsid w:val="00DA2CC1"/>
    <w:rsid w:val="00DA3C48"/>
    <w:rsid w:val="00DA6278"/>
    <w:rsid w:val="00DA6669"/>
    <w:rsid w:val="00DA733D"/>
    <w:rsid w:val="00DB07C0"/>
    <w:rsid w:val="00DB197F"/>
    <w:rsid w:val="00DB57F8"/>
    <w:rsid w:val="00DB5C98"/>
    <w:rsid w:val="00DB62EC"/>
    <w:rsid w:val="00DB6674"/>
    <w:rsid w:val="00DB75B5"/>
    <w:rsid w:val="00DB7881"/>
    <w:rsid w:val="00DB7EB2"/>
    <w:rsid w:val="00DB7FDB"/>
    <w:rsid w:val="00DC02ED"/>
    <w:rsid w:val="00DC553B"/>
    <w:rsid w:val="00DC5D13"/>
    <w:rsid w:val="00DC6BF3"/>
    <w:rsid w:val="00DD042E"/>
    <w:rsid w:val="00DD10BF"/>
    <w:rsid w:val="00DD2F91"/>
    <w:rsid w:val="00DD7043"/>
    <w:rsid w:val="00DD7708"/>
    <w:rsid w:val="00DD7CD6"/>
    <w:rsid w:val="00DE0A87"/>
    <w:rsid w:val="00DE0F4F"/>
    <w:rsid w:val="00DE265B"/>
    <w:rsid w:val="00DE3033"/>
    <w:rsid w:val="00DE3CC2"/>
    <w:rsid w:val="00DE53FC"/>
    <w:rsid w:val="00DE5FDE"/>
    <w:rsid w:val="00DE6989"/>
    <w:rsid w:val="00DE6FE9"/>
    <w:rsid w:val="00DF2A83"/>
    <w:rsid w:val="00DF5C59"/>
    <w:rsid w:val="00DF5ECD"/>
    <w:rsid w:val="00DF640D"/>
    <w:rsid w:val="00E01E27"/>
    <w:rsid w:val="00E021B4"/>
    <w:rsid w:val="00E02214"/>
    <w:rsid w:val="00E02329"/>
    <w:rsid w:val="00E02507"/>
    <w:rsid w:val="00E07133"/>
    <w:rsid w:val="00E17203"/>
    <w:rsid w:val="00E17B40"/>
    <w:rsid w:val="00E24512"/>
    <w:rsid w:val="00E26F82"/>
    <w:rsid w:val="00E27144"/>
    <w:rsid w:val="00E3019A"/>
    <w:rsid w:val="00E303C4"/>
    <w:rsid w:val="00E32711"/>
    <w:rsid w:val="00E327C5"/>
    <w:rsid w:val="00E335AD"/>
    <w:rsid w:val="00E4050D"/>
    <w:rsid w:val="00E413D1"/>
    <w:rsid w:val="00E42DAD"/>
    <w:rsid w:val="00E437DB"/>
    <w:rsid w:val="00E465B8"/>
    <w:rsid w:val="00E47D5B"/>
    <w:rsid w:val="00E51047"/>
    <w:rsid w:val="00E51717"/>
    <w:rsid w:val="00E52299"/>
    <w:rsid w:val="00E5540B"/>
    <w:rsid w:val="00E57C98"/>
    <w:rsid w:val="00E57E04"/>
    <w:rsid w:val="00E57E25"/>
    <w:rsid w:val="00E62010"/>
    <w:rsid w:val="00E62AAD"/>
    <w:rsid w:val="00E6399B"/>
    <w:rsid w:val="00E63B3F"/>
    <w:rsid w:val="00E72206"/>
    <w:rsid w:val="00E72578"/>
    <w:rsid w:val="00E72785"/>
    <w:rsid w:val="00E7361B"/>
    <w:rsid w:val="00E74BB8"/>
    <w:rsid w:val="00E74D45"/>
    <w:rsid w:val="00E80E1E"/>
    <w:rsid w:val="00E80F25"/>
    <w:rsid w:val="00E90509"/>
    <w:rsid w:val="00E9288D"/>
    <w:rsid w:val="00E938F4"/>
    <w:rsid w:val="00E97520"/>
    <w:rsid w:val="00E97664"/>
    <w:rsid w:val="00EA06FC"/>
    <w:rsid w:val="00EA0B54"/>
    <w:rsid w:val="00EA0C34"/>
    <w:rsid w:val="00EA45AB"/>
    <w:rsid w:val="00EA4EE1"/>
    <w:rsid w:val="00EA6650"/>
    <w:rsid w:val="00EB295A"/>
    <w:rsid w:val="00EB333C"/>
    <w:rsid w:val="00EB405C"/>
    <w:rsid w:val="00EB49C5"/>
    <w:rsid w:val="00EB64EB"/>
    <w:rsid w:val="00EB688D"/>
    <w:rsid w:val="00EC0F6F"/>
    <w:rsid w:val="00ED3796"/>
    <w:rsid w:val="00ED3B54"/>
    <w:rsid w:val="00ED3CC7"/>
    <w:rsid w:val="00ED65FC"/>
    <w:rsid w:val="00ED6E36"/>
    <w:rsid w:val="00EE0A2B"/>
    <w:rsid w:val="00EE0F3A"/>
    <w:rsid w:val="00EE1DCF"/>
    <w:rsid w:val="00EE4EFB"/>
    <w:rsid w:val="00EE56DA"/>
    <w:rsid w:val="00EE5B34"/>
    <w:rsid w:val="00EF2182"/>
    <w:rsid w:val="00EF2664"/>
    <w:rsid w:val="00EF3C47"/>
    <w:rsid w:val="00EF53AA"/>
    <w:rsid w:val="00EF5AD7"/>
    <w:rsid w:val="00EF63CC"/>
    <w:rsid w:val="00EF776A"/>
    <w:rsid w:val="00F01045"/>
    <w:rsid w:val="00F01FA2"/>
    <w:rsid w:val="00F02294"/>
    <w:rsid w:val="00F03305"/>
    <w:rsid w:val="00F04847"/>
    <w:rsid w:val="00F058F5"/>
    <w:rsid w:val="00F108E7"/>
    <w:rsid w:val="00F10968"/>
    <w:rsid w:val="00F131A0"/>
    <w:rsid w:val="00F133CC"/>
    <w:rsid w:val="00F13C85"/>
    <w:rsid w:val="00F2082D"/>
    <w:rsid w:val="00F2280D"/>
    <w:rsid w:val="00F238E0"/>
    <w:rsid w:val="00F242FE"/>
    <w:rsid w:val="00F25898"/>
    <w:rsid w:val="00F3013C"/>
    <w:rsid w:val="00F321D3"/>
    <w:rsid w:val="00F332DB"/>
    <w:rsid w:val="00F3356F"/>
    <w:rsid w:val="00F34351"/>
    <w:rsid w:val="00F3464D"/>
    <w:rsid w:val="00F3531E"/>
    <w:rsid w:val="00F3544F"/>
    <w:rsid w:val="00F358F6"/>
    <w:rsid w:val="00F35953"/>
    <w:rsid w:val="00F40E57"/>
    <w:rsid w:val="00F453DB"/>
    <w:rsid w:val="00F455F0"/>
    <w:rsid w:val="00F461F5"/>
    <w:rsid w:val="00F464DE"/>
    <w:rsid w:val="00F47026"/>
    <w:rsid w:val="00F472D2"/>
    <w:rsid w:val="00F501F8"/>
    <w:rsid w:val="00F502B2"/>
    <w:rsid w:val="00F51074"/>
    <w:rsid w:val="00F512C7"/>
    <w:rsid w:val="00F53038"/>
    <w:rsid w:val="00F530BA"/>
    <w:rsid w:val="00F53B4A"/>
    <w:rsid w:val="00F53D08"/>
    <w:rsid w:val="00F5755F"/>
    <w:rsid w:val="00F64813"/>
    <w:rsid w:val="00F657CC"/>
    <w:rsid w:val="00F6631A"/>
    <w:rsid w:val="00F66A05"/>
    <w:rsid w:val="00F67767"/>
    <w:rsid w:val="00F707B1"/>
    <w:rsid w:val="00F70F1C"/>
    <w:rsid w:val="00F71C4D"/>
    <w:rsid w:val="00F75753"/>
    <w:rsid w:val="00F76247"/>
    <w:rsid w:val="00F8159D"/>
    <w:rsid w:val="00F81DC5"/>
    <w:rsid w:val="00F82E4B"/>
    <w:rsid w:val="00F87439"/>
    <w:rsid w:val="00F9007F"/>
    <w:rsid w:val="00F9183E"/>
    <w:rsid w:val="00F91AE2"/>
    <w:rsid w:val="00F91B1A"/>
    <w:rsid w:val="00F91FB4"/>
    <w:rsid w:val="00F9248C"/>
    <w:rsid w:val="00F9301F"/>
    <w:rsid w:val="00F93281"/>
    <w:rsid w:val="00F942C7"/>
    <w:rsid w:val="00F95362"/>
    <w:rsid w:val="00F96CF0"/>
    <w:rsid w:val="00F972FD"/>
    <w:rsid w:val="00FA017E"/>
    <w:rsid w:val="00FA1FE9"/>
    <w:rsid w:val="00FA2FBA"/>
    <w:rsid w:val="00FA31AF"/>
    <w:rsid w:val="00FA3A10"/>
    <w:rsid w:val="00FA3BF7"/>
    <w:rsid w:val="00FB0F20"/>
    <w:rsid w:val="00FB1983"/>
    <w:rsid w:val="00FB1C9E"/>
    <w:rsid w:val="00FB2CC0"/>
    <w:rsid w:val="00FB58A8"/>
    <w:rsid w:val="00FB729F"/>
    <w:rsid w:val="00FB784B"/>
    <w:rsid w:val="00FC1E59"/>
    <w:rsid w:val="00FC76AF"/>
    <w:rsid w:val="00FD0A88"/>
    <w:rsid w:val="00FD0BE5"/>
    <w:rsid w:val="00FD144F"/>
    <w:rsid w:val="00FD1CE8"/>
    <w:rsid w:val="00FD32E7"/>
    <w:rsid w:val="00FD3861"/>
    <w:rsid w:val="00FD7867"/>
    <w:rsid w:val="00FE01D3"/>
    <w:rsid w:val="00FE07BF"/>
    <w:rsid w:val="00FE793F"/>
    <w:rsid w:val="00FF05FF"/>
    <w:rsid w:val="00FF330B"/>
    <w:rsid w:val="00FF3BD8"/>
    <w:rsid w:val="00FF3ED9"/>
    <w:rsid w:val="00FF5D0B"/>
    <w:rsid w:val="00FF7450"/>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EE66B1"/>
  <w15:chartTrackingRefBased/>
  <w15:docId w15:val="{DF0BBE9D-23A4-4E38-AEB8-3748A963C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7619B"/>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
    <w:next w:val="a"/>
    <w:link w:val="4Char"/>
    <w:uiPriority w:val="9"/>
    <w:semiHidden/>
    <w:unhideWhenUsed/>
    <w:qFormat/>
    <w:rsid w:val="002150D4"/>
    <w:pPr>
      <w:keepNext/>
      <w:keepLines/>
      <w:spacing w:before="4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Char"/>
    <w:uiPriority w:val="9"/>
    <w:semiHidden/>
    <w:unhideWhenUsed/>
    <w:qFormat/>
    <w:rsid w:val="009D7D91"/>
    <w:pPr>
      <w:keepNext/>
      <w:keepLines/>
      <w:spacing w:before="4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Char"/>
    <w:uiPriority w:val="9"/>
    <w:semiHidden/>
    <w:unhideWhenUsed/>
    <w:qFormat/>
    <w:rsid w:val="002150D4"/>
    <w:pPr>
      <w:keepNext/>
      <w:keepLines/>
      <w:spacing w:before="40"/>
      <w:outlineLvl w:val="5"/>
    </w:pPr>
    <w:rPr>
      <w:rFonts w:asciiTheme="majorHAnsi" w:eastAsiaTheme="majorEastAsia" w:hAnsiTheme="majorHAnsi" w:cstheme="majorBidi"/>
      <w:color w:val="1F3763"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0">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0">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1">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 w:type="paragraph" w:customStyle="1" w:styleId="ae">
    <w:name w:val="عنوان"/>
    <w:basedOn w:val="a"/>
    <w:link w:val="Char7"/>
    <w:qFormat/>
    <w:rsid w:val="00BB59BD"/>
    <w:rPr>
      <w:rFonts w:ascii="Sakkal Majalla" w:hAnsi="Sakkal Majalla"/>
      <w:sz w:val="34"/>
    </w:rPr>
  </w:style>
  <w:style w:type="character" w:customStyle="1" w:styleId="Char7">
    <w:name w:val="عنوان Char"/>
    <w:basedOn w:val="a0"/>
    <w:link w:val="ae"/>
    <w:rsid w:val="00BB59BD"/>
    <w:rPr>
      <w:rFonts w:ascii="Sakkal Majalla" w:hAnsi="Sakkal Majalla" w:cs="Sakkal Majalla"/>
      <w:color w:val="000000" w:themeColor="text1"/>
      <w:sz w:val="34"/>
      <w:szCs w:val="34"/>
    </w:rPr>
  </w:style>
  <w:style w:type="character" w:styleId="af">
    <w:name w:val="Strong"/>
    <w:basedOn w:val="a0"/>
    <w:uiPriority w:val="22"/>
    <w:qFormat/>
    <w:rsid w:val="00BB59BD"/>
    <w:rPr>
      <w:b/>
      <w:bCs/>
    </w:rPr>
  </w:style>
  <w:style w:type="character" w:styleId="af0">
    <w:name w:val="Unresolved Mention"/>
    <w:basedOn w:val="a0"/>
    <w:uiPriority w:val="99"/>
    <w:semiHidden/>
    <w:unhideWhenUsed/>
    <w:rsid w:val="008A2369"/>
    <w:rPr>
      <w:color w:val="605E5C"/>
      <w:shd w:val="clear" w:color="auto" w:fill="E1DFDD"/>
    </w:rPr>
  </w:style>
  <w:style w:type="numbering" w:customStyle="1" w:styleId="NoList1">
    <w:name w:val="No List1"/>
    <w:next w:val="a2"/>
    <w:uiPriority w:val="99"/>
    <w:semiHidden/>
    <w:unhideWhenUsed/>
    <w:rsid w:val="008A0886"/>
  </w:style>
  <w:style w:type="table" w:customStyle="1" w:styleId="LightList-Accent21">
    <w:name w:val="Light List - Accent 21"/>
    <w:basedOn w:val="a1"/>
    <w:next w:val="-2"/>
    <w:uiPriority w:val="61"/>
    <w:rsid w:val="008A0886"/>
    <w:pPr>
      <w:spacing w:after="0" w:line="240" w:lineRule="auto"/>
    </w:p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Shading-Accent51">
    <w:name w:val="Light Shading - Accent 51"/>
    <w:basedOn w:val="a1"/>
    <w:next w:val="-5"/>
    <w:uiPriority w:val="60"/>
    <w:rsid w:val="008A0886"/>
    <w:pPr>
      <w:spacing w:after="0" w:line="240" w:lineRule="auto"/>
    </w:pPr>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numbering" w:customStyle="1" w:styleId="NoList11">
    <w:name w:val="No List11"/>
    <w:next w:val="a2"/>
    <w:uiPriority w:val="99"/>
    <w:semiHidden/>
    <w:unhideWhenUsed/>
    <w:rsid w:val="008A0886"/>
  </w:style>
  <w:style w:type="numbering" w:customStyle="1" w:styleId="NoList2">
    <w:name w:val="No List2"/>
    <w:next w:val="a2"/>
    <w:uiPriority w:val="99"/>
    <w:semiHidden/>
    <w:unhideWhenUsed/>
    <w:rsid w:val="008A0886"/>
  </w:style>
  <w:style w:type="table" w:styleId="-2">
    <w:name w:val="Light List Accent 2"/>
    <w:basedOn w:val="a1"/>
    <w:uiPriority w:val="61"/>
    <w:unhideWhenUsed/>
    <w:rsid w:val="008A0886"/>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5">
    <w:name w:val="Light Shading Accent 5"/>
    <w:basedOn w:val="a1"/>
    <w:uiPriority w:val="60"/>
    <w:unhideWhenUsed/>
    <w:rsid w:val="008A0886"/>
    <w:pPr>
      <w:spacing w:after="0" w:line="240" w:lineRule="auto"/>
    </w:pPr>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numbering" w:customStyle="1" w:styleId="NoList3">
    <w:name w:val="No List3"/>
    <w:next w:val="a2"/>
    <w:uiPriority w:val="99"/>
    <w:semiHidden/>
    <w:unhideWhenUsed/>
    <w:rsid w:val="008A0886"/>
  </w:style>
  <w:style w:type="table" w:customStyle="1" w:styleId="LightList-Accent22">
    <w:name w:val="Light List - Accent 22"/>
    <w:basedOn w:val="a1"/>
    <w:next w:val="-2"/>
    <w:uiPriority w:val="61"/>
    <w:rsid w:val="008A0886"/>
    <w:pPr>
      <w:spacing w:after="0" w:line="240" w:lineRule="auto"/>
    </w:p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Shading-Accent52">
    <w:name w:val="Light Shading - Accent 52"/>
    <w:basedOn w:val="a1"/>
    <w:next w:val="-5"/>
    <w:uiPriority w:val="60"/>
    <w:rsid w:val="008A0886"/>
    <w:pPr>
      <w:spacing w:after="0" w:line="240" w:lineRule="auto"/>
    </w:pPr>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numbering" w:customStyle="1" w:styleId="NoList12">
    <w:name w:val="No List12"/>
    <w:next w:val="a2"/>
    <w:uiPriority w:val="99"/>
    <w:semiHidden/>
    <w:unhideWhenUsed/>
    <w:rsid w:val="008A0886"/>
  </w:style>
  <w:style w:type="numbering" w:customStyle="1" w:styleId="NoList21">
    <w:name w:val="No List21"/>
    <w:next w:val="a2"/>
    <w:uiPriority w:val="99"/>
    <w:semiHidden/>
    <w:unhideWhenUsed/>
    <w:rsid w:val="008A0886"/>
  </w:style>
  <w:style w:type="character" w:customStyle="1" w:styleId="4Char">
    <w:name w:val="عنوان 4 Char"/>
    <w:basedOn w:val="a0"/>
    <w:link w:val="4"/>
    <w:uiPriority w:val="9"/>
    <w:semiHidden/>
    <w:rsid w:val="002150D4"/>
    <w:rPr>
      <w:rFonts w:asciiTheme="majorHAnsi" w:eastAsiaTheme="majorEastAsia" w:hAnsiTheme="majorHAnsi" w:cstheme="majorBidi"/>
      <w:i/>
      <w:iCs/>
      <w:color w:val="2F5496" w:themeColor="accent1" w:themeShade="BF"/>
      <w:sz w:val="28"/>
      <w:szCs w:val="34"/>
    </w:rPr>
  </w:style>
  <w:style w:type="character" w:customStyle="1" w:styleId="6Char">
    <w:name w:val="عنوان 6 Char"/>
    <w:basedOn w:val="a0"/>
    <w:link w:val="6"/>
    <w:uiPriority w:val="9"/>
    <w:semiHidden/>
    <w:rsid w:val="002150D4"/>
    <w:rPr>
      <w:rFonts w:asciiTheme="majorHAnsi" w:eastAsiaTheme="majorEastAsia" w:hAnsiTheme="majorHAnsi" w:cstheme="majorBidi"/>
      <w:color w:val="1F3763" w:themeColor="accent1" w:themeShade="7F"/>
      <w:sz w:val="28"/>
      <w:szCs w:val="34"/>
    </w:rPr>
  </w:style>
  <w:style w:type="character" w:customStyle="1" w:styleId="5Char">
    <w:name w:val="عنوان 5 Char"/>
    <w:basedOn w:val="a0"/>
    <w:link w:val="5"/>
    <w:uiPriority w:val="9"/>
    <w:semiHidden/>
    <w:rsid w:val="009D7D91"/>
    <w:rPr>
      <w:rFonts w:asciiTheme="majorHAnsi" w:eastAsiaTheme="majorEastAsia" w:hAnsiTheme="majorHAnsi" w:cstheme="majorBidi"/>
      <w:color w:val="2F5496" w:themeColor="accent1" w:themeShade="BF"/>
      <w:sz w:val="28"/>
      <w:szCs w:val="34"/>
    </w:rPr>
  </w:style>
  <w:style w:type="numbering" w:customStyle="1" w:styleId="NoList4">
    <w:name w:val="No List4"/>
    <w:next w:val="a2"/>
    <w:uiPriority w:val="99"/>
    <w:semiHidden/>
    <w:unhideWhenUsed/>
    <w:rsid w:val="00957816"/>
  </w:style>
  <w:style w:type="numbering" w:customStyle="1" w:styleId="NoList13">
    <w:name w:val="No List13"/>
    <w:next w:val="a2"/>
    <w:uiPriority w:val="99"/>
    <w:semiHidden/>
    <w:unhideWhenUsed/>
    <w:rsid w:val="00957816"/>
  </w:style>
  <w:style w:type="table" w:customStyle="1" w:styleId="LightList-Accent31">
    <w:name w:val="Light List - Accent 31"/>
    <w:basedOn w:val="a1"/>
    <w:next w:val="-3"/>
    <w:uiPriority w:val="61"/>
    <w:rsid w:val="00957816"/>
    <w:pPr>
      <w:spacing w:after="0" w:line="240" w:lineRule="auto"/>
    </w:p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character" w:customStyle="1" w:styleId="UnresolvedMention1">
    <w:name w:val="Unresolved Mention1"/>
    <w:basedOn w:val="a0"/>
    <w:uiPriority w:val="99"/>
    <w:semiHidden/>
    <w:unhideWhenUsed/>
    <w:rsid w:val="00957816"/>
    <w:rPr>
      <w:color w:val="605E5C"/>
      <w:shd w:val="clear" w:color="auto" w:fill="E1DFDD"/>
    </w:rPr>
  </w:style>
  <w:style w:type="character" w:customStyle="1" w:styleId="UnresolvedMention2">
    <w:name w:val="Unresolved Mention2"/>
    <w:basedOn w:val="a0"/>
    <w:uiPriority w:val="99"/>
    <w:semiHidden/>
    <w:unhideWhenUsed/>
    <w:rsid w:val="00957816"/>
    <w:rPr>
      <w:color w:val="605E5C"/>
      <w:shd w:val="clear" w:color="auto" w:fill="E1DFDD"/>
    </w:rPr>
  </w:style>
  <w:style w:type="character" w:customStyle="1" w:styleId="UnresolvedMention3">
    <w:name w:val="Unresolved Mention3"/>
    <w:basedOn w:val="a0"/>
    <w:uiPriority w:val="99"/>
    <w:semiHidden/>
    <w:unhideWhenUsed/>
    <w:rsid w:val="00957816"/>
    <w:rPr>
      <w:color w:val="605E5C"/>
      <w:shd w:val="clear" w:color="auto" w:fill="E1DFDD"/>
    </w:rPr>
  </w:style>
  <w:style w:type="table" w:styleId="-3">
    <w:name w:val="Light List Accent 3"/>
    <w:basedOn w:val="a1"/>
    <w:uiPriority w:val="61"/>
    <w:semiHidden/>
    <w:unhideWhenUsed/>
    <w:rsid w:val="00957816"/>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numbering" w:customStyle="1" w:styleId="NoList5">
    <w:name w:val="No List5"/>
    <w:next w:val="a2"/>
    <w:uiPriority w:val="99"/>
    <w:semiHidden/>
    <w:unhideWhenUsed/>
    <w:rsid w:val="00013A3A"/>
  </w:style>
  <w:style w:type="numbering" w:customStyle="1" w:styleId="NoList14">
    <w:name w:val="No List14"/>
    <w:next w:val="a2"/>
    <w:uiPriority w:val="99"/>
    <w:semiHidden/>
    <w:unhideWhenUsed/>
    <w:rsid w:val="00013A3A"/>
  </w:style>
  <w:style w:type="numbering" w:customStyle="1" w:styleId="NoList6">
    <w:name w:val="No List6"/>
    <w:next w:val="a2"/>
    <w:uiPriority w:val="99"/>
    <w:semiHidden/>
    <w:unhideWhenUsed/>
    <w:rsid w:val="00013A3A"/>
  </w:style>
  <w:style w:type="numbering" w:customStyle="1" w:styleId="NoList15">
    <w:name w:val="No List15"/>
    <w:next w:val="a2"/>
    <w:uiPriority w:val="99"/>
    <w:semiHidden/>
    <w:unhideWhenUsed/>
    <w:rsid w:val="00013A3A"/>
  </w:style>
  <w:style w:type="numbering" w:customStyle="1" w:styleId="NoList7">
    <w:name w:val="No List7"/>
    <w:next w:val="a2"/>
    <w:uiPriority w:val="99"/>
    <w:semiHidden/>
    <w:unhideWhenUsed/>
    <w:rsid w:val="00AA03E7"/>
  </w:style>
  <w:style w:type="table" w:customStyle="1" w:styleId="LightList-Accent52">
    <w:name w:val="Light List - Accent 52"/>
    <w:basedOn w:val="a1"/>
    <w:next w:val="-50"/>
    <w:uiPriority w:val="61"/>
    <w:rsid w:val="00AA03E7"/>
    <w:pPr>
      <w:spacing w:after="0" w:line="240" w:lineRule="auto"/>
    </w:p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Grid-Accent51">
    <w:name w:val="Light Grid - Accent 51"/>
    <w:basedOn w:val="a1"/>
    <w:next w:val="-51"/>
    <w:uiPriority w:val="62"/>
    <w:rsid w:val="00AA03E7"/>
    <w:pPr>
      <w:spacing w:after="0" w:line="240" w:lineRule="auto"/>
    </w:p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Lina sans SemiBold" w:eastAsia="Times New Roman" w:hAnsi="Lina sans SemiBold"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Lina sans SemiBold" w:eastAsia="Times New Roman" w:hAnsi="Lina sans SemiBold"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Lina sans SemiBold" w:eastAsia="Times New Roman" w:hAnsi="Lina sans SemiBold" w:cs="Times New Roman"/>
        <w:b/>
        <w:bCs/>
      </w:rPr>
    </w:tblStylePr>
    <w:tblStylePr w:type="lastCol">
      <w:rPr>
        <w:rFonts w:ascii="Lina sans SemiBold" w:eastAsia="Times New Roman" w:hAnsi="Lina sans SemiBold"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List-Accent51">
    <w:name w:val="Light List - Accent 51"/>
    <w:basedOn w:val="a1"/>
    <w:next w:val="-50"/>
    <w:uiPriority w:val="61"/>
    <w:rsid w:val="00AA03E7"/>
    <w:pPr>
      <w:spacing w:after="0" w:line="240" w:lineRule="auto"/>
    </w:pPr>
    <w:tblPr>
      <w:tblStyleRowBandSize w:val="1"/>
      <w:tblStyleColBandSize w:val="1"/>
      <w:tblBorders>
        <w:top w:val="single" w:sz="8" w:space="0" w:color="918485"/>
        <w:left w:val="single" w:sz="8" w:space="0" w:color="918485"/>
        <w:bottom w:val="single" w:sz="8" w:space="0" w:color="918485"/>
        <w:right w:val="single" w:sz="8" w:space="0" w:color="918485"/>
      </w:tblBorders>
    </w:tblPr>
    <w:tblStylePr w:type="firstRow">
      <w:pPr>
        <w:spacing w:before="0" w:after="0" w:line="240" w:lineRule="auto"/>
      </w:pPr>
      <w:rPr>
        <w:b/>
        <w:bCs/>
        <w:color w:val="FFFFFF"/>
      </w:rPr>
      <w:tblPr/>
      <w:tcPr>
        <w:shd w:val="clear" w:color="auto" w:fill="918485"/>
      </w:tcPr>
    </w:tblStylePr>
    <w:tblStylePr w:type="lastRow">
      <w:pPr>
        <w:spacing w:before="0" w:after="0" w:line="240" w:lineRule="auto"/>
      </w:pPr>
      <w:rPr>
        <w:b/>
        <w:bCs/>
      </w:rPr>
      <w:tblPr/>
      <w:tcPr>
        <w:tcBorders>
          <w:top w:val="double" w:sz="6" w:space="0" w:color="918485"/>
          <w:left w:val="single" w:sz="8" w:space="0" w:color="918485"/>
          <w:bottom w:val="single" w:sz="8" w:space="0" w:color="918485"/>
          <w:right w:val="single" w:sz="8" w:space="0" w:color="918485"/>
        </w:tcBorders>
      </w:tcPr>
    </w:tblStylePr>
    <w:tblStylePr w:type="firstCol">
      <w:rPr>
        <w:b/>
        <w:bCs/>
      </w:rPr>
    </w:tblStylePr>
    <w:tblStylePr w:type="lastCol">
      <w:rPr>
        <w:b/>
        <w:bCs/>
      </w:rPr>
    </w:tblStylePr>
    <w:tblStylePr w:type="band1Vert">
      <w:tblPr/>
      <w:tcPr>
        <w:tcBorders>
          <w:top w:val="single" w:sz="8" w:space="0" w:color="918485"/>
          <w:left w:val="single" w:sz="8" w:space="0" w:color="918485"/>
          <w:bottom w:val="single" w:sz="8" w:space="0" w:color="918485"/>
          <w:right w:val="single" w:sz="8" w:space="0" w:color="918485"/>
        </w:tcBorders>
      </w:tcPr>
    </w:tblStylePr>
    <w:tblStylePr w:type="band1Horz">
      <w:tblPr/>
      <w:tcPr>
        <w:tcBorders>
          <w:top w:val="single" w:sz="8" w:space="0" w:color="918485"/>
          <w:left w:val="single" w:sz="8" w:space="0" w:color="918485"/>
          <w:bottom w:val="single" w:sz="8" w:space="0" w:color="918485"/>
          <w:right w:val="single" w:sz="8" w:space="0" w:color="918485"/>
        </w:tcBorders>
      </w:tcPr>
    </w:tblStylePr>
  </w:style>
  <w:style w:type="table" w:customStyle="1" w:styleId="LightList-Accent53">
    <w:name w:val="Light List - Accent 53"/>
    <w:basedOn w:val="a1"/>
    <w:next w:val="-50"/>
    <w:uiPriority w:val="61"/>
    <w:rsid w:val="00AA03E7"/>
    <w:pPr>
      <w:spacing w:after="0" w:line="240" w:lineRule="auto"/>
    </w:p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41">
    <w:name w:val="Light List - Accent 41"/>
    <w:basedOn w:val="a1"/>
    <w:next w:val="-4"/>
    <w:uiPriority w:val="61"/>
    <w:rsid w:val="00AA03E7"/>
    <w:pPr>
      <w:spacing w:after="0" w:line="240" w:lineRule="auto"/>
    </w:p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50">
    <w:name w:val="Light List Accent 5"/>
    <w:basedOn w:val="a1"/>
    <w:uiPriority w:val="61"/>
    <w:semiHidden/>
    <w:unhideWhenUsed/>
    <w:rsid w:val="00AA03E7"/>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51">
    <w:name w:val="Light Grid Accent 5"/>
    <w:basedOn w:val="a1"/>
    <w:uiPriority w:val="62"/>
    <w:semiHidden/>
    <w:unhideWhenUsed/>
    <w:rsid w:val="00AA03E7"/>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4">
    <w:name w:val="Light List Accent 4"/>
    <w:basedOn w:val="a1"/>
    <w:uiPriority w:val="61"/>
    <w:semiHidden/>
    <w:unhideWhenUsed/>
    <w:rsid w:val="00AA03E7"/>
    <w:pPr>
      <w:spacing w:after="0" w:line="240" w:lineRule="auto"/>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character" w:styleId="af1">
    <w:name w:val="FollowedHyperlink"/>
    <w:basedOn w:val="a0"/>
    <w:uiPriority w:val="99"/>
    <w:semiHidden/>
    <w:unhideWhenUsed/>
    <w:rsid w:val="004F2C2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38886989">
      <w:bodyDiv w:val="1"/>
      <w:marLeft w:val="0"/>
      <w:marRight w:val="0"/>
      <w:marTop w:val="0"/>
      <w:marBottom w:val="0"/>
      <w:divBdr>
        <w:top w:val="none" w:sz="0" w:space="0" w:color="auto"/>
        <w:left w:val="none" w:sz="0" w:space="0" w:color="auto"/>
        <w:bottom w:val="none" w:sz="0" w:space="0" w:color="auto"/>
        <w:right w:val="none" w:sz="0" w:space="0" w:color="auto"/>
      </w:divBdr>
      <w:divsChild>
        <w:div w:id="116385804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12893258">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240257868">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595136885">
      <w:bodyDiv w:val="1"/>
      <w:marLeft w:val="0"/>
      <w:marRight w:val="0"/>
      <w:marTop w:val="0"/>
      <w:marBottom w:val="0"/>
      <w:divBdr>
        <w:top w:val="none" w:sz="0" w:space="0" w:color="auto"/>
        <w:left w:val="none" w:sz="0" w:space="0" w:color="auto"/>
        <w:bottom w:val="none" w:sz="0" w:space="0" w:color="auto"/>
        <w:right w:val="none" w:sz="0" w:space="0" w:color="auto"/>
      </w:divBdr>
    </w:div>
    <w:div w:id="604464915">
      <w:bodyDiv w:val="1"/>
      <w:marLeft w:val="0"/>
      <w:marRight w:val="0"/>
      <w:marTop w:val="0"/>
      <w:marBottom w:val="0"/>
      <w:divBdr>
        <w:top w:val="none" w:sz="0" w:space="0" w:color="auto"/>
        <w:left w:val="none" w:sz="0" w:space="0" w:color="auto"/>
        <w:bottom w:val="none" w:sz="0" w:space="0" w:color="auto"/>
        <w:right w:val="none" w:sz="0" w:space="0" w:color="auto"/>
      </w:divBdr>
    </w:div>
    <w:div w:id="610360910">
      <w:bodyDiv w:val="1"/>
      <w:marLeft w:val="0"/>
      <w:marRight w:val="0"/>
      <w:marTop w:val="0"/>
      <w:marBottom w:val="0"/>
      <w:divBdr>
        <w:top w:val="none" w:sz="0" w:space="0" w:color="auto"/>
        <w:left w:val="none" w:sz="0" w:space="0" w:color="auto"/>
        <w:bottom w:val="none" w:sz="0" w:space="0" w:color="auto"/>
        <w:right w:val="none" w:sz="0" w:space="0" w:color="auto"/>
      </w:divBdr>
      <w:divsChild>
        <w:div w:id="45491437">
          <w:blockQuote w:val="1"/>
          <w:marLeft w:val="720"/>
          <w:marRight w:val="720"/>
          <w:marTop w:val="100"/>
          <w:marBottom w:val="100"/>
          <w:divBdr>
            <w:top w:val="none" w:sz="0" w:space="0" w:color="auto"/>
            <w:left w:val="none" w:sz="0" w:space="0" w:color="auto"/>
            <w:bottom w:val="none" w:sz="0" w:space="0" w:color="auto"/>
            <w:right w:val="none" w:sz="0" w:space="0" w:color="auto"/>
          </w:divBdr>
        </w:div>
        <w:div w:id="370738404">
          <w:blockQuote w:val="1"/>
          <w:marLeft w:val="720"/>
          <w:marRight w:val="720"/>
          <w:marTop w:val="100"/>
          <w:marBottom w:val="100"/>
          <w:divBdr>
            <w:top w:val="none" w:sz="0" w:space="0" w:color="auto"/>
            <w:left w:val="none" w:sz="0" w:space="0" w:color="auto"/>
            <w:bottom w:val="none" w:sz="0" w:space="0" w:color="auto"/>
            <w:right w:val="none" w:sz="0" w:space="0" w:color="auto"/>
          </w:divBdr>
        </w:div>
        <w:div w:id="909928851">
          <w:blockQuote w:val="1"/>
          <w:marLeft w:val="720"/>
          <w:marRight w:val="720"/>
          <w:marTop w:val="100"/>
          <w:marBottom w:val="100"/>
          <w:divBdr>
            <w:top w:val="none" w:sz="0" w:space="0" w:color="auto"/>
            <w:left w:val="none" w:sz="0" w:space="0" w:color="auto"/>
            <w:bottom w:val="none" w:sz="0" w:space="0" w:color="auto"/>
            <w:right w:val="none" w:sz="0" w:space="0" w:color="auto"/>
          </w:divBdr>
        </w:div>
        <w:div w:id="13977783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675770229">
      <w:bodyDiv w:val="1"/>
      <w:marLeft w:val="0"/>
      <w:marRight w:val="0"/>
      <w:marTop w:val="0"/>
      <w:marBottom w:val="0"/>
      <w:divBdr>
        <w:top w:val="none" w:sz="0" w:space="0" w:color="auto"/>
        <w:left w:val="none" w:sz="0" w:space="0" w:color="auto"/>
        <w:bottom w:val="none" w:sz="0" w:space="0" w:color="auto"/>
        <w:right w:val="none" w:sz="0" w:space="0" w:color="auto"/>
      </w:divBdr>
      <w:divsChild>
        <w:div w:id="190459595">
          <w:marLeft w:val="0"/>
          <w:marRight w:val="0"/>
          <w:marTop w:val="0"/>
          <w:marBottom w:val="0"/>
          <w:divBdr>
            <w:top w:val="none" w:sz="0" w:space="0" w:color="auto"/>
            <w:left w:val="none" w:sz="0" w:space="0" w:color="auto"/>
            <w:bottom w:val="none" w:sz="0" w:space="0" w:color="auto"/>
            <w:right w:val="none" w:sz="0" w:space="0" w:color="auto"/>
          </w:divBdr>
          <w:divsChild>
            <w:div w:id="813647884">
              <w:marLeft w:val="0"/>
              <w:marRight w:val="0"/>
              <w:marTop w:val="0"/>
              <w:marBottom w:val="0"/>
              <w:divBdr>
                <w:top w:val="none" w:sz="0" w:space="0" w:color="auto"/>
                <w:left w:val="none" w:sz="0" w:space="0" w:color="auto"/>
                <w:bottom w:val="none" w:sz="0" w:space="0" w:color="auto"/>
                <w:right w:val="none" w:sz="0" w:space="0" w:color="auto"/>
              </w:divBdr>
            </w:div>
          </w:divsChild>
        </w:div>
        <w:div w:id="1258707517">
          <w:marLeft w:val="0"/>
          <w:marRight w:val="0"/>
          <w:marTop w:val="0"/>
          <w:marBottom w:val="0"/>
          <w:divBdr>
            <w:top w:val="none" w:sz="0" w:space="0" w:color="auto"/>
            <w:left w:val="none" w:sz="0" w:space="0" w:color="auto"/>
            <w:bottom w:val="none" w:sz="0" w:space="0" w:color="auto"/>
            <w:right w:val="none" w:sz="0" w:space="0" w:color="auto"/>
          </w:divBdr>
          <w:divsChild>
            <w:div w:id="611328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643970">
      <w:bodyDiv w:val="1"/>
      <w:marLeft w:val="0"/>
      <w:marRight w:val="0"/>
      <w:marTop w:val="0"/>
      <w:marBottom w:val="0"/>
      <w:divBdr>
        <w:top w:val="none" w:sz="0" w:space="0" w:color="auto"/>
        <w:left w:val="none" w:sz="0" w:space="0" w:color="auto"/>
        <w:bottom w:val="none" w:sz="0" w:space="0" w:color="auto"/>
        <w:right w:val="none" w:sz="0" w:space="0" w:color="auto"/>
      </w:divBdr>
    </w:div>
    <w:div w:id="747658659">
      <w:bodyDiv w:val="1"/>
      <w:marLeft w:val="0"/>
      <w:marRight w:val="0"/>
      <w:marTop w:val="0"/>
      <w:marBottom w:val="0"/>
      <w:divBdr>
        <w:top w:val="none" w:sz="0" w:space="0" w:color="auto"/>
        <w:left w:val="none" w:sz="0" w:space="0" w:color="auto"/>
        <w:bottom w:val="none" w:sz="0" w:space="0" w:color="auto"/>
        <w:right w:val="none" w:sz="0" w:space="0" w:color="auto"/>
      </w:divBdr>
    </w:div>
    <w:div w:id="773017336">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48372100">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59204794">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890774374">
      <w:bodyDiv w:val="1"/>
      <w:marLeft w:val="0"/>
      <w:marRight w:val="0"/>
      <w:marTop w:val="0"/>
      <w:marBottom w:val="0"/>
      <w:divBdr>
        <w:top w:val="none" w:sz="0" w:space="0" w:color="auto"/>
        <w:left w:val="none" w:sz="0" w:space="0" w:color="auto"/>
        <w:bottom w:val="none" w:sz="0" w:space="0" w:color="auto"/>
        <w:right w:val="none" w:sz="0" w:space="0" w:color="auto"/>
      </w:divBdr>
      <w:divsChild>
        <w:div w:id="489518453">
          <w:marLeft w:val="0"/>
          <w:marRight w:val="0"/>
          <w:marTop w:val="0"/>
          <w:marBottom w:val="0"/>
          <w:divBdr>
            <w:top w:val="none" w:sz="0" w:space="0" w:color="auto"/>
            <w:left w:val="none" w:sz="0" w:space="0" w:color="auto"/>
            <w:bottom w:val="none" w:sz="0" w:space="0" w:color="auto"/>
            <w:right w:val="none" w:sz="0" w:space="0" w:color="auto"/>
          </w:divBdr>
          <w:divsChild>
            <w:div w:id="206845333">
              <w:marLeft w:val="0"/>
              <w:marRight w:val="0"/>
              <w:marTop w:val="0"/>
              <w:marBottom w:val="0"/>
              <w:divBdr>
                <w:top w:val="none" w:sz="0" w:space="0" w:color="auto"/>
                <w:left w:val="none" w:sz="0" w:space="0" w:color="auto"/>
                <w:bottom w:val="none" w:sz="0" w:space="0" w:color="auto"/>
                <w:right w:val="none" w:sz="0" w:space="0" w:color="auto"/>
              </w:divBdr>
            </w:div>
          </w:divsChild>
        </w:div>
        <w:div w:id="785806063">
          <w:marLeft w:val="0"/>
          <w:marRight w:val="0"/>
          <w:marTop w:val="0"/>
          <w:marBottom w:val="0"/>
          <w:divBdr>
            <w:top w:val="none" w:sz="0" w:space="0" w:color="auto"/>
            <w:left w:val="none" w:sz="0" w:space="0" w:color="auto"/>
            <w:bottom w:val="none" w:sz="0" w:space="0" w:color="auto"/>
            <w:right w:val="none" w:sz="0" w:space="0" w:color="auto"/>
          </w:divBdr>
          <w:divsChild>
            <w:div w:id="1737825803">
              <w:marLeft w:val="0"/>
              <w:marRight w:val="0"/>
              <w:marTop w:val="0"/>
              <w:marBottom w:val="0"/>
              <w:divBdr>
                <w:top w:val="none" w:sz="0" w:space="0" w:color="auto"/>
                <w:left w:val="none" w:sz="0" w:space="0" w:color="auto"/>
                <w:bottom w:val="none" w:sz="0" w:space="0" w:color="auto"/>
                <w:right w:val="none" w:sz="0" w:space="0" w:color="auto"/>
              </w:divBdr>
            </w:div>
          </w:divsChild>
        </w:div>
        <w:div w:id="1726681226">
          <w:marLeft w:val="0"/>
          <w:marRight w:val="0"/>
          <w:marTop w:val="0"/>
          <w:marBottom w:val="0"/>
          <w:divBdr>
            <w:top w:val="none" w:sz="0" w:space="0" w:color="auto"/>
            <w:left w:val="none" w:sz="0" w:space="0" w:color="auto"/>
            <w:bottom w:val="none" w:sz="0" w:space="0" w:color="auto"/>
            <w:right w:val="none" w:sz="0" w:space="0" w:color="auto"/>
          </w:divBdr>
          <w:divsChild>
            <w:div w:id="116643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38679908">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987631382">
      <w:bodyDiv w:val="1"/>
      <w:marLeft w:val="0"/>
      <w:marRight w:val="0"/>
      <w:marTop w:val="0"/>
      <w:marBottom w:val="0"/>
      <w:divBdr>
        <w:top w:val="none" w:sz="0" w:space="0" w:color="auto"/>
        <w:left w:val="none" w:sz="0" w:space="0" w:color="auto"/>
        <w:bottom w:val="none" w:sz="0" w:space="0" w:color="auto"/>
        <w:right w:val="none" w:sz="0" w:space="0" w:color="auto"/>
      </w:divBdr>
      <w:divsChild>
        <w:div w:id="422996786">
          <w:marLeft w:val="0"/>
          <w:marRight w:val="0"/>
          <w:marTop w:val="0"/>
          <w:marBottom w:val="0"/>
          <w:divBdr>
            <w:top w:val="none" w:sz="0" w:space="0" w:color="auto"/>
            <w:left w:val="none" w:sz="0" w:space="0" w:color="auto"/>
            <w:bottom w:val="none" w:sz="0" w:space="0" w:color="auto"/>
            <w:right w:val="none" w:sz="0" w:space="0" w:color="auto"/>
          </w:divBdr>
          <w:divsChild>
            <w:div w:id="777682930">
              <w:marLeft w:val="0"/>
              <w:marRight w:val="0"/>
              <w:marTop w:val="0"/>
              <w:marBottom w:val="0"/>
              <w:divBdr>
                <w:top w:val="none" w:sz="0" w:space="0" w:color="auto"/>
                <w:left w:val="none" w:sz="0" w:space="0" w:color="auto"/>
                <w:bottom w:val="none" w:sz="0" w:space="0" w:color="auto"/>
                <w:right w:val="none" w:sz="0" w:space="0" w:color="auto"/>
              </w:divBdr>
            </w:div>
          </w:divsChild>
        </w:div>
        <w:div w:id="1174803412">
          <w:marLeft w:val="0"/>
          <w:marRight w:val="0"/>
          <w:marTop w:val="0"/>
          <w:marBottom w:val="0"/>
          <w:divBdr>
            <w:top w:val="none" w:sz="0" w:space="0" w:color="auto"/>
            <w:left w:val="none" w:sz="0" w:space="0" w:color="auto"/>
            <w:bottom w:val="none" w:sz="0" w:space="0" w:color="auto"/>
            <w:right w:val="none" w:sz="0" w:space="0" w:color="auto"/>
          </w:divBdr>
          <w:divsChild>
            <w:div w:id="1021203197">
              <w:marLeft w:val="0"/>
              <w:marRight w:val="0"/>
              <w:marTop w:val="0"/>
              <w:marBottom w:val="0"/>
              <w:divBdr>
                <w:top w:val="none" w:sz="0" w:space="0" w:color="auto"/>
                <w:left w:val="none" w:sz="0" w:space="0" w:color="auto"/>
                <w:bottom w:val="none" w:sz="0" w:space="0" w:color="auto"/>
                <w:right w:val="none" w:sz="0" w:space="0" w:color="auto"/>
              </w:divBdr>
            </w:div>
          </w:divsChild>
        </w:div>
        <w:div w:id="1455320180">
          <w:marLeft w:val="0"/>
          <w:marRight w:val="0"/>
          <w:marTop w:val="0"/>
          <w:marBottom w:val="0"/>
          <w:divBdr>
            <w:top w:val="none" w:sz="0" w:space="0" w:color="auto"/>
            <w:left w:val="none" w:sz="0" w:space="0" w:color="auto"/>
            <w:bottom w:val="none" w:sz="0" w:space="0" w:color="auto"/>
            <w:right w:val="none" w:sz="0" w:space="0" w:color="auto"/>
          </w:divBdr>
          <w:divsChild>
            <w:div w:id="410470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7608882">
      <w:bodyDiv w:val="1"/>
      <w:marLeft w:val="0"/>
      <w:marRight w:val="0"/>
      <w:marTop w:val="0"/>
      <w:marBottom w:val="0"/>
      <w:divBdr>
        <w:top w:val="none" w:sz="0" w:space="0" w:color="auto"/>
        <w:left w:val="none" w:sz="0" w:space="0" w:color="auto"/>
        <w:bottom w:val="none" w:sz="0" w:space="0" w:color="auto"/>
        <w:right w:val="none" w:sz="0" w:space="0" w:color="auto"/>
      </w:divBdr>
      <w:divsChild>
        <w:div w:id="153840580">
          <w:marLeft w:val="0"/>
          <w:marRight w:val="0"/>
          <w:marTop w:val="0"/>
          <w:marBottom w:val="0"/>
          <w:divBdr>
            <w:top w:val="none" w:sz="0" w:space="0" w:color="auto"/>
            <w:left w:val="none" w:sz="0" w:space="0" w:color="auto"/>
            <w:bottom w:val="none" w:sz="0" w:space="0" w:color="auto"/>
            <w:right w:val="none" w:sz="0" w:space="0" w:color="auto"/>
          </w:divBdr>
          <w:divsChild>
            <w:div w:id="1541284790">
              <w:marLeft w:val="0"/>
              <w:marRight w:val="0"/>
              <w:marTop w:val="0"/>
              <w:marBottom w:val="0"/>
              <w:divBdr>
                <w:top w:val="none" w:sz="0" w:space="0" w:color="auto"/>
                <w:left w:val="none" w:sz="0" w:space="0" w:color="auto"/>
                <w:bottom w:val="none" w:sz="0" w:space="0" w:color="auto"/>
                <w:right w:val="none" w:sz="0" w:space="0" w:color="auto"/>
              </w:divBdr>
              <w:divsChild>
                <w:div w:id="2004694546">
                  <w:marLeft w:val="0"/>
                  <w:marRight w:val="0"/>
                  <w:marTop w:val="0"/>
                  <w:marBottom w:val="0"/>
                  <w:divBdr>
                    <w:top w:val="none" w:sz="0" w:space="0" w:color="auto"/>
                    <w:left w:val="none" w:sz="0" w:space="0" w:color="auto"/>
                    <w:bottom w:val="none" w:sz="0" w:space="0" w:color="auto"/>
                    <w:right w:val="none" w:sz="0" w:space="0" w:color="auto"/>
                  </w:divBdr>
                  <w:divsChild>
                    <w:div w:id="1273168449">
                      <w:marLeft w:val="0"/>
                      <w:marRight w:val="0"/>
                      <w:marTop w:val="0"/>
                      <w:marBottom w:val="0"/>
                      <w:divBdr>
                        <w:top w:val="none" w:sz="0" w:space="0" w:color="auto"/>
                        <w:left w:val="none" w:sz="0" w:space="0" w:color="auto"/>
                        <w:bottom w:val="none" w:sz="0" w:space="0" w:color="auto"/>
                        <w:right w:val="none" w:sz="0" w:space="0" w:color="auto"/>
                      </w:divBdr>
                      <w:divsChild>
                        <w:div w:id="1561286751">
                          <w:marLeft w:val="0"/>
                          <w:marRight w:val="0"/>
                          <w:marTop w:val="0"/>
                          <w:marBottom w:val="0"/>
                          <w:divBdr>
                            <w:top w:val="none" w:sz="0" w:space="0" w:color="auto"/>
                            <w:left w:val="none" w:sz="0" w:space="0" w:color="auto"/>
                            <w:bottom w:val="none" w:sz="0" w:space="0" w:color="auto"/>
                            <w:right w:val="none" w:sz="0" w:space="0" w:color="auto"/>
                          </w:divBdr>
                          <w:divsChild>
                            <w:div w:id="405956144">
                              <w:marLeft w:val="0"/>
                              <w:marRight w:val="0"/>
                              <w:marTop w:val="0"/>
                              <w:marBottom w:val="0"/>
                              <w:divBdr>
                                <w:top w:val="none" w:sz="0" w:space="0" w:color="auto"/>
                                <w:left w:val="none" w:sz="0" w:space="0" w:color="auto"/>
                                <w:bottom w:val="none" w:sz="0" w:space="0" w:color="auto"/>
                                <w:right w:val="none" w:sz="0" w:space="0" w:color="auto"/>
                              </w:divBdr>
                              <w:divsChild>
                                <w:div w:id="1006438404">
                                  <w:marLeft w:val="0"/>
                                  <w:marRight w:val="0"/>
                                  <w:marTop w:val="0"/>
                                  <w:marBottom w:val="0"/>
                                  <w:divBdr>
                                    <w:top w:val="none" w:sz="0" w:space="0" w:color="auto"/>
                                    <w:left w:val="none" w:sz="0" w:space="0" w:color="auto"/>
                                    <w:bottom w:val="none" w:sz="0" w:space="0" w:color="auto"/>
                                    <w:right w:val="none" w:sz="0" w:space="0" w:color="auto"/>
                                  </w:divBdr>
                                  <w:divsChild>
                                    <w:div w:id="1184325760">
                                      <w:marLeft w:val="0"/>
                                      <w:marRight w:val="0"/>
                                      <w:marTop w:val="0"/>
                                      <w:marBottom w:val="0"/>
                                      <w:divBdr>
                                        <w:top w:val="none" w:sz="0" w:space="0" w:color="auto"/>
                                        <w:left w:val="none" w:sz="0" w:space="0" w:color="auto"/>
                                        <w:bottom w:val="none" w:sz="0" w:space="0" w:color="auto"/>
                                        <w:right w:val="none" w:sz="0" w:space="0" w:color="auto"/>
                                      </w:divBdr>
                                      <w:divsChild>
                                        <w:div w:id="1354696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81421749">
          <w:marLeft w:val="0"/>
          <w:marRight w:val="0"/>
          <w:marTop w:val="0"/>
          <w:marBottom w:val="0"/>
          <w:divBdr>
            <w:top w:val="none" w:sz="0" w:space="0" w:color="auto"/>
            <w:left w:val="none" w:sz="0" w:space="0" w:color="auto"/>
            <w:bottom w:val="none" w:sz="0" w:space="0" w:color="auto"/>
            <w:right w:val="none" w:sz="0" w:space="0" w:color="auto"/>
          </w:divBdr>
          <w:divsChild>
            <w:div w:id="1053388563">
              <w:marLeft w:val="0"/>
              <w:marRight w:val="0"/>
              <w:marTop w:val="0"/>
              <w:marBottom w:val="0"/>
              <w:divBdr>
                <w:top w:val="none" w:sz="0" w:space="0" w:color="auto"/>
                <w:left w:val="none" w:sz="0" w:space="0" w:color="auto"/>
                <w:bottom w:val="none" w:sz="0" w:space="0" w:color="auto"/>
                <w:right w:val="none" w:sz="0" w:space="0" w:color="auto"/>
              </w:divBdr>
              <w:divsChild>
                <w:div w:id="2022732639">
                  <w:marLeft w:val="0"/>
                  <w:marRight w:val="0"/>
                  <w:marTop w:val="0"/>
                  <w:marBottom w:val="0"/>
                  <w:divBdr>
                    <w:top w:val="none" w:sz="0" w:space="0" w:color="auto"/>
                    <w:left w:val="none" w:sz="0" w:space="0" w:color="auto"/>
                    <w:bottom w:val="none" w:sz="0" w:space="0" w:color="auto"/>
                    <w:right w:val="none" w:sz="0" w:space="0" w:color="auto"/>
                  </w:divBdr>
                  <w:divsChild>
                    <w:div w:id="255746174">
                      <w:marLeft w:val="0"/>
                      <w:marRight w:val="0"/>
                      <w:marTop w:val="0"/>
                      <w:marBottom w:val="0"/>
                      <w:divBdr>
                        <w:top w:val="none" w:sz="0" w:space="0" w:color="auto"/>
                        <w:left w:val="none" w:sz="0" w:space="0" w:color="auto"/>
                        <w:bottom w:val="none" w:sz="0" w:space="0" w:color="auto"/>
                        <w:right w:val="none" w:sz="0" w:space="0" w:color="auto"/>
                      </w:divBdr>
                      <w:divsChild>
                        <w:div w:id="187372656">
                          <w:marLeft w:val="0"/>
                          <w:marRight w:val="0"/>
                          <w:marTop w:val="0"/>
                          <w:marBottom w:val="0"/>
                          <w:divBdr>
                            <w:top w:val="none" w:sz="0" w:space="0" w:color="auto"/>
                            <w:left w:val="none" w:sz="0" w:space="0" w:color="auto"/>
                            <w:bottom w:val="none" w:sz="0" w:space="0" w:color="auto"/>
                            <w:right w:val="none" w:sz="0" w:space="0" w:color="auto"/>
                          </w:divBdr>
                          <w:divsChild>
                            <w:div w:id="327635180">
                              <w:marLeft w:val="0"/>
                              <w:marRight w:val="0"/>
                              <w:marTop w:val="0"/>
                              <w:marBottom w:val="0"/>
                              <w:divBdr>
                                <w:top w:val="none" w:sz="0" w:space="0" w:color="auto"/>
                                <w:left w:val="none" w:sz="0" w:space="0" w:color="auto"/>
                                <w:bottom w:val="none" w:sz="0" w:space="0" w:color="auto"/>
                                <w:right w:val="none" w:sz="0" w:space="0" w:color="auto"/>
                              </w:divBdr>
                              <w:divsChild>
                                <w:div w:id="1501576360">
                                  <w:marLeft w:val="0"/>
                                  <w:marRight w:val="0"/>
                                  <w:marTop w:val="0"/>
                                  <w:marBottom w:val="0"/>
                                  <w:divBdr>
                                    <w:top w:val="none" w:sz="0" w:space="0" w:color="auto"/>
                                    <w:left w:val="none" w:sz="0" w:space="0" w:color="auto"/>
                                    <w:bottom w:val="none" w:sz="0" w:space="0" w:color="auto"/>
                                    <w:right w:val="none" w:sz="0" w:space="0" w:color="auto"/>
                                  </w:divBdr>
                                  <w:divsChild>
                                    <w:div w:id="2071340994">
                                      <w:marLeft w:val="0"/>
                                      <w:marRight w:val="0"/>
                                      <w:marTop w:val="0"/>
                                      <w:marBottom w:val="0"/>
                                      <w:divBdr>
                                        <w:top w:val="none" w:sz="0" w:space="0" w:color="auto"/>
                                        <w:left w:val="none" w:sz="0" w:space="0" w:color="auto"/>
                                        <w:bottom w:val="none" w:sz="0" w:space="0" w:color="auto"/>
                                        <w:right w:val="none" w:sz="0" w:space="0" w:color="auto"/>
                                      </w:divBdr>
                                      <w:divsChild>
                                        <w:div w:id="680353480">
                                          <w:marLeft w:val="0"/>
                                          <w:marRight w:val="0"/>
                                          <w:marTop w:val="0"/>
                                          <w:marBottom w:val="0"/>
                                          <w:divBdr>
                                            <w:top w:val="none" w:sz="0" w:space="0" w:color="auto"/>
                                            <w:left w:val="none" w:sz="0" w:space="0" w:color="auto"/>
                                            <w:bottom w:val="none" w:sz="0" w:space="0" w:color="auto"/>
                                            <w:right w:val="none" w:sz="0" w:space="0" w:color="auto"/>
                                          </w:divBdr>
                                          <w:divsChild>
                                            <w:div w:id="915046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086732809">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04173393">
      <w:bodyDiv w:val="1"/>
      <w:marLeft w:val="0"/>
      <w:marRight w:val="0"/>
      <w:marTop w:val="0"/>
      <w:marBottom w:val="0"/>
      <w:divBdr>
        <w:top w:val="none" w:sz="0" w:space="0" w:color="auto"/>
        <w:left w:val="none" w:sz="0" w:space="0" w:color="auto"/>
        <w:bottom w:val="none" w:sz="0" w:space="0" w:color="auto"/>
        <w:right w:val="none" w:sz="0" w:space="0" w:color="auto"/>
      </w:divBdr>
      <w:divsChild>
        <w:div w:id="372730352">
          <w:marLeft w:val="0"/>
          <w:marRight w:val="0"/>
          <w:marTop w:val="0"/>
          <w:marBottom w:val="0"/>
          <w:divBdr>
            <w:top w:val="none" w:sz="0" w:space="0" w:color="auto"/>
            <w:left w:val="none" w:sz="0" w:space="0" w:color="auto"/>
            <w:bottom w:val="none" w:sz="0" w:space="0" w:color="auto"/>
            <w:right w:val="none" w:sz="0" w:space="0" w:color="auto"/>
          </w:divBdr>
          <w:divsChild>
            <w:div w:id="1515070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303347007">
      <w:bodyDiv w:val="1"/>
      <w:marLeft w:val="0"/>
      <w:marRight w:val="0"/>
      <w:marTop w:val="0"/>
      <w:marBottom w:val="0"/>
      <w:divBdr>
        <w:top w:val="none" w:sz="0" w:space="0" w:color="auto"/>
        <w:left w:val="none" w:sz="0" w:space="0" w:color="auto"/>
        <w:bottom w:val="none" w:sz="0" w:space="0" w:color="auto"/>
        <w:right w:val="none" w:sz="0" w:space="0" w:color="auto"/>
      </w:divBdr>
      <w:divsChild>
        <w:div w:id="16583876">
          <w:blockQuote w:val="1"/>
          <w:marLeft w:val="720"/>
          <w:marRight w:val="720"/>
          <w:marTop w:val="100"/>
          <w:marBottom w:val="100"/>
          <w:divBdr>
            <w:top w:val="none" w:sz="0" w:space="0" w:color="auto"/>
            <w:left w:val="none" w:sz="0" w:space="0" w:color="auto"/>
            <w:bottom w:val="none" w:sz="0" w:space="0" w:color="auto"/>
            <w:right w:val="none" w:sz="0" w:space="0" w:color="auto"/>
          </w:divBdr>
        </w:div>
        <w:div w:id="476580520">
          <w:blockQuote w:val="1"/>
          <w:marLeft w:val="720"/>
          <w:marRight w:val="720"/>
          <w:marTop w:val="100"/>
          <w:marBottom w:val="100"/>
          <w:divBdr>
            <w:top w:val="none" w:sz="0" w:space="0" w:color="auto"/>
            <w:left w:val="none" w:sz="0" w:space="0" w:color="auto"/>
            <w:bottom w:val="none" w:sz="0" w:space="0" w:color="auto"/>
            <w:right w:val="none" w:sz="0" w:space="0" w:color="auto"/>
          </w:divBdr>
        </w:div>
        <w:div w:id="1219897391">
          <w:blockQuote w:val="1"/>
          <w:marLeft w:val="720"/>
          <w:marRight w:val="720"/>
          <w:marTop w:val="100"/>
          <w:marBottom w:val="100"/>
          <w:divBdr>
            <w:top w:val="none" w:sz="0" w:space="0" w:color="auto"/>
            <w:left w:val="none" w:sz="0" w:space="0" w:color="auto"/>
            <w:bottom w:val="none" w:sz="0" w:space="0" w:color="auto"/>
            <w:right w:val="none" w:sz="0" w:space="0" w:color="auto"/>
          </w:divBdr>
        </w:div>
        <w:div w:id="13234634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6664785">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61874034">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493643918">
      <w:bodyDiv w:val="1"/>
      <w:marLeft w:val="0"/>
      <w:marRight w:val="0"/>
      <w:marTop w:val="0"/>
      <w:marBottom w:val="0"/>
      <w:divBdr>
        <w:top w:val="none" w:sz="0" w:space="0" w:color="auto"/>
        <w:left w:val="none" w:sz="0" w:space="0" w:color="auto"/>
        <w:bottom w:val="none" w:sz="0" w:space="0" w:color="auto"/>
        <w:right w:val="none" w:sz="0" w:space="0" w:color="auto"/>
      </w:divBdr>
    </w:div>
    <w:div w:id="1515722794">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546062320">
      <w:bodyDiv w:val="1"/>
      <w:marLeft w:val="0"/>
      <w:marRight w:val="0"/>
      <w:marTop w:val="0"/>
      <w:marBottom w:val="0"/>
      <w:divBdr>
        <w:top w:val="none" w:sz="0" w:space="0" w:color="auto"/>
        <w:left w:val="none" w:sz="0" w:space="0" w:color="auto"/>
        <w:bottom w:val="none" w:sz="0" w:space="0" w:color="auto"/>
        <w:right w:val="none" w:sz="0" w:space="0" w:color="auto"/>
      </w:divBdr>
    </w:div>
    <w:div w:id="1568613502">
      <w:bodyDiv w:val="1"/>
      <w:marLeft w:val="0"/>
      <w:marRight w:val="0"/>
      <w:marTop w:val="0"/>
      <w:marBottom w:val="0"/>
      <w:divBdr>
        <w:top w:val="none" w:sz="0" w:space="0" w:color="auto"/>
        <w:left w:val="none" w:sz="0" w:space="0" w:color="auto"/>
        <w:bottom w:val="none" w:sz="0" w:space="0" w:color="auto"/>
        <w:right w:val="none" w:sz="0" w:space="0" w:color="auto"/>
      </w:divBdr>
      <w:divsChild>
        <w:div w:id="728458579">
          <w:blockQuote w:val="1"/>
          <w:marLeft w:val="720"/>
          <w:marRight w:val="720"/>
          <w:marTop w:val="100"/>
          <w:marBottom w:val="100"/>
          <w:divBdr>
            <w:top w:val="none" w:sz="0" w:space="0" w:color="auto"/>
            <w:left w:val="none" w:sz="0" w:space="0" w:color="auto"/>
            <w:bottom w:val="none" w:sz="0" w:space="0" w:color="auto"/>
            <w:right w:val="none" w:sz="0" w:space="0" w:color="auto"/>
          </w:divBdr>
        </w:div>
        <w:div w:id="991569661">
          <w:blockQuote w:val="1"/>
          <w:marLeft w:val="720"/>
          <w:marRight w:val="720"/>
          <w:marTop w:val="100"/>
          <w:marBottom w:val="100"/>
          <w:divBdr>
            <w:top w:val="none" w:sz="0" w:space="0" w:color="auto"/>
            <w:left w:val="none" w:sz="0" w:space="0" w:color="auto"/>
            <w:bottom w:val="none" w:sz="0" w:space="0" w:color="auto"/>
            <w:right w:val="none" w:sz="0" w:space="0" w:color="auto"/>
          </w:divBdr>
        </w:div>
        <w:div w:id="1132406782">
          <w:blockQuote w:val="1"/>
          <w:marLeft w:val="720"/>
          <w:marRight w:val="720"/>
          <w:marTop w:val="100"/>
          <w:marBottom w:val="100"/>
          <w:divBdr>
            <w:top w:val="none" w:sz="0" w:space="0" w:color="auto"/>
            <w:left w:val="none" w:sz="0" w:space="0" w:color="auto"/>
            <w:bottom w:val="none" w:sz="0" w:space="0" w:color="auto"/>
            <w:right w:val="none" w:sz="0" w:space="0" w:color="auto"/>
          </w:divBdr>
        </w:div>
        <w:div w:id="162041019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30551129">
      <w:bodyDiv w:val="1"/>
      <w:marLeft w:val="0"/>
      <w:marRight w:val="0"/>
      <w:marTop w:val="0"/>
      <w:marBottom w:val="0"/>
      <w:divBdr>
        <w:top w:val="none" w:sz="0" w:space="0" w:color="auto"/>
        <w:left w:val="none" w:sz="0" w:space="0" w:color="auto"/>
        <w:bottom w:val="none" w:sz="0" w:space="0" w:color="auto"/>
        <w:right w:val="none" w:sz="0" w:space="0" w:color="auto"/>
      </w:divBdr>
      <w:divsChild>
        <w:div w:id="952401373">
          <w:marLeft w:val="0"/>
          <w:marRight w:val="0"/>
          <w:marTop w:val="0"/>
          <w:marBottom w:val="0"/>
          <w:divBdr>
            <w:top w:val="none" w:sz="0" w:space="0" w:color="auto"/>
            <w:left w:val="none" w:sz="0" w:space="0" w:color="auto"/>
            <w:bottom w:val="none" w:sz="0" w:space="0" w:color="auto"/>
            <w:right w:val="none" w:sz="0" w:space="0" w:color="auto"/>
          </w:divBdr>
          <w:divsChild>
            <w:div w:id="910695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1689444">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686323944">
      <w:bodyDiv w:val="1"/>
      <w:marLeft w:val="0"/>
      <w:marRight w:val="0"/>
      <w:marTop w:val="0"/>
      <w:marBottom w:val="0"/>
      <w:divBdr>
        <w:top w:val="none" w:sz="0" w:space="0" w:color="auto"/>
        <w:left w:val="none" w:sz="0" w:space="0" w:color="auto"/>
        <w:bottom w:val="none" w:sz="0" w:space="0" w:color="auto"/>
        <w:right w:val="none" w:sz="0" w:space="0" w:color="auto"/>
      </w:divBdr>
    </w:div>
    <w:div w:id="1703937853">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751270162">
      <w:bodyDiv w:val="1"/>
      <w:marLeft w:val="0"/>
      <w:marRight w:val="0"/>
      <w:marTop w:val="0"/>
      <w:marBottom w:val="0"/>
      <w:divBdr>
        <w:top w:val="none" w:sz="0" w:space="0" w:color="auto"/>
        <w:left w:val="none" w:sz="0" w:space="0" w:color="auto"/>
        <w:bottom w:val="none" w:sz="0" w:space="0" w:color="auto"/>
        <w:right w:val="none" w:sz="0" w:space="0" w:color="auto"/>
      </w:divBdr>
    </w:div>
    <w:div w:id="1761872830">
      <w:bodyDiv w:val="1"/>
      <w:marLeft w:val="0"/>
      <w:marRight w:val="0"/>
      <w:marTop w:val="0"/>
      <w:marBottom w:val="0"/>
      <w:divBdr>
        <w:top w:val="none" w:sz="0" w:space="0" w:color="auto"/>
        <w:left w:val="none" w:sz="0" w:space="0" w:color="auto"/>
        <w:bottom w:val="none" w:sz="0" w:space="0" w:color="auto"/>
        <w:right w:val="none" w:sz="0" w:space="0" w:color="auto"/>
      </w:divBdr>
      <w:divsChild>
        <w:div w:id="919142903">
          <w:marLeft w:val="0"/>
          <w:marRight w:val="0"/>
          <w:marTop w:val="0"/>
          <w:marBottom w:val="0"/>
          <w:divBdr>
            <w:top w:val="none" w:sz="0" w:space="0" w:color="auto"/>
            <w:left w:val="none" w:sz="0" w:space="0" w:color="auto"/>
            <w:bottom w:val="none" w:sz="0" w:space="0" w:color="auto"/>
            <w:right w:val="none" w:sz="0" w:space="0" w:color="auto"/>
          </w:divBdr>
          <w:divsChild>
            <w:div w:id="1242443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124544">
      <w:bodyDiv w:val="1"/>
      <w:marLeft w:val="0"/>
      <w:marRight w:val="0"/>
      <w:marTop w:val="0"/>
      <w:marBottom w:val="0"/>
      <w:divBdr>
        <w:top w:val="none" w:sz="0" w:space="0" w:color="auto"/>
        <w:left w:val="none" w:sz="0" w:space="0" w:color="auto"/>
        <w:bottom w:val="none" w:sz="0" w:space="0" w:color="auto"/>
        <w:right w:val="none" w:sz="0" w:space="0" w:color="auto"/>
      </w:divBdr>
      <w:divsChild>
        <w:div w:id="2575188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08937663">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0845167">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1943759136">
      <w:bodyDiv w:val="1"/>
      <w:marLeft w:val="0"/>
      <w:marRight w:val="0"/>
      <w:marTop w:val="0"/>
      <w:marBottom w:val="0"/>
      <w:divBdr>
        <w:top w:val="none" w:sz="0" w:space="0" w:color="auto"/>
        <w:left w:val="none" w:sz="0" w:space="0" w:color="auto"/>
        <w:bottom w:val="none" w:sz="0" w:space="0" w:color="auto"/>
        <w:right w:val="none" w:sz="0" w:space="0" w:color="auto"/>
      </w:divBdr>
    </w:div>
    <w:div w:id="1949700690">
      <w:bodyDiv w:val="1"/>
      <w:marLeft w:val="0"/>
      <w:marRight w:val="0"/>
      <w:marTop w:val="0"/>
      <w:marBottom w:val="0"/>
      <w:divBdr>
        <w:top w:val="none" w:sz="0" w:space="0" w:color="auto"/>
        <w:left w:val="none" w:sz="0" w:space="0" w:color="auto"/>
        <w:bottom w:val="none" w:sz="0" w:space="0" w:color="auto"/>
        <w:right w:val="none" w:sz="0" w:space="0" w:color="auto"/>
      </w:divBdr>
    </w:div>
    <w:div w:id="1962952853">
      <w:bodyDiv w:val="1"/>
      <w:marLeft w:val="0"/>
      <w:marRight w:val="0"/>
      <w:marTop w:val="0"/>
      <w:marBottom w:val="0"/>
      <w:divBdr>
        <w:top w:val="none" w:sz="0" w:space="0" w:color="auto"/>
        <w:left w:val="none" w:sz="0" w:space="0" w:color="auto"/>
        <w:bottom w:val="none" w:sz="0" w:space="0" w:color="auto"/>
        <w:right w:val="none" w:sz="0" w:space="0" w:color="auto"/>
      </w:divBdr>
    </w:div>
    <w:div w:id="2011132634">
      <w:bodyDiv w:val="1"/>
      <w:marLeft w:val="0"/>
      <w:marRight w:val="0"/>
      <w:marTop w:val="0"/>
      <w:marBottom w:val="0"/>
      <w:divBdr>
        <w:top w:val="none" w:sz="0" w:space="0" w:color="auto"/>
        <w:left w:val="none" w:sz="0" w:space="0" w:color="auto"/>
        <w:bottom w:val="none" w:sz="0" w:space="0" w:color="auto"/>
        <w:right w:val="none" w:sz="0" w:space="0" w:color="auto"/>
      </w:divBdr>
      <w:divsChild>
        <w:div w:id="261644958">
          <w:marLeft w:val="0"/>
          <w:marRight w:val="0"/>
          <w:marTop w:val="0"/>
          <w:marBottom w:val="0"/>
          <w:divBdr>
            <w:top w:val="none" w:sz="0" w:space="0" w:color="auto"/>
            <w:left w:val="none" w:sz="0" w:space="0" w:color="auto"/>
            <w:bottom w:val="none" w:sz="0" w:space="0" w:color="auto"/>
            <w:right w:val="none" w:sz="0" w:space="0" w:color="auto"/>
          </w:divBdr>
          <w:divsChild>
            <w:div w:id="1781147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041540536">
      <w:bodyDiv w:val="1"/>
      <w:marLeft w:val="0"/>
      <w:marRight w:val="0"/>
      <w:marTop w:val="0"/>
      <w:marBottom w:val="0"/>
      <w:divBdr>
        <w:top w:val="none" w:sz="0" w:space="0" w:color="auto"/>
        <w:left w:val="none" w:sz="0" w:space="0" w:color="auto"/>
        <w:bottom w:val="none" w:sz="0" w:space="0" w:color="auto"/>
        <w:right w:val="none" w:sz="0" w:space="0" w:color="auto"/>
      </w:divBdr>
    </w:div>
    <w:div w:id="2094541738">
      <w:bodyDiv w:val="1"/>
      <w:marLeft w:val="0"/>
      <w:marRight w:val="0"/>
      <w:marTop w:val="0"/>
      <w:marBottom w:val="0"/>
      <w:divBdr>
        <w:top w:val="none" w:sz="0" w:space="0" w:color="auto"/>
        <w:left w:val="none" w:sz="0" w:space="0" w:color="auto"/>
        <w:bottom w:val="none" w:sz="0" w:space="0" w:color="auto"/>
        <w:right w:val="none" w:sz="0" w:space="0" w:color="auto"/>
      </w:divBdr>
      <w:divsChild>
        <w:div w:id="5035221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19328012">
      <w:bodyDiv w:val="1"/>
      <w:marLeft w:val="0"/>
      <w:marRight w:val="0"/>
      <w:marTop w:val="0"/>
      <w:marBottom w:val="0"/>
      <w:divBdr>
        <w:top w:val="none" w:sz="0" w:space="0" w:color="auto"/>
        <w:left w:val="none" w:sz="0" w:space="0" w:color="auto"/>
        <w:bottom w:val="none" w:sz="0" w:space="0" w:color="auto"/>
        <w:right w:val="none" w:sz="0" w:space="0" w:color="auto"/>
      </w:divBdr>
      <w:divsChild>
        <w:div w:id="73862147">
          <w:marLeft w:val="0"/>
          <w:marRight w:val="0"/>
          <w:marTop w:val="0"/>
          <w:marBottom w:val="0"/>
          <w:divBdr>
            <w:top w:val="none" w:sz="0" w:space="0" w:color="auto"/>
            <w:left w:val="none" w:sz="0" w:space="0" w:color="auto"/>
            <w:bottom w:val="none" w:sz="0" w:space="0" w:color="auto"/>
            <w:right w:val="none" w:sz="0" w:space="0" w:color="auto"/>
          </w:divBdr>
          <w:divsChild>
            <w:div w:id="1437362267">
              <w:marLeft w:val="0"/>
              <w:marRight w:val="0"/>
              <w:marTop w:val="0"/>
              <w:marBottom w:val="0"/>
              <w:divBdr>
                <w:top w:val="none" w:sz="0" w:space="0" w:color="auto"/>
                <w:left w:val="none" w:sz="0" w:space="0" w:color="auto"/>
                <w:bottom w:val="none" w:sz="0" w:space="0" w:color="auto"/>
                <w:right w:val="none" w:sz="0" w:space="0" w:color="auto"/>
              </w:divBdr>
            </w:div>
          </w:divsChild>
        </w:div>
        <w:div w:id="1661300624">
          <w:marLeft w:val="0"/>
          <w:marRight w:val="0"/>
          <w:marTop w:val="0"/>
          <w:marBottom w:val="0"/>
          <w:divBdr>
            <w:top w:val="none" w:sz="0" w:space="0" w:color="auto"/>
            <w:left w:val="none" w:sz="0" w:space="0" w:color="auto"/>
            <w:bottom w:val="none" w:sz="0" w:space="0" w:color="auto"/>
            <w:right w:val="none" w:sz="0" w:space="0" w:color="auto"/>
          </w:divBdr>
          <w:divsChild>
            <w:div w:id="771515672">
              <w:marLeft w:val="0"/>
              <w:marRight w:val="0"/>
              <w:marTop w:val="0"/>
              <w:marBottom w:val="0"/>
              <w:divBdr>
                <w:top w:val="none" w:sz="0" w:space="0" w:color="auto"/>
                <w:left w:val="none" w:sz="0" w:space="0" w:color="auto"/>
                <w:bottom w:val="none" w:sz="0" w:space="0" w:color="auto"/>
                <w:right w:val="none" w:sz="0" w:space="0" w:color="auto"/>
              </w:divBdr>
            </w:div>
          </w:divsChild>
        </w:div>
        <w:div w:id="1926063901">
          <w:marLeft w:val="0"/>
          <w:marRight w:val="0"/>
          <w:marTop w:val="0"/>
          <w:marBottom w:val="0"/>
          <w:divBdr>
            <w:top w:val="none" w:sz="0" w:space="0" w:color="auto"/>
            <w:left w:val="none" w:sz="0" w:space="0" w:color="auto"/>
            <w:bottom w:val="none" w:sz="0" w:space="0" w:color="auto"/>
            <w:right w:val="none" w:sz="0" w:space="0" w:color="auto"/>
          </w:divBdr>
          <w:divsChild>
            <w:div w:id="97019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423291">
      <w:bodyDiv w:val="1"/>
      <w:marLeft w:val="0"/>
      <w:marRight w:val="0"/>
      <w:marTop w:val="0"/>
      <w:marBottom w:val="0"/>
      <w:divBdr>
        <w:top w:val="none" w:sz="0" w:space="0" w:color="auto"/>
        <w:left w:val="none" w:sz="0" w:space="0" w:color="auto"/>
        <w:bottom w:val="none" w:sz="0" w:space="0" w:color="auto"/>
        <w:right w:val="none" w:sz="0" w:space="0" w:color="auto"/>
      </w:divBdr>
      <w:divsChild>
        <w:div w:id="898828848">
          <w:marLeft w:val="0"/>
          <w:marRight w:val="0"/>
          <w:marTop w:val="0"/>
          <w:marBottom w:val="0"/>
          <w:divBdr>
            <w:top w:val="none" w:sz="0" w:space="0" w:color="auto"/>
            <w:left w:val="none" w:sz="0" w:space="0" w:color="auto"/>
            <w:bottom w:val="none" w:sz="0" w:space="0" w:color="auto"/>
            <w:right w:val="none" w:sz="0" w:space="0" w:color="auto"/>
          </w:divBdr>
          <w:divsChild>
            <w:div w:id="1790247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4.png"/><Relationship Id="rId32"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13.png"/><Relationship Id="rId28" Type="http://schemas.openxmlformats.org/officeDocument/2006/relationships/image" Target="media/image18.jpeg"/><Relationship Id="rId10" Type="http://schemas.openxmlformats.org/officeDocument/2006/relationships/header" Target="header1.xml"/><Relationship Id="rId19" Type="http://schemas.openxmlformats.org/officeDocument/2006/relationships/image" Target="media/image9.png"/><Relationship Id="rId31"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eader" Target="header3.xml"/><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jpeg"/><Relationship Id="rId8"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5.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8B21907-B02F-4AE0-BA99-961A29060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2</TotalTime>
  <Pages>243</Pages>
  <Words>17105</Words>
  <Characters>97501</Characters>
  <Application>Microsoft Office Word</Application>
  <DocSecurity>0</DocSecurity>
  <Lines>812</Lines>
  <Paragraphs>228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114378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MANSI</dc:creator>
  <cp:keywords/>
  <dc:description/>
  <cp:lastModifiedBy>Dawlia Training</cp:lastModifiedBy>
  <cp:revision>4</cp:revision>
  <cp:lastPrinted>2026-05-15T12:16:00Z</cp:lastPrinted>
  <dcterms:created xsi:type="dcterms:W3CDTF">2026-06-16T00:51:00Z</dcterms:created>
  <dcterms:modified xsi:type="dcterms:W3CDTF">2026-08-23T13:16:00Z</dcterms:modified>
</cp:coreProperties>
</file>